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F6E9D" w:rsidRPr="00A73265" w14:paraId="14170607" w14:textId="77777777" w:rsidTr="00DE24E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C8B2F1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58238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6E180CE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1F6E9D" w:rsidRPr="00A73265" w14:paraId="027E7980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4EEDF1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B279E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FBB5E8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</w:tr>
      <w:tr w:rsidR="001F6E9D" w:rsidRPr="00A73265" w14:paraId="010C5A66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07CC7C" w14:textId="7EA58641" w:rsidR="001F6E9D" w:rsidRPr="00A73265" w:rsidRDefault="00554C65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3C989A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B71778" w14:textId="6150A82D" w:rsidR="001F6E9D" w:rsidRPr="00A73265" w:rsidRDefault="004D6331" w:rsidP="00454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FD6042" w:rsidRPr="00A73265" w14:paraId="14FFBD60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49BA6" w14:textId="2E3223E1" w:rsidR="00FD6042" w:rsidRPr="00A73265" w:rsidRDefault="00554C65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0409AC" w14:textId="77777777" w:rsidR="00FD6042" w:rsidRPr="00A73265" w:rsidRDefault="00FD6042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F3CCAD" w14:textId="77777777" w:rsidR="00FD6042" w:rsidRPr="00A73265" w:rsidRDefault="00EC205B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</w:t>
            </w:r>
            <w:r w:rsidR="002365DA"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ระหว่างกาล</w:t>
            </w:r>
          </w:p>
        </w:tc>
      </w:tr>
      <w:tr w:rsidR="00817580" w:rsidRPr="00A73265" w14:paraId="67CD632F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437B45" w14:textId="1DE18185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DCE1DB" w14:textId="77777777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D15597" w14:textId="4DB5BF2B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17580" w:rsidRPr="00A73265" w14:paraId="48284617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6BEA89" w14:textId="1E11C64B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115E84" w14:textId="77777777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63C925" w14:textId="018E2FD1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</w:tr>
      <w:tr w:rsidR="00817580" w:rsidRPr="00A73265" w14:paraId="779FB453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15BC4B" w14:textId="587EEAE9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E55E36" w14:textId="77777777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5C3D13" w14:textId="5A749527" w:rsidR="00817580" w:rsidRPr="00A73265" w:rsidRDefault="00DF39E7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80770D" w:rsidRPr="00A73265" w14:paraId="66F14252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6DB71A" w14:textId="69E7190B" w:rsidR="0080770D" w:rsidRPr="00A73265" w:rsidRDefault="0080770D" w:rsidP="0080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160B02" w14:textId="77777777" w:rsidR="0080770D" w:rsidRPr="00A73265" w:rsidRDefault="0080770D" w:rsidP="0080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B1114C" w14:textId="020D3842" w:rsidR="0080770D" w:rsidRPr="00A73265" w:rsidRDefault="0080770D" w:rsidP="0080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2564E" w:rsidRPr="00A73265" w14:paraId="125C05FB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CD4BA" w14:textId="532D0CED" w:rsidR="0042564E" w:rsidRPr="00B25ADF" w:rsidRDefault="0020788D" w:rsidP="004256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F98E5B" w14:textId="77777777" w:rsidR="0042564E" w:rsidRPr="00B25ADF" w:rsidRDefault="0042564E" w:rsidP="004256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D70808" w14:textId="33AAF6E7" w:rsidR="0042564E" w:rsidRPr="00B25ADF" w:rsidRDefault="0042564E" w:rsidP="004256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ลูกหนี้รายได้ค่าเช่าและบริการค้างรับ</w:t>
            </w:r>
          </w:p>
        </w:tc>
      </w:tr>
      <w:tr w:rsidR="0020788D" w:rsidRPr="00A73265" w14:paraId="632A1D42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58C0731D" w14:textId="636947DD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0D0C8E" w14:textId="77777777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A78871" w14:textId="06AD2A03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20788D" w:rsidRPr="00A73265" w14:paraId="3914EE07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644BC33" w14:textId="132BD4CD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F4E0D8" w14:textId="77777777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62A306" w14:textId="56A3852B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="Angsana New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ส่วนของผู้ถือหน่วยทรัสต์</w:t>
            </w:r>
          </w:p>
        </w:tc>
      </w:tr>
      <w:tr w:rsidR="0020788D" w:rsidRPr="00A73265" w14:paraId="55551FD5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378B7C63" w14:textId="022DDECA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D2FBD13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757D50" w14:textId="1983E1BF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กำไรสะสม</w:t>
            </w:r>
          </w:p>
        </w:tc>
      </w:tr>
      <w:tr w:rsidR="0020788D" w:rsidRPr="00A73265" w14:paraId="1CCFD8AF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9BBA71" w14:textId="0CFC6CB3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E4C521F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F75DA2" w14:textId="6CEDD001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การแบ่งปันส่วนทุนให้ผู้ถือหน่วยทรัสต์</w:t>
            </w:r>
          </w:p>
        </w:tc>
      </w:tr>
      <w:tr w:rsidR="0020788D" w:rsidRPr="00A73265" w14:paraId="58ADB78C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984F71" w14:textId="76E83092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A2CACBD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BD742" w14:textId="0765F8D3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ข้อมูลเกี่ยวกับการซื้อขายเงินลงทุน</w:t>
            </w:r>
          </w:p>
        </w:tc>
      </w:tr>
      <w:tr w:rsidR="0020788D" w:rsidRPr="00A73265" w14:paraId="50DDC980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92008" w14:textId="37EBF70D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D8EC014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6B8BC4" w14:textId="2F56B074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0788D" w:rsidRPr="00A73265" w14:paraId="71A801A7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881188" w14:textId="098CC3ED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A158D08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06B0F" w14:textId="6958373D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20788D" w:rsidRPr="00A73265" w14:paraId="486B5C20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545063" w14:textId="0D1BE5C4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E9CD563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B2EE44" w14:textId="04CB9760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0788D" w:rsidRPr="00A73265" w14:paraId="08C84C49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BA2505" w14:textId="778EAACF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52B2926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D68C11" w14:textId="268E3796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6FB8C1D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B3B1AA9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057AB557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4F8B8C51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3792E4BB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195DA397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3859A089" w14:textId="77777777" w:rsidR="00797751" w:rsidRPr="00A73265" w:rsidRDefault="00797751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17088F3" w14:textId="77777777" w:rsidR="00797751" w:rsidRPr="00A73265" w:rsidRDefault="00797751" w:rsidP="00797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center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3542C2AC" w14:textId="081E6CA0" w:rsidR="003057D6" w:rsidRPr="00A73265" w:rsidRDefault="001F6E9D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  <w:r w:rsidR="003057D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หมายเหตุประกอบงบการเงิน</w:t>
      </w:r>
      <w:r w:rsidR="003D09DF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</w:t>
      </w:r>
      <w:r w:rsidR="003057D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เป็นส่วนหนึ่งของงบการเงิน</w:t>
      </w:r>
      <w:r w:rsidR="0079757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ระหว่างกาล</w:t>
      </w:r>
      <w:r w:rsidR="003057D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นี้</w:t>
      </w:r>
    </w:p>
    <w:p w14:paraId="5D3305A4" w14:textId="77777777" w:rsidR="003057D6" w:rsidRPr="00A73265" w:rsidRDefault="003057D6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14:paraId="096C5786" w14:textId="7343A52E" w:rsidR="003057D6" w:rsidRPr="00A73265" w:rsidRDefault="003057D6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</w:t>
      </w:r>
      <w:r w:rsidR="0079757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ระหว่างกาล</w:t>
      </w:r>
      <w:r w:rsidR="00496D1A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นี้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ได้รับอนุมัติ</w:t>
      </w:r>
      <w:r w:rsidR="003849D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EA5CE8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ออกงบการเงิน</w:t>
      </w:r>
      <w:r w:rsidR="007F5E6F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</w:t>
      </w:r>
      <w:r w:rsidR="005C2FA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กรรมการผู้มีอำนาจ</w:t>
      </w:r>
      <w:r w:rsidR="00A55FC3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</w:t>
      </w:r>
      <w:r w:rsidR="005C2FA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ผู้จัดการ</w:t>
      </w:r>
      <w:r w:rsidR="00A55FC3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</w:t>
      </w:r>
      <w:r w:rsidR="005C2FA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ทรัสต์</w:t>
      </w:r>
      <w:r w:rsidR="003849D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</w:t>
      </w:r>
      <w:r w:rsidR="00EA5CE8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</w:t>
      </w:r>
      <w:r w:rsidR="00CD414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วันที่</w:t>
      </w:r>
      <w:r w:rsidR="003805C3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C18C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7F5895">
        <w:rPr>
          <w:rFonts w:asciiTheme="majorBidi" w:hAnsiTheme="majorBidi" w:cstheme="majorBidi"/>
          <w:color w:val="000000" w:themeColor="text1"/>
          <w:sz w:val="30"/>
          <w:szCs w:val="30"/>
        </w:rPr>
        <w:t>12</w:t>
      </w:r>
      <w:r w:rsidR="00A02949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C3C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พฤษภาคม</w:t>
      </w:r>
      <w:r w:rsidR="00A02949" w:rsidRPr="00A73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A02949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C3C88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</w:p>
    <w:p w14:paraId="1C665539" w14:textId="10E4521E" w:rsidR="002D5A5C" w:rsidRPr="00A73265" w:rsidRDefault="002D5A5C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CE01F43" w14:textId="68DBBD42" w:rsidR="003057D6" w:rsidRPr="00A73265" w:rsidRDefault="00A3235D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ข้อมูลทั่วไป</w:t>
      </w:r>
    </w:p>
    <w:p w14:paraId="5D1BFF9E" w14:textId="77777777" w:rsidR="000C0D65" w:rsidRPr="00A73265" w:rsidRDefault="000C0D65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62A25AB" w14:textId="0EC2D02B" w:rsidR="009B7066" w:rsidRPr="00A73265" w:rsidRDefault="002F5580" w:rsidP="009B7066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="004547F5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บัวหลวง ออฟฟิศ 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กองทรัสต์ตามพระราชบัญญัติทรัสต์เพื่อธุรกรรมในตลาดทุน พ.ศ.</w:t>
      </w:r>
      <w:r w:rsidR="00CD04A2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2550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พระราชบัญญัติฯ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ที่ก่อตั้งขึ้นตามสัญญาก่อตั้งทรัสต์ลงวันที่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ระหว่างบริษัทหลักทรัพย์จัดการกองทุนรวม บัวหลวง จำกัด 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(“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ผู้จัดการกองทรัสต์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นฐานะผู้ก่อตั้งทรัสต์ และบริษัทหลักทรัพย์จัดการกองทุน กรุงไทย จำกัด (มหาชน) ในฐานะทรัสตีของกองทรัสต์ </w:t>
      </w:r>
      <w:r w:rsidR="00314D2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โดยมีบริษัททรู พรอพเพอร์ตีส์ จำกัด เป็นผู้บริหารอสังหาริมทรัพย์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กองทรัสต์ได้จัดตั้งขึ้นเมื่อวันที่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กุมภาพันธ์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54C65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2561</w:t>
      </w:r>
      <w:r w:rsidR="009B7066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314D2B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โดย</w:t>
      </w:r>
      <w:r w:rsidR="001A51A0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เป็น</w:t>
      </w:r>
      <w:r w:rsidR="00925540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กองทรัสต์</w:t>
      </w:r>
      <w:r w:rsidR="009B7066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ประเภทไม่รับไถ่ถอนหน่วยทรัสต์และไม่มีกำหนดอายุโครงการ</w:t>
      </w:r>
      <w:r w:rsidR="00282D0C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9B7066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มีวัตถุประสงค์เพื่อ</w:t>
      </w:r>
      <w:r w:rsidR="00AD3651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ระดมทุน</w:t>
      </w:r>
      <w:r w:rsidR="00AD3651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จากนักลงทุน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และนำเงินที่ได้ไปลงทุนในทรัพย์สินหลักของกองทรัสต์ โดยนำออกให้เช่า</w:t>
      </w:r>
      <w:r w:rsidR="00F1424A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F1424A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/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หรือให้เช่าช่วง </w:t>
      </w:r>
      <w:r w:rsidR="00F8164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โดยลงทุนใน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โครงการ </w:t>
      </w:r>
      <w:r w:rsidR="00D20E10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ประกอบด้วยโครงการทรู ทาวเวอร์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D20E10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และโครงการทรู ทาวเวอร์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</w:p>
    <w:p w14:paraId="62B8BEE9" w14:textId="6480E0CF" w:rsidR="006F6601" w:rsidRPr="00A73265" w:rsidRDefault="006F6601" w:rsidP="001F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3F3D622E" w14:textId="0AB08C9A" w:rsidR="006F6601" w:rsidRPr="00A73265" w:rsidRDefault="006F6601" w:rsidP="009B7066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กองทรัสต์มีนโยบายจ่ายเงินปันผล ตามหลักเกณฑ์และวิธีการที่ก</w:t>
      </w:r>
      <w:r w:rsidR="001F081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ำ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หนดในหนังสือชี้ชวน</w:t>
      </w:r>
    </w:p>
    <w:p w14:paraId="69F3DFB8" w14:textId="77777777" w:rsidR="006561D4" w:rsidRPr="00A73265" w:rsidRDefault="006561D4" w:rsidP="007A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1203004" w14:textId="119D61DE" w:rsidR="003057D6" w:rsidRPr="00A73265" w:rsidRDefault="00664D4B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</w:pPr>
      <w:bookmarkStart w:id="0" w:name="_Hlk71709329"/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E226E1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ระหว่างกาล</w:t>
      </w:r>
    </w:p>
    <w:bookmarkEnd w:id="0"/>
    <w:p w14:paraId="6ADEBF40" w14:textId="77777777" w:rsidR="003057D6" w:rsidRPr="00A73265" w:rsidRDefault="003057D6" w:rsidP="007A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5DBDCDF2" w14:textId="77777777" w:rsidR="00AD325B" w:rsidRPr="00A73265" w:rsidRDefault="00AD325B" w:rsidP="00AD3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(ก)</w:t>
      </w: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ab/>
      </w:r>
      <w:bookmarkStart w:id="1" w:name="_Hlk71709410"/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เกณฑ์การถือปฏิบัติ</w:t>
      </w:r>
      <w:bookmarkEnd w:id="1"/>
    </w:p>
    <w:p w14:paraId="559297F3" w14:textId="77777777" w:rsidR="00AD325B" w:rsidRPr="00A73265" w:rsidRDefault="00AD325B" w:rsidP="007A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0D41452" w14:textId="6C0D3D9E" w:rsidR="00DB6DE6" w:rsidRPr="00A73265" w:rsidRDefault="00AD325B" w:rsidP="00194710">
      <w:pPr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งบการเงินระหว่างกาล</w:t>
      </w:r>
      <w:r w:rsidR="00C85954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แบบย่อนี้นำเสนอรายการในงบการเงินในรูปแบบเดียวกับงบการเงินประจำปีและจัดทำ</w:t>
      </w:r>
      <w:r w:rsidR="00DD0C1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ตามมาตรฐานการบัญชีฉบับที่</w:t>
      </w:r>
      <w:r w:rsidR="004C0D18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4C0D18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34</w:t>
      </w:r>
      <w:r w:rsidR="00C85954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เรื่อง </w:t>
      </w:r>
      <w:r w:rsidR="00C85954" w:rsidRPr="00A73265">
        <w:rPr>
          <w:rFonts w:asciiTheme="majorBidi" w:hAnsiTheme="majorBidi" w:cstheme="majorBidi"/>
          <w:i/>
          <w:iCs/>
          <w:color w:val="000000" w:themeColor="text1"/>
          <w:spacing w:val="-2"/>
          <w:sz w:val="30"/>
          <w:szCs w:val="30"/>
          <w:cs/>
        </w:rPr>
        <w:t>การรายงานทางการเงินระหว่างกาล</w:t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รวมถึง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(“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สมาคม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”) 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</w:t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ในกรณีเรื่องที่แนวปฏิบัติทางบัญชีฉบับนี้ไม่ได้กำหนดไว้</w:t>
      </w:r>
      <w:r w:rsidR="00A4282C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กองทรัสต์ต้องปฏิบัติตามมาตรฐาน</w:t>
      </w:r>
      <w:r w:rsidR="00DB1A1F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br/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การรายงานทางการเงินที่ออกโดยสภาวิชาชีพบัญชี (“แนวปฏิบัติทางบัญชี”)</w:t>
      </w:r>
      <w:r w:rsidR="00DD0C1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5701A2FB" w14:textId="77777777" w:rsidR="00194710" w:rsidRPr="00A73265" w:rsidRDefault="00194710" w:rsidP="00194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14:paraId="7DFA2C3C" w14:textId="5009A704" w:rsidR="00EC77BE" w:rsidRPr="00A73265" w:rsidRDefault="00AD325B" w:rsidP="00EC77B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DB1A1F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56039F" w:rsidRPr="00A73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กองทรัสต์สำหรับปีสิ้นสุดวันที่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E3F11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p w14:paraId="4E832588" w14:textId="75FB5FDA" w:rsidR="008E2EA0" w:rsidRPr="00A73265" w:rsidRDefault="008E2EA0" w:rsidP="008E2E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(ข)</w:t>
      </w: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747DE3C4" w14:textId="77777777" w:rsidR="00AD325B" w:rsidRPr="00111246" w:rsidRDefault="00AD325B" w:rsidP="008E1F4C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C97C061" w14:textId="64E11DEA" w:rsidR="00AD325B" w:rsidRPr="00A73265" w:rsidRDefault="00AD325B" w:rsidP="00C24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ในการจัดทำงบการเงินระหว่างกาล ผู้จัดการกองทรัสต์ได้มีการใช้วิจารณญาณและการประมาณการในการ</w:t>
      </w:r>
      <w:r w:rsidR="00844AD5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ประมาณมูลค่ายุติธรรมของสินทรัพย์ตามนโยบายการบัญชีของกองทรัสต์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</w:t>
      </w:r>
      <w:r w:rsidR="00CE6101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ความไม่แน่นอนนั้นไม่แตกต่างจากที่ได้อธิบายไว้ในงบการเงินสำหรับปีสิ้นสุดวันที่</w:t>
      </w:r>
      <w:r w:rsidR="00B86AE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86AEC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7088D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p w14:paraId="6497C285" w14:textId="05779D1D" w:rsidR="00A3505E" w:rsidRPr="00111246" w:rsidRDefault="00A3505E" w:rsidP="008E1F4C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7D228347" w14:textId="38F05F59" w:rsidR="0054721A" w:rsidRPr="00A73265" w:rsidRDefault="0054721A" w:rsidP="008E1F4C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6F874779" w14:textId="77777777" w:rsidR="00A14401" w:rsidRPr="00111246" w:rsidRDefault="00A14401" w:rsidP="008E1F4C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76CF6CF4" w14:textId="16C957A1" w:rsidR="001D4534" w:rsidRPr="00A73265" w:rsidRDefault="00C33484" w:rsidP="008E1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ความสัมพันธ์ที่มีกับบุคคลหรือกิจการที่เกี่ยวข้องกัน นโยบายกำหนดราคาและสัญญาสำคัญที่ทำกับกิจการ</w:t>
      </w:r>
      <w:r w:rsidR="00DB1A1F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54470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54470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76D9E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p w14:paraId="7DF1B05C" w14:textId="77777777" w:rsidR="00960F39" w:rsidRPr="00111246" w:rsidRDefault="00960F39" w:rsidP="00965566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9BDEEB1" w14:textId="0B1BA988" w:rsidR="00A94D73" w:rsidRPr="00A73265" w:rsidRDefault="00A94D73" w:rsidP="00111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A0294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สำหรับงวดสามเดือนสิ้นสุดวันที่</w:t>
      </w:r>
      <w:r w:rsidR="00A02949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76D9E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876D9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</w:t>
      </w:r>
      <w:r w:rsidR="00A0294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สรุปได้ดังนี้</w:t>
      </w:r>
    </w:p>
    <w:p w14:paraId="6A5D15A1" w14:textId="2A65608E" w:rsidR="00053FC3" w:rsidRPr="00111246" w:rsidRDefault="00053FC3" w:rsidP="00965566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83"/>
        <w:gridCol w:w="1354"/>
        <w:gridCol w:w="269"/>
        <w:gridCol w:w="1356"/>
      </w:tblGrid>
      <w:tr w:rsidR="000D56CF" w:rsidRPr="00A73265" w14:paraId="3302EEB2" w14:textId="77777777">
        <w:trPr>
          <w:tblHeader/>
        </w:trPr>
        <w:tc>
          <w:tcPr>
            <w:tcW w:w="3374" w:type="pct"/>
          </w:tcPr>
          <w:p w14:paraId="3D23A50E" w14:textId="409F84D3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6D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76D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76D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39" w:type="pct"/>
          </w:tcPr>
          <w:p w14:paraId="1B7FDADC" w14:textId="3CC4E9A9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D9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2FBFC6C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680F6E2F" w14:textId="125021CE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D9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D56CF" w:rsidRPr="00A73265" w14:paraId="5DD307B3" w14:textId="77777777">
        <w:trPr>
          <w:tblHeader/>
        </w:trPr>
        <w:tc>
          <w:tcPr>
            <w:tcW w:w="3374" w:type="pct"/>
          </w:tcPr>
          <w:p w14:paraId="128BF28A" w14:textId="77777777" w:rsidR="000D56CF" w:rsidRPr="008568AD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6" w:type="pct"/>
            <w:gridSpan w:val="3"/>
          </w:tcPr>
          <w:p w14:paraId="1DE463BD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1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6CF" w:rsidRPr="00A73265" w14:paraId="7CB2DC36" w14:textId="77777777">
        <w:tc>
          <w:tcPr>
            <w:tcW w:w="3374" w:type="pct"/>
            <w:hideMark/>
          </w:tcPr>
          <w:p w14:paraId="03DB4728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9" w:type="pct"/>
          </w:tcPr>
          <w:p w14:paraId="0E4576F1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F0B1E0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1E4AC4D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6CF" w:rsidRPr="00A73265" w14:paraId="7C64675A" w14:textId="77777777">
        <w:tc>
          <w:tcPr>
            <w:tcW w:w="3374" w:type="pct"/>
            <w:hideMark/>
          </w:tcPr>
          <w:p w14:paraId="74B70670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739" w:type="pct"/>
          </w:tcPr>
          <w:p w14:paraId="2C7EFC96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ACD0C0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6D10973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788C" w:rsidRPr="00A73265" w14:paraId="021C4F74" w14:textId="77777777">
        <w:tc>
          <w:tcPr>
            <w:tcW w:w="3374" w:type="pct"/>
          </w:tcPr>
          <w:p w14:paraId="32DDDB16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39" w:type="pct"/>
          </w:tcPr>
          <w:p w14:paraId="042AAA58" w14:textId="32D769A0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7788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50,563 </w:t>
            </w:r>
          </w:p>
        </w:tc>
        <w:tc>
          <w:tcPr>
            <w:tcW w:w="147" w:type="pct"/>
          </w:tcPr>
          <w:p w14:paraId="73D5B327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46E06B" w14:textId="03D1599A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4601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47,979 </w:t>
            </w:r>
          </w:p>
        </w:tc>
      </w:tr>
      <w:tr w:rsidR="0077788C" w:rsidRPr="00A73265" w14:paraId="7290CA06" w14:textId="77777777">
        <w:tc>
          <w:tcPr>
            <w:tcW w:w="3374" w:type="pct"/>
          </w:tcPr>
          <w:p w14:paraId="1320BBCF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hyperlink r:id="rId11" w:history="1">
              <w:r w:rsidRPr="00A73265">
                <w:rPr>
                  <w:rFonts w:asciiTheme="majorBidi" w:hAnsiTheme="majorBidi" w:cstheme="majorBidi"/>
                  <w:sz w:val="30"/>
                  <w:szCs w:val="30"/>
                  <w:cs/>
                </w:rPr>
                <w:t>ทรู คอร์ปอเรชั่น จำกัด (มหาชน)</w:t>
              </w:r>
            </w:hyperlink>
          </w:p>
        </w:tc>
        <w:tc>
          <w:tcPr>
            <w:tcW w:w="739" w:type="pct"/>
          </w:tcPr>
          <w:p w14:paraId="69D19D2F" w14:textId="0CFBF4FF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7788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20,498 </w:t>
            </w:r>
          </w:p>
        </w:tc>
        <w:tc>
          <w:tcPr>
            <w:tcW w:w="147" w:type="pct"/>
          </w:tcPr>
          <w:p w14:paraId="298812A1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43F7C4F" w14:textId="396447CF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4601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19,866 </w:t>
            </w:r>
          </w:p>
        </w:tc>
      </w:tr>
      <w:tr w:rsidR="0077788C" w:rsidRPr="00A73265" w14:paraId="2B742781" w14:textId="77777777">
        <w:tc>
          <w:tcPr>
            <w:tcW w:w="3374" w:type="pct"/>
          </w:tcPr>
          <w:p w14:paraId="1516793A" w14:textId="1442192B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ซุปเปอร์เซฟเซอร์วิส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9" w:type="pct"/>
          </w:tcPr>
          <w:p w14:paraId="1A355E0B" w14:textId="38F29442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7788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15,690 </w:t>
            </w:r>
          </w:p>
        </w:tc>
        <w:tc>
          <w:tcPr>
            <w:tcW w:w="147" w:type="pct"/>
          </w:tcPr>
          <w:p w14:paraId="0C6599C6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30C9093D" w14:textId="29BA1D37" w:rsidR="0077788C" w:rsidRPr="00F46014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13,950</w:t>
            </w:r>
          </w:p>
        </w:tc>
      </w:tr>
      <w:tr w:rsidR="0077788C" w:rsidRPr="00A73265" w14:paraId="78433524" w14:textId="77777777">
        <w:tc>
          <w:tcPr>
            <w:tcW w:w="3374" w:type="pct"/>
          </w:tcPr>
          <w:p w14:paraId="2733C747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hyperlink r:id="rId12" w:history="1">
              <w:r w:rsidRPr="00A73265">
                <w:rPr>
                  <w:rFonts w:asciiTheme="majorBidi" w:hAnsiTheme="majorBidi" w:cstheme="majorBidi"/>
                  <w:sz w:val="30"/>
                  <w:szCs w:val="30"/>
                  <w:cs/>
                </w:rPr>
                <w:t>ทรู อินเทอร์เน็ต ดาต้า เซ็นเตอร์ จำกัด</w:t>
              </w:r>
            </w:hyperlink>
          </w:p>
        </w:tc>
        <w:tc>
          <w:tcPr>
            <w:tcW w:w="739" w:type="pct"/>
          </w:tcPr>
          <w:p w14:paraId="0870C809" w14:textId="4D2E759A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7788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9,528 </w:t>
            </w:r>
          </w:p>
        </w:tc>
        <w:tc>
          <w:tcPr>
            <w:tcW w:w="147" w:type="pct"/>
          </w:tcPr>
          <w:p w14:paraId="69B6C18E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32C5EF2" w14:textId="0A67FF8A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4601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9,531 </w:t>
            </w:r>
          </w:p>
        </w:tc>
      </w:tr>
      <w:tr w:rsidR="0077788C" w:rsidRPr="00A73265" w14:paraId="20A0F31E" w14:textId="77777777">
        <w:tc>
          <w:tcPr>
            <w:tcW w:w="3374" w:type="pct"/>
          </w:tcPr>
          <w:p w14:paraId="4417719F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739" w:type="pct"/>
          </w:tcPr>
          <w:p w14:paraId="526EBB80" w14:textId="0A6275AE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7788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4,350 </w:t>
            </w:r>
          </w:p>
        </w:tc>
        <w:tc>
          <w:tcPr>
            <w:tcW w:w="147" w:type="pct"/>
          </w:tcPr>
          <w:p w14:paraId="7D1BF610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34BBB87A" w14:textId="5803BAF7" w:rsidR="0077788C" w:rsidRPr="00F46014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2,354</w:t>
            </w:r>
          </w:p>
        </w:tc>
      </w:tr>
      <w:tr w:rsidR="0077788C" w:rsidRPr="00A73265" w14:paraId="34411496" w14:textId="77777777">
        <w:tc>
          <w:tcPr>
            <w:tcW w:w="3374" w:type="pct"/>
          </w:tcPr>
          <w:p w14:paraId="23151D80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39" w:type="pct"/>
          </w:tcPr>
          <w:p w14:paraId="7C197D8E" w14:textId="7E495ACA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7788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4,337 </w:t>
            </w:r>
          </w:p>
        </w:tc>
        <w:tc>
          <w:tcPr>
            <w:tcW w:w="147" w:type="pct"/>
          </w:tcPr>
          <w:p w14:paraId="78F2AA6B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080B233" w14:textId="1D023874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4601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6,382 </w:t>
            </w:r>
          </w:p>
        </w:tc>
      </w:tr>
      <w:tr w:rsidR="0077788C" w:rsidRPr="00A73265" w14:paraId="2A11E398" w14:textId="77777777">
        <w:tc>
          <w:tcPr>
            <w:tcW w:w="3374" w:type="pct"/>
          </w:tcPr>
          <w:p w14:paraId="6EAFD780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739" w:type="pct"/>
          </w:tcPr>
          <w:p w14:paraId="6AEB371E" w14:textId="5F2CFBA1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7788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3,481 </w:t>
            </w:r>
          </w:p>
        </w:tc>
        <w:tc>
          <w:tcPr>
            <w:tcW w:w="147" w:type="pct"/>
          </w:tcPr>
          <w:p w14:paraId="5CAE7035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B139A44" w14:textId="1E6E5643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4601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4,014 </w:t>
            </w:r>
          </w:p>
        </w:tc>
      </w:tr>
      <w:tr w:rsidR="0077788C" w14:paraId="1333D35F" w14:textId="77777777" w:rsidTr="00875664">
        <w:tc>
          <w:tcPr>
            <w:tcW w:w="3374" w:type="pct"/>
          </w:tcPr>
          <w:p w14:paraId="40E5F083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5048B6BE" w14:textId="5BBE4041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7788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17,361 </w:t>
            </w:r>
          </w:p>
        </w:tc>
        <w:tc>
          <w:tcPr>
            <w:tcW w:w="147" w:type="pct"/>
          </w:tcPr>
          <w:p w14:paraId="1097791C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E0DD1BC" w14:textId="4D0E1694" w:rsidR="0077788C" w:rsidRPr="00980E80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19,480</w:t>
            </w:r>
          </w:p>
        </w:tc>
      </w:tr>
      <w:tr w:rsidR="0077788C" w:rsidRPr="00A73265" w14:paraId="066CF014" w14:textId="77777777" w:rsidTr="00875664">
        <w:trPr>
          <w:trHeight w:val="334"/>
        </w:trPr>
        <w:tc>
          <w:tcPr>
            <w:tcW w:w="3374" w:type="pct"/>
            <w:hideMark/>
          </w:tcPr>
          <w:p w14:paraId="46408E39" w14:textId="77777777" w:rsidR="0077788C" w:rsidRPr="001F3D60" w:rsidRDefault="0077788C" w:rsidP="007778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359CE8B7" w14:textId="2CB3E59E" w:rsidR="0077788C" w:rsidRPr="0077788C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7788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125,808 </w:t>
            </w:r>
          </w:p>
        </w:tc>
        <w:tc>
          <w:tcPr>
            <w:tcW w:w="147" w:type="pct"/>
          </w:tcPr>
          <w:p w14:paraId="5F987D4F" w14:textId="77777777" w:rsidR="0077788C" w:rsidRPr="00A73265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780C2ED1" w14:textId="3540C8A6" w:rsidR="0077788C" w:rsidRPr="00980E80" w:rsidRDefault="0077788C" w:rsidP="0077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123,556</w:t>
            </w:r>
          </w:p>
        </w:tc>
      </w:tr>
      <w:tr w:rsidR="005A18DF" w:rsidRPr="00A73265" w14:paraId="4FAA0CDF" w14:textId="77777777" w:rsidTr="00312390">
        <w:trPr>
          <w:cantSplit/>
          <w:trHeight w:hRule="exact" w:val="392"/>
        </w:trPr>
        <w:tc>
          <w:tcPr>
            <w:tcW w:w="3374" w:type="pct"/>
          </w:tcPr>
          <w:p w14:paraId="5E38B940" w14:textId="77777777" w:rsidR="005A18DF" w:rsidRPr="00B927AA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4127C1BD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40424F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153C9197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8DF" w:rsidRPr="00A73265" w14:paraId="48398A8A" w14:textId="77777777" w:rsidTr="009D5BC7">
        <w:tc>
          <w:tcPr>
            <w:tcW w:w="3374" w:type="pct"/>
          </w:tcPr>
          <w:p w14:paraId="4680E97C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739" w:type="pct"/>
          </w:tcPr>
          <w:p w14:paraId="5A8A26EB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03DC4B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26D156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8DF" w:rsidRPr="00A73265" w14:paraId="0F394CB8" w14:textId="77777777">
        <w:tc>
          <w:tcPr>
            <w:tcW w:w="3374" w:type="pct"/>
          </w:tcPr>
          <w:p w14:paraId="5DDADE4A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308E997F" w14:textId="7474133D" w:rsidR="005A18DF" w:rsidRPr="00A73265" w:rsidRDefault="008A5E17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7" w:type="pct"/>
          </w:tcPr>
          <w:p w14:paraId="69A36417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3C43C715" w14:textId="5204D97B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</w:tr>
      <w:tr w:rsidR="005A18DF" w:rsidRPr="00A73265" w14:paraId="2ACCA36F" w14:textId="77777777">
        <w:tc>
          <w:tcPr>
            <w:tcW w:w="3374" w:type="pct"/>
            <w:hideMark/>
          </w:tcPr>
          <w:p w14:paraId="5EA1A69E" w14:textId="4AC5A518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7A81DD54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14C8DD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6AAF1C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390" w:rsidRPr="00A73265" w14:paraId="665FD7ED" w14:textId="77777777">
        <w:tc>
          <w:tcPr>
            <w:tcW w:w="3374" w:type="pct"/>
          </w:tcPr>
          <w:p w14:paraId="360A03C6" w14:textId="2E0298A1" w:rsidR="00312390" w:rsidRPr="00A73265" w:rsidRDefault="00312390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</w:tcPr>
          <w:p w14:paraId="393FA456" w14:textId="77777777" w:rsidR="00312390" w:rsidRPr="00A73265" w:rsidRDefault="00312390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90562D" w14:textId="77777777" w:rsidR="00312390" w:rsidRPr="00A73265" w:rsidRDefault="00312390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146DB82" w14:textId="77777777" w:rsidR="00312390" w:rsidRPr="00A73265" w:rsidRDefault="00312390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11" w:rsidRPr="00A73265" w14:paraId="56D2F763" w14:textId="77777777">
        <w:tc>
          <w:tcPr>
            <w:tcW w:w="3374" w:type="pct"/>
          </w:tcPr>
          <w:p w14:paraId="616D6CA1" w14:textId="34A62B23" w:rsidR="00AB5C11" w:rsidRPr="00A73265" w:rsidRDefault="00AB5C11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39" w:type="pct"/>
          </w:tcPr>
          <w:p w14:paraId="3DED34E7" w14:textId="77777777" w:rsidR="00AB5C11" w:rsidRPr="00A73265" w:rsidRDefault="00AB5C11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368A5" w14:textId="77777777" w:rsidR="00AB5C11" w:rsidRPr="00A73265" w:rsidRDefault="00AB5C11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3A25CE8" w14:textId="77777777" w:rsidR="00AB5C11" w:rsidRPr="00A73265" w:rsidRDefault="00AB5C11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8DF" w:rsidRPr="00A73265" w14:paraId="482CCA69" w14:textId="77777777" w:rsidTr="00BE2FF4">
        <w:tc>
          <w:tcPr>
            <w:tcW w:w="3374" w:type="pct"/>
          </w:tcPr>
          <w:p w14:paraId="07A6A023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กิจการอื่นที่เกี่ยวข้องกัน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1E5A04C8" w14:textId="303A5218" w:rsidR="005A18DF" w:rsidRPr="00A73265" w:rsidRDefault="00B46263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147" w:type="pct"/>
          </w:tcPr>
          <w:p w14:paraId="7E762A9E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164DF7EC" w14:textId="220DBFC1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2,295</w:t>
            </w:r>
          </w:p>
        </w:tc>
      </w:tr>
      <w:tr w:rsidR="00A311DC" w:rsidRPr="00A73265" w14:paraId="22850F0F" w14:textId="77777777" w:rsidTr="00A311DC">
        <w:tc>
          <w:tcPr>
            <w:tcW w:w="3374" w:type="pct"/>
          </w:tcPr>
          <w:p w14:paraId="504BDDE4" w14:textId="77777777" w:rsidR="00A311DC" w:rsidRPr="00A73265" w:rsidRDefault="00A311DC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</w:tcPr>
          <w:p w14:paraId="098C5636" w14:textId="77777777" w:rsidR="00A311DC" w:rsidRPr="00A73265" w:rsidRDefault="00A311DC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7D41C0C" w14:textId="77777777" w:rsidR="00A311DC" w:rsidRPr="00A73265" w:rsidRDefault="00A311DC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4F44EEAC" w14:textId="77777777" w:rsidR="00A311DC" w:rsidRDefault="00A311DC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18DF" w:rsidRPr="00A73265" w14:paraId="7529A3C2" w14:textId="77777777">
        <w:tc>
          <w:tcPr>
            <w:tcW w:w="3374" w:type="pct"/>
          </w:tcPr>
          <w:p w14:paraId="37872604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739" w:type="pct"/>
          </w:tcPr>
          <w:p w14:paraId="56CA390D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FB7A25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89AFCA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8DF" w:rsidRPr="00A73265" w14:paraId="7DC9AF08" w14:textId="77777777" w:rsidTr="00BE2FF4">
        <w:tc>
          <w:tcPr>
            <w:tcW w:w="3374" w:type="pct"/>
          </w:tcPr>
          <w:p w14:paraId="597C3F56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739" w:type="pct"/>
          </w:tcPr>
          <w:p w14:paraId="0E96BBCF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AFA773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38B7C9E9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8DF" w:rsidRPr="00A73265" w14:paraId="1DB49B08" w14:textId="77777777">
        <w:tc>
          <w:tcPr>
            <w:tcW w:w="3374" w:type="pct"/>
          </w:tcPr>
          <w:p w14:paraId="3D4CB95F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437047E7" w14:textId="044E5E80" w:rsidR="005A18DF" w:rsidRPr="00A73265" w:rsidRDefault="006B76A3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2,809</w:t>
            </w:r>
          </w:p>
        </w:tc>
        <w:tc>
          <w:tcPr>
            <w:tcW w:w="147" w:type="pct"/>
          </w:tcPr>
          <w:p w14:paraId="45835351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A202191" w14:textId="0FB7B255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2,874</w:t>
            </w:r>
          </w:p>
        </w:tc>
      </w:tr>
      <w:tr w:rsidR="005A18DF" w:rsidRPr="00A73265" w14:paraId="4ED6CD53" w14:textId="77777777">
        <w:tc>
          <w:tcPr>
            <w:tcW w:w="3374" w:type="pct"/>
          </w:tcPr>
          <w:p w14:paraId="34AC5634" w14:textId="77777777" w:rsidR="005A18DF" w:rsidRPr="006D7C7D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5273C9A1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F0AFCEE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23960F54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18DF" w:rsidRPr="00A73265" w14:paraId="26AC6DC2" w14:textId="77777777">
        <w:tc>
          <w:tcPr>
            <w:tcW w:w="3374" w:type="pct"/>
            <w:hideMark/>
          </w:tcPr>
          <w:p w14:paraId="218FD1C1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ค่าธรรมเนียมผู้ดูแลผลประโยชน์</w:t>
            </w:r>
          </w:p>
        </w:tc>
        <w:tc>
          <w:tcPr>
            <w:tcW w:w="739" w:type="pct"/>
          </w:tcPr>
          <w:p w14:paraId="256EA278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5BA8C4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77663281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8DF" w:rsidRPr="00A73265" w14:paraId="32A5B45B" w14:textId="77777777" w:rsidTr="00BE2FF4">
        <w:tc>
          <w:tcPr>
            <w:tcW w:w="3374" w:type="pct"/>
            <w:hideMark/>
          </w:tcPr>
          <w:p w14:paraId="3FFB7EB9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บริษัทหลักทรัพย์จัดการกองทุน กรุงไทย จำกัด 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มหาชน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2E39517B" w14:textId="1058FA5F" w:rsidR="005A18DF" w:rsidRPr="00A73265" w:rsidRDefault="006B76A3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1,883</w:t>
            </w:r>
          </w:p>
        </w:tc>
        <w:tc>
          <w:tcPr>
            <w:tcW w:w="147" w:type="pct"/>
          </w:tcPr>
          <w:p w14:paraId="67F7A017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21C58C57" w14:textId="01573BCC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1,917</w:t>
            </w:r>
          </w:p>
        </w:tc>
      </w:tr>
      <w:tr w:rsidR="005A18DF" w:rsidRPr="00A73265" w14:paraId="2FC33B64" w14:textId="77777777" w:rsidTr="00BE2FF4">
        <w:tc>
          <w:tcPr>
            <w:tcW w:w="3374" w:type="pct"/>
          </w:tcPr>
          <w:p w14:paraId="1A04DD3B" w14:textId="77777777" w:rsidR="005A18DF" w:rsidRPr="006D7C7D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</w:tcPr>
          <w:p w14:paraId="47A7CF90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0BD2AAD2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</w:tcPr>
          <w:p w14:paraId="2BEFF629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18DF" w:rsidRPr="00A73265" w14:paraId="775891AF" w14:textId="77777777">
        <w:tc>
          <w:tcPr>
            <w:tcW w:w="3374" w:type="pct"/>
          </w:tcPr>
          <w:p w14:paraId="6FCA4384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739" w:type="pct"/>
          </w:tcPr>
          <w:p w14:paraId="3D8D1723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BD810A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90C48FB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8DF" w:rsidRPr="00A73265" w14:paraId="3429104A" w14:textId="77777777" w:rsidTr="00BE2FF4">
        <w:tc>
          <w:tcPr>
            <w:tcW w:w="3374" w:type="pct"/>
            <w:hideMark/>
          </w:tcPr>
          <w:p w14:paraId="1BD9D1E0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พรอพเพอร์ตีส์ จำกัด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0E55360D" w14:textId="58CF8CB1" w:rsidR="005A18DF" w:rsidRPr="00A73265" w:rsidRDefault="0099280D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12,757</w:t>
            </w:r>
          </w:p>
        </w:tc>
        <w:tc>
          <w:tcPr>
            <w:tcW w:w="147" w:type="pct"/>
          </w:tcPr>
          <w:p w14:paraId="7607429F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0F93CCEB" w14:textId="6102DAB2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12,382</w:t>
            </w:r>
          </w:p>
        </w:tc>
      </w:tr>
      <w:tr w:rsidR="005A18DF" w:rsidRPr="00A73265" w14:paraId="2B31961D" w14:textId="77777777" w:rsidTr="00BE2FF4">
        <w:tc>
          <w:tcPr>
            <w:tcW w:w="3374" w:type="pct"/>
          </w:tcPr>
          <w:p w14:paraId="2662B436" w14:textId="77777777" w:rsidR="005A18DF" w:rsidRPr="006D7C7D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33A8407A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58BE5F63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1A5E355B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18DF" w:rsidRPr="00A73265" w14:paraId="2E14E39E" w14:textId="77777777" w:rsidTr="00BE2FF4">
        <w:tc>
          <w:tcPr>
            <w:tcW w:w="3374" w:type="pct"/>
            <w:hideMark/>
          </w:tcPr>
          <w:p w14:paraId="285896E6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39" w:type="pct"/>
          </w:tcPr>
          <w:p w14:paraId="69A1D084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FC9456B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67792888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18DF" w:rsidRPr="00A73265" w14:paraId="14A04BCE" w14:textId="77777777" w:rsidTr="00BE2FF4">
        <w:tc>
          <w:tcPr>
            <w:tcW w:w="3374" w:type="pct"/>
            <w:hideMark/>
          </w:tcPr>
          <w:p w14:paraId="726CE1B0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ธนาคารกรุงเทพ</w:t>
            </w: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561B0D1B" w14:textId="396C370B" w:rsidR="005A18DF" w:rsidRPr="00A73265" w:rsidRDefault="0099280D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9,057</w:t>
            </w:r>
          </w:p>
        </w:tc>
        <w:tc>
          <w:tcPr>
            <w:tcW w:w="147" w:type="pct"/>
          </w:tcPr>
          <w:p w14:paraId="66D29B80" w14:textId="77777777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38A45D69" w14:textId="452E3060" w:rsidR="005A18DF" w:rsidRPr="00A73265" w:rsidRDefault="005A18DF" w:rsidP="005A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11,004</w:t>
            </w:r>
          </w:p>
        </w:tc>
      </w:tr>
    </w:tbl>
    <w:p w14:paraId="24CE981F" w14:textId="77777777" w:rsidR="000D56CF" w:rsidRPr="00E221EB" w:rsidRDefault="000D56CF" w:rsidP="00053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CA3F131" w14:textId="3F437589" w:rsidR="004811F1" w:rsidRPr="00A73265" w:rsidRDefault="004811F1" w:rsidP="00481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ยอดคงเหลือกับบุคคลหรือกิจการที่เกี่ยวข้องกัน</w:t>
      </w:r>
      <w:r w:rsidR="00B740E1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="00A4282C"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มี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ดังนี้</w:t>
      </w:r>
    </w:p>
    <w:p w14:paraId="3420D078" w14:textId="46C954FD" w:rsidR="005B723B" w:rsidRPr="00E957CA" w:rsidRDefault="005B723B" w:rsidP="00481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1"/>
        <w:gridCol w:w="1368"/>
        <w:gridCol w:w="252"/>
        <w:gridCol w:w="1439"/>
      </w:tblGrid>
      <w:tr w:rsidR="007C0E48" w:rsidRPr="00A73265" w14:paraId="0BDE48F8" w14:textId="77777777" w:rsidTr="00111246">
        <w:trPr>
          <w:tblHeader/>
        </w:trPr>
        <w:tc>
          <w:tcPr>
            <w:tcW w:w="3350" w:type="pct"/>
          </w:tcPr>
          <w:p w14:paraId="4E3F13E6" w14:textId="77777777" w:rsidR="007C0E48" w:rsidRPr="00A73265" w:rsidRDefault="007C0E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38" w:type="pct"/>
          </w:tcPr>
          <w:p w14:paraId="64EB486D" w14:textId="39D0CB08" w:rsidR="007C0E48" w:rsidRPr="00A73265" w:rsidRDefault="000D5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32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323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314670B0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765DE9C6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C0E48" w:rsidRPr="00A73265" w14:paraId="1E953B6B" w14:textId="77777777" w:rsidTr="00111246">
        <w:trPr>
          <w:trHeight w:val="56"/>
          <w:tblHeader/>
        </w:trPr>
        <w:tc>
          <w:tcPr>
            <w:tcW w:w="3350" w:type="pct"/>
          </w:tcPr>
          <w:p w14:paraId="69A20544" w14:textId="77777777" w:rsidR="007C0E48" w:rsidRPr="00A73265" w:rsidRDefault="007C0E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8" w:type="pct"/>
          </w:tcPr>
          <w:p w14:paraId="07B1043B" w14:textId="50AF6CBF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323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6" w:type="pct"/>
          </w:tcPr>
          <w:p w14:paraId="2CFC0EF2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5CD626A4" w14:textId="10CB0CCC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="0002323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7C0E48" w:rsidRPr="00A73265" w14:paraId="02B3FCB2" w14:textId="77777777" w:rsidTr="00111246">
        <w:trPr>
          <w:trHeight w:val="56"/>
          <w:tblHeader/>
        </w:trPr>
        <w:tc>
          <w:tcPr>
            <w:tcW w:w="3350" w:type="pct"/>
          </w:tcPr>
          <w:p w14:paraId="5E15498B" w14:textId="77777777" w:rsidR="007C0E48" w:rsidRPr="00A73265" w:rsidRDefault="007C0E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0" w:type="pct"/>
            <w:gridSpan w:val="3"/>
          </w:tcPr>
          <w:p w14:paraId="71B332E2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0E48" w:rsidRPr="00A73265" w14:paraId="6FAB6726" w14:textId="77777777" w:rsidTr="00111246">
        <w:trPr>
          <w:trHeight w:val="56"/>
        </w:trPr>
        <w:tc>
          <w:tcPr>
            <w:tcW w:w="3350" w:type="pct"/>
          </w:tcPr>
          <w:p w14:paraId="4DF1DE0E" w14:textId="77777777" w:rsidR="007C0E48" w:rsidRPr="00A73265" w:rsidRDefault="007C0E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738" w:type="pct"/>
          </w:tcPr>
          <w:p w14:paraId="52E08B11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B43DCB4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45768A7B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2323B" w:rsidRPr="00A73265" w14:paraId="57AE888C" w14:textId="77777777" w:rsidTr="00111246">
        <w:trPr>
          <w:trHeight w:val="56"/>
        </w:trPr>
        <w:tc>
          <w:tcPr>
            <w:tcW w:w="3350" w:type="pct"/>
          </w:tcPr>
          <w:p w14:paraId="1DA10E2C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ธนาคารกรุงเทพ</w:t>
            </w: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738" w:type="pct"/>
          </w:tcPr>
          <w:p w14:paraId="46A98114" w14:textId="2656320C" w:rsidR="0002323B" w:rsidRPr="00A73265" w:rsidRDefault="004E3D91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58,18</w:t>
            </w:r>
            <w:r w:rsidR="00E91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6FC9C6F6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6" w:type="pct"/>
          </w:tcPr>
          <w:p w14:paraId="2AE2BE62" w14:textId="3EB8CC94" w:rsidR="0002323B" w:rsidRPr="0002323B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02323B">
              <w:rPr>
                <w:rFonts w:asciiTheme="majorBidi" w:hAnsiTheme="majorBidi" w:cstheme="majorBidi"/>
                <w:sz w:val="30"/>
                <w:szCs w:val="30"/>
              </w:rPr>
              <w:t xml:space="preserve"> 67,294 </w:t>
            </w:r>
          </w:p>
        </w:tc>
      </w:tr>
      <w:tr w:rsidR="0002323B" w:rsidRPr="00A73265" w14:paraId="665BB139" w14:textId="77777777" w:rsidTr="00111246">
        <w:trPr>
          <w:trHeight w:val="425"/>
        </w:trPr>
        <w:tc>
          <w:tcPr>
            <w:tcW w:w="3350" w:type="pct"/>
          </w:tcPr>
          <w:p w14:paraId="5DB93F9E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6CA8BA8" w14:textId="1D070BC2" w:rsidR="0002323B" w:rsidRPr="00A73265" w:rsidRDefault="004E3D91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24,214</w:t>
            </w:r>
          </w:p>
        </w:tc>
        <w:tc>
          <w:tcPr>
            <w:tcW w:w="136" w:type="pct"/>
          </w:tcPr>
          <w:p w14:paraId="435C7E27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4E607B01" w14:textId="264ED3C8" w:rsidR="0002323B" w:rsidRPr="0002323B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02323B">
              <w:rPr>
                <w:rFonts w:asciiTheme="majorBidi" w:hAnsiTheme="majorBidi" w:cstheme="majorBidi"/>
                <w:sz w:val="30"/>
                <w:szCs w:val="30"/>
              </w:rPr>
              <w:t xml:space="preserve"> 16,748</w:t>
            </w:r>
          </w:p>
        </w:tc>
      </w:tr>
      <w:tr w:rsidR="0002323B" w:rsidRPr="00A73265" w14:paraId="6108669E" w14:textId="77777777" w:rsidTr="00111246">
        <w:trPr>
          <w:trHeight w:val="425"/>
        </w:trPr>
        <w:tc>
          <w:tcPr>
            <w:tcW w:w="3350" w:type="pct"/>
          </w:tcPr>
          <w:p w14:paraId="66AACC12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4163ABC0" w14:textId="0B07E2DA" w:rsidR="0002323B" w:rsidRPr="00335DEB" w:rsidRDefault="004E3D91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82,</w:t>
            </w:r>
            <w:r w:rsidR="00FC648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399</w:t>
            </w:r>
          </w:p>
        </w:tc>
        <w:tc>
          <w:tcPr>
            <w:tcW w:w="136" w:type="pct"/>
          </w:tcPr>
          <w:p w14:paraId="27C0BD18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2822FB1E" w14:textId="6635AFB1" w:rsidR="0002323B" w:rsidRPr="0002323B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84,042 </w:t>
            </w:r>
          </w:p>
        </w:tc>
      </w:tr>
      <w:tr w:rsidR="0002323B" w:rsidRPr="00A73265" w14:paraId="4A3644C4" w14:textId="77777777" w:rsidTr="00111246">
        <w:trPr>
          <w:trHeight w:val="425"/>
        </w:trPr>
        <w:tc>
          <w:tcPr>
            <w:tcW w:w="3350" w:type="pct"/>
          </w:tcPr>
          <w:p w14:paraId="128A65D0" w14:textId="77777777" w:rsidR="0002323B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671BD5B" w14:textId="77777777" w:rsidR="00D76797" w:rsidRDefault="00D76797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04F429" w14:textId="77777777" w:rsidR="00D76797" w:rsidRDefault="00D76797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8F2370B" w14:textId="77777777" w:rsidR="00D76797" w:rsidRPr="00A73265" w:rsidRDefault="00D76797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14:paraId="4F365286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208BAFD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53FA73B8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23B" w:rsidRPr="00A73265" w14:paraId="445F4205" w14:textId="77777777" w:rsidTr="00111246">
        <w:trPr>
          <w:trHeight w:val="425"/>
        </w:trPr>
        <w:tc>
          <w:tcPr>
            <w:tcW w:w="3350" w:type="pct"/>
          </w:tcPr>
          <w:p w14:paraId="123D273D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ลูกหนี้รายได้ค่าเช่าและบริการค้างรับ</w:t>
            </w:r>
          </w:p>
        </w:tc>
        <w:tc>
          <w:tcPr>
            <w:tcW w:w="738" w:type="pct"/>
          </w:tcPr>
          <w:p w14:paraId="4F170901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1C14DE5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2FD61E90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23B" w:rsidRPr="00A73265" w14:paraId="544041C0" w14:textId="77777777" w:rsidTr="00111246">
        <w:tc>
          <w:tcPr>
            <w:tcW w:w="3350" w:type="pct"/>
          </w:tcPr>
          <w:p w14:paraId="15748D24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ลูกหนี้จากการให้เช่าและบริการ</w:t>
            </w:r>
          </w:p>
        </w:tc>
        <w:tc>
          <w:tcPr>
            <w:tcW w:w="738" w:type="pct"/>
          </w:tcPr>
          <w:p w14:paraId="335750F5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7C9874B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49581C3E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2F" w:rsidRPr="00A73265" w14:paraId="0236F1B3" w14:textId="77777777" w:rsidTr="00111246">
        <w:tc>
          <w:tcPr>
            <w:tcW w:w="3350" w:type="pct"/>
          </w:tcPr>
          <w:p w14:paraId="104AE56B" w14:textId="5040A597" w:rsidR="00B1732F" w:rsidRPr="00F2148A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ซุปเปอร์เซฟเซอร์วิส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8" w:type="pct"/>
          </w:tcPr>
          <w:p w14:paraId="244FF18B" w14:textId="78DEC80E" w:rsidR="00B1732F" w:rsidRPr="00A73265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B1732F">
              <w:rPr>
                <w:rFonts w:asciiTheme="majorBidi" w:hAnsiTheme="majorBidi" w:cstheme="majorBidi"/>
                <w:sz w:val="30"/>
                <w:szCs w:val="30"/>
              </w:rPr>
              <w:t xml:space="preserve"> 11,717 </w:t>
            </w:r>
          </w:p>
        </w:tc>
        <w:tc>
          <w:tcPr>
            <w:tcW w:w="136" w:type="pct"/>
          </w:tcPr>
          <w:p w14:paraId="29F239C3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4C9EC6A1" w14:textId="3EA380C5" w:rsidR="00B1732F" w:rsidRPr="00D76797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162 </w:t>
            </w:r>
          </w:p>
        </w:tc>
      </w:tr>
      <w:tr w:rsidR="00B1732F" w:rsidRPr="00A73265" w14:paraId="039D35A1" w14:textId="77777777" w:rsidTr="00111246">
        <w:tc>
          <w:tcPr>
            <w:tcW w:w="3350" w:type="pct"/>
          </w:tcPr>
          <w:p w14:paraId="168493C8" w14:textId="77777777" w:rsidR="00B1732F" w:rsidRPr="00F2148A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738" w:type="pct"/>
          </w:tcPr>
          <w:p w14:paraId="77262EB4" w14:textId="15ADB24E" w:rsidR="00B1732F" w:rsidRPr="00717E49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B1732F">
              <w:rPr>
                <w:rFonts w:asciiTheme="majorBidi" w:hAnsiTheme="majorBidi" w:cstheme="majorBidi"/>
                <w:sz w:val="30"/>
                <w:szCs w:val="30"/>
              </w:rPr>
              <w:t xml:space="preserve"> 9,367 </w:t>
            </w:r>
          </w:p>
        </w:tc>
        <w:tc>
          <w:tcPr>
            <w:tcW w:w="136" w:type="pct"/>
          </w:tcPr>
          <w:p w14:paraId="0EDAA16F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746FE47B" w14:textId="28B69C3B" w:rsidR="00B1732F" w:rsidRPr="00761822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5,764 </w:t>
            </w:r>
          </w:p>
        </w:tc>
      </w:tr>
      <w:tr w:rsidR="00B1732F" w:rsidRPr="00A73265" w14:paraId="32508764" w14:textId="77777777" w:rsidTr="00425F8C">
        <w:tc>
          <w:tcPr>
            <w:tcW w:w="3350" w:type="pct"/>
          </w:tcPr>
          <w:p w14:paraId="65C13EAE" w14:textId="77777777" w:rsidR="00B1732F" w:rsidRPr="00F2148A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738" w:type="pct"/>
          </w:tcPr>
          <w:p w14:paraId="418E8C60" w14:textId="439E1F7F" w:rsidR="00B1732F" w:rsidRPr="00642E6A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B1732F">
              <w:rPr>
                <w:rFonts w:asciiTheme="majorBidi" w:hAnsiTheme="majorBidi" w:cstheme="majorBidi"/>
                <w:sz w:val="30"/>
                <w:szCs w:val="30"/>
              </w:rPr>
              <w:t xml:space="preserve"> 4,555 </w:t>
            </w:r>
          </w:p>
        </w:tc>
        <w:tc>
          <w:tcPr>
            <w:tcW w:w="136" w:type="pct"/>
          </w:tcPr>
          <w:p w14:paraId="14AC1FAF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6" w:type="pct"/>
          </w:tcPr>
          <w:p w14:paraId="2A484A20" w14:textId="52084EEF" w:rsidR="00B1732F" w:rsidRPr="00134AB0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2,485 </w:t>
            </w:r>
          </w:p>
        </w:tc>
      </w:tr>
      <w:tr w:rsidR="00B1732F" w:rsidRPr="00A73265" w14:paraId="20D27326" w14:textId="77777777" w:rsidTr="00111246">
        <w:tc>
          <w:tcPr>
            <w:tcW w:w="3350" w:type="pct"/>
          </w:tcPr>
          <w:p w14:paraId="460A6A48" w14:textId="1393A128" w:rsidR="00B1732F" w:rsidRPr="00F2148A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38" w:type="pct"/>
          </w:tcPr>
          <w:p w14:paraId="189C14D7" w14:textId="3698F04D" w:rsidR="00B1732F" w:rsidRPr="00A73265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B1732F">
              <w:rPr>
                <w:rFonts w:asciiTheme="majorBidi" w:hAnsiTheme="majorBidi" w:cstheme="majorBidi"/>
                <w:sz w:val="30"/>
                <w:szCs w:val="30"/>
              </w:rPr>
              <w:t xml:space="preserve"> 4,0</w:t>
            </w:r>
            <w:r w:rsidR="008F700E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B173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36D836ED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1FBFEC21" w14:textId="743EF375" w:rsidR="00B1732F" w:rsidRPr="00A73265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12,066 </w:t>
            </w:r>
          </w:p>
        </w:tc>
      </w:tr>
      <w:tr w:rsidR="00B1732F" w:rsidRPr="00A73265" w14:paraId="09862B46" w14:textId="77777777" w:rsidTr="00111246">
        <w:tc>
          <w:tcPr>
            <w:tcW w:w="3350" w:type="pct"/>
          </w:tcPr>
          <w:p w14:paraId="6AC19B69" w14:textId="26EF1BEA" w:rsidR="00B1732F" w:rsidRPr="00F2148A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ไวร์เออ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ไวร์เลส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8" w:type="pct"/>
          </w:tcPr>
          <w:p w14:paraId="2073F937" w14:textId="24399363" w:rsidR="00B1732F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B1732F">
              <w:rPr>
                <w:rFonts w:asciiTheme="majorBidi" w:hAnsiTheme="majorBidi" w:cstheme="majorBidi"/>
                <w:sz w:val="30"/>
                <w:szCs w:val="30"/>
              </w:rPr>
              <w:t xml:space="preserve"> 1,482 </w:t>
            </w:r>
          </w:p>
        </w:tc>
        <w:tc>
          <w:tcPr>
            <w:tcW w:w="136" w:type="pct"/>
          </w:tcPr>
          <w:p w14:paraId="1C2C864E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73291136" w14:textId="05802FC1" w:rsidR="00B1732F" w:rsidRPr="00761822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186 </w:t>
            </w:r>
          </w:p>
        </w:tc>
      </w:tr>
      <w:tr w:rsidR="00B1732F" w:rsidRPr="00A73265" w14:paraId="2E3BB059" w14:textId="77777777" w:rsidTr="00111246">
        <w:tc>
          <w:tcPr>
            <w:tcW w:w="3350" w:type="pct"/>
          </w:tcPr>
          <w:p w14:paraId="40274AAD" w14:textId="1EDA5CDF" w:rsidR="00B1732F" w:rsidRPr="00F2148A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hyperlink r:id="rId13" w:history="1">
              <w:r w:rsidRPr="00F2148A">
                <w:rPr>
                  <w:rFonts w:asciiTheme="majorBidi" w:hAnsiTheme="majorBidi" w:cstheme="majorBidi"/>
                  <w:sz w:val="30"/>
                  <w:szCs w:val="30"/>
                  <w:cs/>
                </w:rPr>
                <w:t>ทรู อินเทอร์เน็ต ดาต้า เซ็นเตอร์ จำกัด</w:t>
              </w:r>
            </w:hyperlink>
          </w:p>
        </w:tc>
        <w:tc>
          <w:tcPr>
            <w:tcW w:w="738" w:type="pct"/>
          </w:tcPr>
          <w:p w14:paraId="3E68A637" w14:textId="4FD7F084" w:rsidR="00B1732F" w:rsidRPr="00E957CA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B1732F">
              <w:rPr>
                <w:rFonts w:asciiTheme="majorBidi" w:hAnsiTheme="majorBidi" w:cstheme="majorBidi"/>
                <w:sz w:val="30"/>
                <w:szCs w:val="30"/>
              </w:rPr>
              <w:t xml:space="preserve"> 1,180 </w:t>
            </w:r>
          </w:p>
        </w:tc>
        <w:tc>
          <w:tcPr>
            <w:tcW w:w="136" w:type="pct"/>
          </w:tcPr>
          <w:p w14:paraId="4FBD5DE0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2EC748AC" w14:textId="2C0EBE36" w:rsidR="00B1732F" w:rsidRPr="00A73265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1,174 </w:t>
            </w:r>
          </w:p>
        </w:tc>
      </w:tr>
      <w:tr w:rsidR="00B1732F" w:rsidRPr="00A73265" w14:paraId="55D80D16" w14:textId="77777777" w:rsidTr="00111246">
        <w:tc>
          <w:tcPr>
            <w:tcW w:w="3350" w:type="pct"/>
          </w:tcPr>
          <w:p w14:paraId="199EA282" w14:textId="64190A32" w:rsidR="00B1732F" w:rsidRPr="00F2148A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75CD10DE" w14:textId="2A32D098" w:rsidR="00B1732F" w:rsidRPr="00E957CA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B1732F">
              <w:rPr>
                <w:rFonts w:asciiTheme="majorBidi" w:hAnsiTheme="majorBidi" w:cstheme="majorBidi"/>
                <w:sz w:val="30"/>
                <w:szCs w:val="30"/>
              </w:rPr>
              <w:t xml:space="preserve"> 4,581 </w:t>
            </w:r>
          </w:p>
        </w:tc>
        <w:tc>
          <w:tcPr>
            <w:tcW w:w="136" w:type="pct"/>
          </w:tcPr>
          <w:p w14:paraId="570D04F7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29845C5C" w14:textId="45CF9DEA" w:rsidR="00B1732F" w:rsidRPr="00A73265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2,761 </w:t>
            </w:r>
          </w:p>
        </w:tc>
      </w:tr>
      <w:tr w:rsidR="00B1732F" w:rsidRPr="00A73265" w14:paraId="308E959E" w14:textId="77777777" w:rsidTr="00111246">
        <w:tc>
          <w:tcPr>
            <w:tcW w:w="3350" w:type="pct"/>
          </w:tcPr>
          <w:p w14:paraId="5C7AF2C3" w14:textId="77777777" w:rsidR="00B1732F" w:rsidRPr="00A73265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73C000A6" w14:textId="48C66916" w:rsidR="00B1732F" w:rsidRPr="00B1732F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36,9</w:t>
            </w:r>
            <w:r w:rsidR="001771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B17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27E5CA08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358453C6" w14:textId="513CC903" w:rsidR="00B1732F" w:rsidRPr="00737E8B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7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24,598 </w:t>
            </w:r>
          </w:p>
        </w:tc>
      </w:tr>
      <w:tr w:rsidR="00D76797" w:rsidRPr="00A73265" w14:paraId="27CCB12A" w14:textId="77777777" w:rsidTr="00111246">
        <w:tc>
          <w:tcPr>
            <w:tcW w:w="3350" w:type="pct"/>
          </w:tcPr>
          <w:p w14:paraId="690E9B33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738" w:type="pct"/>
          </w:tcPr>
          <w:p w14:paraId="7064D455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32B4CA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1F4EA996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97" w:rsidRPr="00A73265" w14:paraId="473977E5" w14:textId="77777777" w:rsidTr="00111246">
        <w:tc>
          <w:tcPr>
            <w:tcW w:w="3350" w:type="pct"/>
          </w:tcPr>
          <w:p w14:paraId="72B571A5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35D5BB88" w14:textId="128CF455" w:rsidR="00D76797" w:rsidRPr="00A73265" w:rsidRDefault="007617EF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9,381</w:t>
            </w:r>
          </w:p>
        </w:tc>
        <w:tc>
          <w:tcPr>
            <w:tcW w:w="136" w:type="pct"/>
          </w:tcPr>
          <w:p w14:paraId="63881C28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77AD1CDE" w14:textId="3744C42F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82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  <w:tr w:rsidR="00D76797" w:rsidRPr="00A73265" w14:paraId="2A3567C6" w14:textId="77777777" w:rsidTr="00111246">
        <w:tc>
          <w:tcPr>
            <w:tcW w:w="3350" w:type="pct"/>
          </w:tcPr>
          <w:p w14:paraId="02B960CA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2DBA2" w14:textId="51534B89" w:rsidR="00D76797" w:rsidRPr="00A73265" w:rsidRDefault="00BA094E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9,381</w:t>
            </w:r>
          </w:p>
        </w:tc>
        <w:tc>
          <w:tcPr>
            <w:tcW w:w="136" w:type="pct"/>
          </w:tcPr>
          <w:p w14:paraId="7A709CCF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CA291" w14:textId="0C3D643A" w:rsidR="00D76797" w:rsidRPr="00761822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8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</w:tr>
      <w:tr w:rsidR="00D76797" w:rsidRPr="00A73265" w14:paraId="5BC0AFA0" w14:textId="77777777" w:rsidTr="00111246">
        <w:tc>
          <w:tcPr>
            <w:tcW w:w="3350" w:type="pct"/>
            <w:hideMark/>
          </w:tcPr>
          <w:p w14:paraId="5DDADB43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A8C5B" w14:textId="17782394" w:rsidR="00D76797" w:rsidRPr="00A73265" w:rsidRDefault="00BA094E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B76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36" w:type="pct"/>
          </w:tcPr>
          <w:p w14:paraId="058751EF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EED41" w14:textId="4FC1B667" w:rsidR="00D76797" w:rsidRPr="00761822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34,495</w:t>
            </w:r>
          </w:p>
        </w:tc>
      </w:tr>
      <w:tr w:rsidR="00D76797" w:rsidRPr="00A73265" w14:paraId="16C7A06D" w14:textId="77777777" w:rsidTr="00EF1B51">
        <w:trPr>
          <w:trHeight w:hRule="exact" w:val="360"/>
        </w:trPr>
        <w:tc>
          <w:tcPr>
            <w:tcW w:w="3350" w:type="pct"/>
          </w:tcPr>
          <w:p w14:paraId="0A1E853D" w14:textId="77777777" w:rsidR="00D76797" w:rsidRPr="006D7C7D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right w:val="nil"/>
            </w:tcBorders>
          </w:tcPr>
          <w:p w14:paraId="4FEA2F27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pct"/>
          </w:tcPr>
          <w:p w14:paraId="661FDBA2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right w:val="nil"/>
            </w:tcBorders>
          </w:tcPr>
          <w:p w14:paraId="6F39C857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6797" w:rsidRPr="00A73265" w14:paraId="6E78AAA9" w14:textId="77777777" w:rsidTr="00111246">
        <w:trPr>
          <w:trHeight w:val="425"/>
        </w:trPr>
        <w:tc>
          <w:tcPr>
            <w:tcW w:w="3350" w:type="pct"/>
          </w:tcPr>
          <w:p w14:paraId="036241F4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ลูกหนี้ดอกเบี้ยค้างรับ</w:t>
            </w:r>
          </w:p>
        </w:tc>
        <w:tc>
          <w:tcPr>
            <w:tcW w:w="738" w:type="pct"/>
          </w:tcPr>
          <w:p w14:paraId="6B88E4A3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DB8277D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1CCFE45E" w14:textId="77777777" w:rsidR="00D76797" w:rsidRPr="00761822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97" w:rsidRPr="00A73265" w14:paraId="2F08DBDA" w14:textId="77777777" w:rsidTr="00111246">
        <w:trPr>
          <w:trHeight w:val="425"/>
        </w:trPr>
        <w:tc>
          <w:tcPr>
            <w:tcW w:w="3350" w:type="pct"/>
          </w:tcPr>
          <w:p w14:paraId="2637FE4C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D236879" w14:textId="42CE4B90" w:rsidR="00D76797" w:rsidRPr="00A73265" w:rsidRDefault="004A1F50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6" w:type="pct"/>
          </w:tcPr>
          <w:p w14:paraId="626BD301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double" w:sz="4" w:space="0" w:color="auto"/>
            </w:tcBorders>
          </w:tcPr>
          <w:p w14:paraId="5D8AC087" w14:textId="1577EBD4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76797" w:rsidRPr="00A73265" w14:paraId="4913C8D4" w14:textId="77777777" w:rsidTr="00EF1B51">
        <w:trPr>
          <w:trHeight w:hRule="exact" w:val="360"/>
        </w:trPr>
        <w:tc>
          <w:tcPr>
            <w:tcW w:w="3350" w:type="pct"/>
          </w:tcPr>
          <w:p w14:paraId="01E707C0" w14:textId="77777777" w:rsidR="00D76797" w:rsidRPr="006D7C7D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right w:val="nil"/>
            </w:tcBorders>
          </w:tcPr>
          <w:p w14:paraId="17210427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540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pct"/>
          </w:tcPr>
          <w:p w14:paraId="68A916DF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540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right w:val="nil"/>
            </w:tcBorders>
          </w:tcPr>
          <w:p w14:paraId="39DF5D87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76797" w:rsidRPr="00A73265" w14:paraId="550EE685" w14:textId="77777777" w:rsidTr="00111246">
        <w:tc>
          <w:tcPr>
            <w:tcW w:w="3350" w:type="pct"/>
          </w:tcPr>
          <w:p w14:paraId="170C3D1E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38" w:type="pct"/>
          </w:tcPr>
          <w:p w14:paraId="4B91620B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236B180A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5E85FB84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6797" w:rsidRPr="00A73265" w14:paraId="763A1FCE" w14:textId="77777777" w:rsidTr="00111246">
        <w:tc>
          <w:tcPr>
            <w:tcW w:w="3350" w:type="pct"/>
          </w:tcPr>
          <w:p w14:paraId="37AE67EA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พรอพเพอร์ตีส์ จำกัด</w:t>
            </w: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38D54F8E" w14:textId="7C50FEC5" w:rsidR="00D76797" w:rsidRPr="00D05F06" w:rsidRDefault="00205CD3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16,950</w:t>
            </w:r>
          </w:p>
        </w:tc>
        <w:tc>
          <w:tcPr>
            <w:tcW w:w="136" w:type="pct"/>
          </w:tcPr>
          <w:p w14:paraId="6A59C25D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double" w:sz="4" w:space="0" w:color="auto"/>
            </w:tcBorders>
          </w:tcPr>
          <w:p w14:paraId="10826A71" w14:textId="195AB4B3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8,403</w:t>
            </w:r>
          </w:p>
        </w:tc>
      </w:tr>
      <w:tr w:rsidR="00D76797" w:rsidRPr="00A73265" w14:paraId="50E6C315" w14:textId="77777777" w:rsidTr="00EF1B51">
        <w:trPr>
          <w:trHeight w:hRule="exact" w:val="360"/>
        </w:trPr>
        <w:tc>
          <w:tcPr>
            <w:tcW w:w="3350" w:type="pct"/>
          </w:tcPr>
          <w:p w14:paraId="2EE308DD" w14:textId="77777777" w:rsidR="00D76797" w:rsidRPr="006D7C7D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14:paraId="56D7D6D5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pct"/>
          </w:tcPr>
          <w:p w14:paraId="31598D56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6" w:type="pct"/>
          </w:tcPr>
          <w:p w14:paraId="538FDB8E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76797" w:rsidRPr="00A73265" w14:paraId="2F0A699F" w14:textId="77777777" w:rsidTr="00111246">
        <w:tc>
          <w:tcPr>
            <w:tcW w:w="3350" w:type="pct"/>
          </w:tcPr>
          <w:p w14:paraId="3FD6D711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38" w:type="pct"/>
          </w:tcPr>
          <w:p w14:paraId="30058A3B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F94D837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6C37AD90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6797" w:rsidRPr="00A73265" w14:paraId="58038871" w14:textId="77777777" w:rsidTr="00111246">
        <w:tc>
          <w:tcPr>
            <w:tcW w:w="3350" w:type="pct"/>
          </w:tcPr>
          <w:p w14:paraId="3D82B96D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38" w:type="pct"/>
            <w:tcBorders>
              <w:left w:val="nil"/>
              <w:bottom w:val="double" w:sz="4" w:space="0" w:color="auto"/>
              <w:right w:val="nil"/>
            </w:tcBorders>
          </w:tcPr>
          <w:p w14:paraId="5B105B12" w14:textId="445D2B54" w:rsidR="00D76797" w:rsidRPr="00A73265" w:rsidRDefault="00A92D0E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1D829E87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left w:val="nil"/>
              <w:bottom w:val="double" w:sz="4" w:space="0" w:color="auto"/>
              <w:right w:val="nil"/>
            </w:tcBorders>
          </w:tcPr>
          <w:p w14:paraId="3708647B" w14:textId="70F03C90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</w:t>
            </w:r>
          </w:p>
        </w:tc>
      </w:tr>
      <w:tr w:rsidR="00D76797" w:rsidRPr="00A73265" w14:paraId="2CD79EB2" w14:textId="77777777" w:rsidTr="00EF1B51">
        <w:trPr>
          <w:trHeight w:hRule="exact" w:val="360"/>
        </w:trPr>
        <w:tc>
          <w:tcPr>
            <w:tcW w:w="3350" w:type="pct"/>
          </w:tcPr>
          <w:p w14:paraId="793B1B16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14:paraId="6B8B1220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1434EA2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1E2C842E" w14:textId="77777777" w:rsidR="00D76797" w:rsidRPr="00761822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97" w:rsidRPr="00A73265" w14:paraId="1380824E" w14:textId="77777777" w:rsidTr="00111246">
        <w:tc>
          <w:tcPr>
            <w:tcW w:w="3350" w:type="pct"/>
          </w:tcPr>
          <w:p w14:paraId="733F07EF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38" w:type="pct"/>
          </w:tcPr>
          <w:p w14:paraId="54205701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6" w:type="pct"/>
          </w:tcPr>
          <w:p w14:paraId="77B6B2E0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36F942B2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76797" w:rsidRPr="00A73265" w14:paraId="2BF5EE30" w14:textId="77777777" w:rsidTr="00111246">
        <w:tc>
          <w:tcPr>
            <w:tcW w:w="3350" w:type="pct"/>
          </w:tcPr>
          <w:p w14:paraId="4413A36E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29"/>
                <w:szCs w:val="29"/>
              </w:rPr>
            </w:pPr>
            <w:r w:rsidRPr="00AA47FC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738" w:type="pct"/>
          </w:tcPr>
          <w:p w14:paraId="40719C89" w14:textId="23B30985" w:rsidR="00D76797" w:rsidRPr="00AA47FC" w:rsidRDefault="00610642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5,275</w:t>
            </w:r>
          </w:p>
        </w:tc>
        <w:tc>
          <w:tcPr>
            <w:tcW w:w="136" w:type="pct"/>
          </w:tcPr>
          <w:p w14:paraId="618F0AFC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47A54FDF" w14:textId="1D734493" w:rsidR="00D76797" w:rsidRPr="00D7679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>5,456</w:t>
            </w:r>
          </w:p>
        </w:tc>
      </w:tr>
      <w:tr w:rsidR="00D76797" w:rsidRPr="00A73265" w14:paraId="06BACAE6" w14:textId="77777777" w:rsidTr="000157CC">
        <w:tc>
          <w:tcPr>
            <w:tcW w:w="3350" w:type="pct"/>
          </w:tcPr>
          <w:p w14:paraId="14BF688E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738" w:type="pct"/>
            <w:tcBorders>
              <w:left w:val="nil"/>
              <w:bottom w:val="single" w:sz="4" w:space="0" w:color="auto"/>
              <w:right w:val="nil"/>
            </w:tcBorders>
          </w:tcPr>
          <w:p w14:paraId="0E1ABD25" w14:textId="7DEA12EE" w:rsidR="00D76797" w:rsidRPr="00AA47FC" w:rsidRDefault="008874D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2,213</w:t>
            </w:r>
          </w:p>
        </w:tc>
        <w:tc>
          <w:tcPr>
            <w:tcW w:w="136" w:type="pct"/>
          </w:tcPr>
          <w:p w14:paraId="32D6F8B4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7C0FD712" w14:textId="1B075758" w:rsidR="00D76797" w:rsidRPr="00D7679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</w:tr>
      <w:tr w:rsidR="00D76797" w:rsidRPr="00A73265" w14:paraId="23FADED4" w14:textId="77777777" w:rsidTr="000157CC">
        <w:tc>
          <w:tcPr>
            <w:tcW w:w="3350" w:type="pct"/>
            <w:hideMark/>
          </w:tcPr>
          <w:p w14:paraId="470688AF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A47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68514" w14:textId="17602CFB" w:rsidR="00D76797" w:rsidRPr="00AA47FC" w:rsidRDefault="00610642" w:rsidP="0061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7,488</w:t>
            </w:r>
          </w:p>
        </w:tc>
        <w:tc>
          <w:tcPr>
            <w:tcW w:w="136" w:type="pct"/>
          </w:tcPr>
          <w:p w14:paraId="551C327F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A10FF" w14:textId="591E829C" w:rsidR="00D76797" w:rsidRPr="00D7679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7,610</w:t>
            </w:r>
          </w:p>
        </w:tc>
      </w:tr>
      <w:tr w:rsidR="00D41BB6" w:rsidRPr="00A73265" w14:paraId="2688E1E3" w14:textId="77777777" w:rsidTr="00111246">
        <w:tc>
          <w:tcPr>
            <w:tcW w:w="3350" w:type="pct"/>
          </w:tcPr>
          <w:p w14:paraId="063F63B2" w14:textId="77777777" w:rsidR="00D41BB6" w:rsidRPr="00AA47FC" w:rsidRDefault="00D41BB6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38" w:type="pct"/>
          </w:tcPr>
          <w:p w14:paraId="48E0465B" w14:textId="77777777" w:rsidR="00D41BB6" w:rsidRPr="00AA47FC" w:rsidRDefault="00D41BB6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6" w:type="pct"/>
          </w:tcPr>
          <w:p w14:paraId="5EF7EEB8" w14:textId="77777777" w:rsidR="00D41BB6" w:rsidRPr="00AA47FC" w:rsidRDefault="00D41BB6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688DE4A1" w14:textId="77777777" w:rsidR="00D41BB6" w:rsidRPr="00AA47FC" w:rsidRDefault="00D41BB6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76797" w:rsidRPr="00A73265" w14:paraId="2A0F8777" w14:textId="77777777" w:rsidTr="00111246">
        <w:tc>
          <w:tcPr>
            <w:tcW w:w="3350" w:type="pct"/>
          </w:tcPr>
          <w:p w14:paraId="495270A2" w14:textId="141A63B4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738" w:type="pct"/>
          </w:tcPr>
          <w:p w14:paraId="7AB7CAFE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6" w:type="pct"/>
          </w:tcPr>
          <w:p w14:paraId="77F371CC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5161A54E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25745" w:rsidRPr="00A73265" w14:paraId="333EE666" w14:textId="77777777" w:rsidTr="00DE2940">
        <w:trPr>
          <w:trHeight w:val="164"/>
        </w:trPr>
        <w:tc>
          <w:tcPr>
            <w:tcW w:w="3350" w:type="pct"/>
          </w:tcPr>
          <w:p w14:paraId="30CCA9D0" w14:textId="105E6F34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38" w:type="pct"/>
          </w:tcPr>
          <w:p w14:paraId="369B5247" w14:textId="422C8CB1" w:rsidR="00325745" w:rsidRPr="006F765D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12,236 </w:t>
            </w:r>
          </w:p>
        </w:tc>
        <w:tc>
          <w:tcPr>
            <w:tcW w:w="136" w:type="pct"/>
          </w:tcPr>
          <w:p w14:paraId="7FB02CBB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24B0F1F4" w14:textId="798660A0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12,420 </w:t>
            </w:r>
          </w:p>
        </w:tc>
      </w:tr>
      <w:tr w:rsidR="00325745" w:rsidRPr="00A73265" w14:paraId="3A2BF4D6" w14:textId="77777777" w:rsidTr="00111246">
        <w:tc>
          <w:tcPr>
            <w:tcW w:w="3350" w:type="pct"/>
          </w:tcPr>
          <w:p w14:paraId="1DDFC4E0" w14:textId="77777777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คอร์ปอเรชั่น จำกัด (มหาชน)</w:t>
            </w:r>
          </w:p>
        </w:tc>
        <w:tc>
          <w:tcPr>
            <w:tcW w:w="738" w:type="pct"/>
          </w:tcPr>
          <w:p w14:paraId="2C907DA6" w14:textId="1D4F1EBE" w:rsidR="00325745" w:rsidRPr="006F765D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6,605 </w:t>
            </w:r>
          </w:p>
        </w:tc>
        <w:tc>
          <w:tcPr>
            <w:tcW w:w="136" w:type="pct"/>
          </w:tcPr>
          <w:p w14:paraId="3E310C97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7ABCDB09" w14:textId="77777777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5745" w:rsidRPr="00A73265" w14:paraId="11798C86" w14:textId="77777777" w:rsidTr="00111246">
        <w:tc>
          <w:tcPr>
            <w:tcW w:w="3350" w:type="pct"/>
          </w:tcPr>
          <w:p w14:paraId="683FBDBE" w14:textId="60BFDF19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ดาต้า เซ็นเตอร์ จำกัด</w:t>
            </w:r>
          </w:p>
        </w:tc>
        <w:tc>
          <w:tcPr>
            <w:tcW w:w="738" w:type="pct"/>
          </w:tcPr>
          <w:p w14:paraId="705F06CD" w14:textId="67AA3E96" w:rsidR="00325745" w:rsidRPr="006F765D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2,141 </w:t>
            </w:r>
          </w:p>
        </w:tc>
        <w:tc>
          <w:tcPr>
            <w:tcW w:w="136" w:type="pct"/>
          </w:tcPr>
          <w:p w14:paraId="0894CC14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4F65DA6E" w14:textId="2B448251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5745" w:rsidRPr="00A73265" w14:paraId="5996A789" w14:textId="77777777" w:rsidTr="00111246">
        <w:tc>
          <w:tcPr>
            <w:tcW w:w="3350" w:type="pct"/>
          </w:tcPr>
          <w:p w14:paraId="3BDEAAFB" w14:textId="77777777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38" w:type="pct"/>
          </w:tcPr>
          <w:p w14:paraId="68524469" w14:textId="10610C4E" w:rsidR="00325745" w:rsidRPr="006F765D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1,075 </w:t>
            </w:r>
          </w:p>
        </w:tc>
        <w:tc>
          <w:tcPr>
            <w:tcW w:w="136" w:type="pct"/>
          </w:tcPr>
          <w:p w14:paraId="37175932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15C59FF8" w14:textId="77777777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1,075 </w:t>
            </w:r>
          </w:p>
        </w:tc>
      </w:tr>
      <w:tr w:rsidR="00325745" w:rsidRPr="00A73265" w14:paraId="49791931" w14:textId="77777777" w:rsidTr="00111246">
        <w:tc>
          <w:tcPr>
            <w:tcW w:w="3350" w:type="pct"/>
          </w:tcPr>
          <w:p w14:paraId="5E798EDA" w14:textId="77777777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พรอพเพอร์ตีส์ จำกัด</w:t>
            </w:r>
          </w:p>
        </w:tc>
        <w:tc>
          <w:tcPr>
            <w:tcW w:w="738" w:type="pct"/>
          </w:tcPr>
          <w:p w14:paraId="786A381A" w14:textId="0B2C792E" w:rsidR="00325745" w:rsidRPr="006F765D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955 </w:t>
            </w:r>
          </w:p>
        </w:tc>
        <w:tc>
          <w:tcPr>
            <w:tcW w:w="136" w:type="pct"/>
          </w:tcPr>
          <w:p w14:paraId="1DF747C4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3288E9AB" w14:textId="77777777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1,036 </w:t>
            </w:r>
          </w:p>
        </w:tc>
      </w:tr>
      <w:tr w:rsidR="00325745" w:rsidRPr="00A73265" w14:paraId="01EBCF36" w14:textId="77777777" w:rsidTr="00111246">
        <w:tc>
          <w:tcPr>
            <w:tcW w:w="3350" w:type="pct"/>
          </w:tcPr>
          <w:p w14:paraId="0F1998D8" w14:textId="5EF71937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แวลู ครีเอชั่น คอนซัลติ้ง จำกัด</w:t>
            </w:r>
          </w:p>
        </w:tc>
        <w:tc>
          <w:tcPr>
            <w:tcW w:w="738" w:type="pct"/>
          </w:tcPr>
          <w:p w14:paraId="64095C60" w14:textId="2D3D85B6" w:rsidR="00325745" w:rsidRPr="006F765D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6" w:type="pct"/>
          </w:tcPr>
          <w:p w14:paraId="5629BAC5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19EF06FD" w14:textId="34841493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1,280 </w:t>
            </w:r>
          </w:p>
        </w:tc>
      </w:tr>
      <w:tr w:rsidR="00325745" w:rsidRPr="00A73265" w14:paraId="499CB170" w14:textId="77777777" w:rsidTr="00111246">
        <w:tc>
          <w:tcPr>
            <w:tcW w:w="3350" w:type="pct"/>
          </w:tcPr>
          <w:p w14:paraId="137D6C12" w14:textId="3A9464BB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738" w:type="pct"/>
          </w:tcPr>
          <w:p w14:paraId="4DA7A65C" w14:textId="1B7A3651" w:rsidR="00325745" w:rsidRPr="006F765D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462 </w:t>
            </w:r>
          </w:p>
        </w:tc>
        <w:tc>
          <w:tcPr>
            <w:tcW w:w="136" w:type="pct"/>
          </w:tcPr>
          <w:p w14:paraId="33A5FDA0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01FFB3AD" w14:textId="2B817B12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606 </w:t>
            </w:r>
          </w:p>
        </w:tc>
      </w:tr>
      <w:tr w:rsidR="00325745" w:rsidRPr="00A73265" w14:paraId="7383A70A" w14:textId="77777777" w:rsidTr="00111246">
        <w:tc>
          <w:tcPr>
            <w:tcW w:w="3350" w:type="pct"/>
          </w:tcPr>
          <w:p w14:paraId="1BFF990A" w14:textId="5CC7E326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379EDAEB" w14:textId="3964183F" w:rsidR="00325745" w:rsidRPr="006F765D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697 </w:t>
            </w:r>
          </w:p>
        </w:tc>
        <w:tc>
          <w:tcPr>
            <w:tcW w:w="136" w:type="pct"/>
          </w:tcPr>
          <w:p w14:paraId="64412B62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32A296A" w14:textId="6B82B074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873 </w:t>
            </w:r>
          </w:p>
        </w:tc>
      </w:tr>
      <w:tr w:rsidR="00325745" w:rsidRPr="00A73265" w14:paraId="41282DB2" w14:textId="77777777" w:rsidTr="00111246">
        <w:tc>
          <w:tcPr>
            <w:tcW w:w="3350" w:type="pct"/>
          </w:tcPr>
          <w:p w14:paraId="1CAC1B2D" w14:textId="77777777" w:rsidR="00325745" w:rsidRPr="00AA47FC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119B6099" w14:textId="1DB7B4D1" w:rsidR="00325745" w:rsidRPr="00325745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7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24,171 </w:t>
            </w:r>
          </w:p>
        </w:tc>
        <w:tc>
          <w:tcPr>
            <w:tcW w:w="136" w:type="pct"/>
          </w:tcPr>
          <w:p w14:paraId="10D5797E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68A29B2E" w14:textId="2D8F27E4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17,290 </w:t>
            </w:r>
          </w:p>
        </w:tc>
      </w:tr>
      <w:tr w:rsidR="00D76797" w:rsidRPr="002B0F89" w14:paraId="6F982B66" w14:textId="77777777" w:rsidTr="008E2AB0">
        <w:trPr>
          <w:trHeight w:hRule="exact" w:val="288"/>
        </w:trPr>
        <w:tc>
          <w:tcPr>
            <w:tcW w:w="3350" w:type="pct"/>
          </w:tcPr>
          <w:p w14:paraId="3D6DD46A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38" w:type="pct"/>
          </w:tcPr>
          <w:p w14:paraId="397ABCAD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6" w:type="pct"/>
          </w:tcPr>
          <w:p w14:paraId="34A50E58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776" w:type="pct"/>
          </w:tcPr>
          <w:p w14:paraId="3B24031C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D76797" w:rsidRPr="00A73265" w14:paraId="294A78B6" w14:textId="77777777" w:rsidTr="00111246">
        <w:tc>
          <w:tcPr>
            <w:tcW w:w="3350" w:type="pct"/>
            <w:hideMark/>
          </w:tcPr>
          <w:p w14:paraId="3BC5ED47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AA47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เงินมัดจำค่าเช่าและบริการ</w:t>
            </w:r>
          </w:p>
        </w:tc>
        <w:tc>
          <w:tcPr>
            <w:tcW w:w="738" w:type="pct"/>
          </w:tcPr>
          <w:p w14:paraId="332C9522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6" w:type="pct"/>
          </w:tcPr>
          <w:p w14:paraId="5062191C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5E6A2641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41EC3" w:rsidRPr="00A73265" w14:paraId="62F3564D" w14:textId="77777777" w:rsidTr="00111246">
        <w:tc>
          <w:tcPr>
            <w:tcW w:w="3350" w:type="pct"/>
          </w:tcPr>
          <w:p w14:paraId="55B43827" w14:textId="662D9C57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38" w:type="pct"/>
          </w:tcPr>
          <w:p w14:paraId="7DDB24E7" w14:textId="77632BB7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38,970 </w:t>
            </w:r>
          </w:p>
        </w:tc>
        <w:tc>
          <w:tcPr>
            <w:tcW w:w="136" w:type="pct"/>
          </w:tcPr>
          <w:p w14:paraId="5B23B1F8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036F6145" w14:textId="032EEF28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38,970 </w:t>
            </w:r>
          </w:p>
        </w:tc>
      </w:tr>
      <w:tr w:rsidR="00A41EC3" w:rsidRPr="00A73265" w14:paraId="4FEA6A24" w14:textId="77777777" w:rsidTr="00111246">
        <w:tc>
          <w:tcPr>
            <w:tcW w:w="3350" w:type="pct"/>
          </w:tcPr>
          <w:p w14:paraId="02AC8D26" w14:textId="15D99297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คอร์ปอเรชั่น จำกัด (มหาชน)</w:t>
            </w:r>
          </w:p>
        </w:tc>
        <w:tc>
          <w:tcPr>
            <w:tcW w:w="738" w:type="pct"/>
          </w:tcPr>
          <w:p w14:paraId="30AFAF97" w14:textId="32910BFC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18,186 </w:t>
            </w:r>
          </w:p>
        </w:tc>
        <w:tc>
          <w:tcPr>
            <w:tcW w:w="136" w:type="pct"/>
          </w:tcPr>
          <w:p w14:paraId="5EF003F4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6" w:type="pct"/>
          </w:tcPr>
          <w:p w14:paraId="38D49F27" w14:textId="2E87CFCA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18,186 </w:t>
            </w:r>
          </w:p>
        </w:tc>
      </w:tr>
      <w:tr w:rsidR="00A41EC3" w:rsidRPr="00A73265" w14:paraId="77CF7894" w14:textId="77777777" w:rsidTr="00111246">
        <w:tc>
          <w:tcPr>
            <w:tcW w:w="3350" w:type="pct"/>
          </w:tcPr>
          <w:p w14:paraId="3DA19EF1" w14:textId="6AA04496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ซุปเปอร์เซฟเซอร์วิส จำกัด</w:t>
            </w:r>
          </w:p>
        </w:tc>
        <w:tc>
          <w:tcPr>
            <w:tcW w:w="738" w:type="pct"/>
          </w:tcPr>
          <w:p w14:paraId="7C5B670D" w14:textId="018589CF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12,508 </w:t>
            </w:r>
          </w:p>
        </w:tc>
        <w:tc>
          <w:tcPr>
            <w:tcW w:w="136" w:type="pct"/>
          </w:tcPr>
          <w:p w14:paraId="598D6651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209B105D" w14:textId="1D49EC55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12,508 </w:t>
            </w:r>
          </w:p>
        </w:tc>
      </w:tr>
      <w:tr w:rsidR="00A41EC3" w:rsidRPr="00A73265" w14:paraId="40B53D01" w14:textId="77777777" w:rsidTr="00111246">
        <w:tc>
          <w:tcPr>
            <w:tcW w:w="3350" w:type="pct"/>
          </w:tcPr>
          <w:p w14:paraId="56BDE0C7" w14:textId="7D36A21D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ดาต้า เซ็นเตอร์ จำกัด</w:t>
            </w:r>
          </w:p>
        </w:tc>
        <w:tc>
          <w:tcPr>
            <w:tcW w:w="738" w:type="pct"/>
          </w:tcPr>
          <w:p w14:paraId="4D652588" w14:textId="7B0473B5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6,886 </w:t>
            </w:r>
          </w:p>
        </w:tc>
        <w:tc>
          <w:tcPr>
            <w:tcW w:w="136" w:type="pct"/>
          </w:tcPr>
          <w:p w14:paraId="3C5DBA2F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72BC6680" w14:textId="5FD6F562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6,886 </w:t>
            </w:r>
          </w:p>
        </w:tc>
      </w:tr>
      <w:tr w:rsidR="00A41EC3" w:rsidRPr="00A73265" w14:paraId="07A327B5" w14:textId="77777777" w:rsidTr="00111246">
        <w:tc>
          <w:tcPr>
            <w:tcW w:w="3350" w:type="pct"/>
          </w:tcPr>
          <w:p w14:paraId="44C3DA31" w14:textId="071C4D60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แวลู ครีเอชั่น คอนซัลติ้ง จำกัด</w:t>
            </w:r>
          </w:p>
        </w:tc>
        <w:tc>
          <w:tcPr>
            <w:tcW w:w="738" w:type="pct"/>
          </w:tcPr>
          <w:p w14:paraId="28965B79" w14:textId="74D7D8B8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3,721 </w:t>
            </w:r>
          </w:p>
        </w:tc>
        <w:tc>
          <w:tcPr>
            <w:tcW w:w="136" w:type="pct"/>
          </w:tcPr>
          <w:p w14:paraId="2B400A59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52D9C68E" w14:textId="4D06EA14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3,721 </w:t>
            </w:r>
          </w:p>
        </w:tc>
      </w:tr>
      <w:tr w:rsidR="00A41EC3" w:rsidRPr="00A73265" w14:paraId="7772502F" w14:textId="77777777" w:rsidTr="00111246">
        <w:tc>
          <w:tcPr>
            <w:tcW w:w="3350" w:type="pct"/>
          </w:tcPr>
          <w:p w14:paraId="5804CF94" w14:textId="680FCCCD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738" w:type="pct"/>
          </w:tcPr>
          <w:p w14:paraId="4B9C4F22" w14:textId="17A1FADD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3,574 </w:t>
            </w:r>
          </w:p>
        </w:tc>
        <w:tc>
          <w:tcPr>
            <w:tcW w:w="136" w:type="pct"/>
          </w:tcPr>
          <w:p w14:paraId="4694BA8C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52C5559D" w14:textId="74DC709E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3,491 </w:t>
            </w:r>
          </w:p>
        </w:tc>
      </w:tr>
      <w:tr w:rsidR="00A41EC3" w:rsidRPr="00A73265" w14:paraId="15CEAFFF" w14:textId="77777777" w:rsidTr="00111246">
        <w:tc>
          <w:tcPr>
            <w:tcW w:w="3350" w:type="pct"/>
          </w:tcPr>
          <w:p w14:paraId="00EFC3BD" w14:textId="08D4A89A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738" w:type="pct"/>
          </w:tcPr>
          <w:p w14:paraId="0934CADB" w14:textId="3C21B90B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3,425 </w:t>
            </w:r>
          </w:p>
        </w:tc>
        <w:tc>
          <w:tcPr>
            <w:tcW w:w="136" w:type="pct"/>
          </w:tcPr>
          <w:p w14:paraId="4956F8F1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28992289" w14:textId="759B94B6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3,425 </w:t>
            </w:r>
          </w:p>
        </w:tc>
      </w:tr>
      <w:tr w:rsidR="00A41EC3" w:rsidRPr="00A73265" w14:paraId="6B9F71D1" w14:textId="77777777" w:rsidTr="00111246">
        <w:tc>
          <w:tcPr>
            <w:tcW w:w="3350" w:type="pct"/>
          </w:tcPr>
          <w:p w14:paraId="5EA6FF0F" w14:textId="0DDCD174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38" w:type="pct"/>
          </w:tcPr>
          <w:p w14:paraId="4793D145" w14:textId="74C49CC8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3,049 </w:t>
            </w:r>
          </w:p>
        </w:tc>
        <w:tc>
          <w:tcPr>
            <w:tcW w:w="136" w:type="pct"/>
          </w:tcPr>
          <w:p w14:paraId="0CD01059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</w:tcPr>
          <w:p w14:paraId="250FD65D" w14:textId="111CADE3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>3,049</w:t>
            </w:r>
          </w:p>
        </w:tc>
      </w:tr>
      <w:tr w:rsidR="00A41EC3" w:rsidRPr="00A73265" w14:paraId="429368CA" w14:textId="77777777" w:rsidTr="00B769A3">
        <w:tc>
          <w:tcPr>
            <w:tcW w:w="3350" w:type="pct"/>
          </w:tcPr>
          <w:p w14:paraId="58519DCE" w14:textId="438F9C90" w:rsidR="00A41EC3" w:rsidRPr="000617B2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8" w:type="pct"/>
          </w:tcPr>
          <w:p w14:paraId="4E1FD23C" w14:textId="35BF90EE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sz w:val="30"/>
                <w:szCs w:val="30"/>
              </w:rPr>
              <w:t xml:space="preserve"> 15,808 </w:t>
            </w:r>
          </w:p>
        </w:tc>
        <w:tc>
          <w:tcPr>
            <w:tcW w:w="136" w:type="pct"/>
          </w:tcPr>
          <w:p w14:paraId="35D11EF0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29CC08B" w14:textId="1C339553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14,783 </w:t>
            </w:r>
          </w:p>
        </w:tc>
      </w:tr>
      <w:tr w:rsidR="00A41EC3" w:rsidRPr="00A73265" w14:paraId="2BC4EB8C" w14:textId="77777777" w:rsidTr="00111246">
        <w:tc>
          <w:tcPr>
            <w:tcW w:w="3350" w:type="pct"/>
            <w:hideMark/>
          </w:tcPr>
          <w:p w14:paraId="2C27F47C" w14:textId="77777777" w:rsidR="00A41EC3" w:rsidRPr="00AA47FC" w:rsidRDefault="00A41EC3" w:rsidP="00A41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A47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B107E" w14:textId="1127C013" w:rsidR="00A41EC3" w:rsidRPr="00A41EC3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E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106,127 </w:t>
            </w:r>
          </w:p>
        </w:tc>
        <w:tc>
          <w:tcPr>
            <w:tcW w:w="136" w:type="pct"/>
          </w:tcPr>
          <w:p w14:paraId="56146446" w14:textId="77777777" w:rsidR="00A41EC3" w:rsidRPr="00AA47FC" w:rsidRDefault="00A41EC3" w:rsidP="00A4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7BB9A" w14:textId="1407DA02" w:rsidR="00A41EC3" w:rsidRPr="00D76797" w:rsidRDefault="00A41EC3" w:rsidP="00A4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105,019 </w:t>
            </w:r>
          </w:p>
        </w:tc>
      </w:tr>
      <w:tr w:rsidR="00D76797" w:rsidRPr="00A73265" w14:paraId="450F73A8" w14:textId="77777777" w:rsidTr="008E2AB0">
        <w:trPr>
          <w:trHeight w:hRule="exact" w:val="288"/>
        </w:trPr>
        <w:tc>
          <w:tcPr>
            <w:tcW w:w="3350" w:type="pct"/>
          </w:tcPr>
          <w:p w14:paraId="3C8D2337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right w:val="nil"/>
            </w:tcBorders>
          </w:tcPr>
          <w:p w14:paraId="0D8CC827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6" w:type="pct"/>
          </w:tcPr>
          <w:p w14:paraId="6CE74B78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right w:val="nil"/>
            </w:tcBorders>
          </w:tcPr>
          <w:p w14:paraId="0047297E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76797" w:rsidRPr="00A73265" w14:paraId="0652B350" w14:textId="77777777" w:rsidTr="00286106">
        <w:tc>
          <w:tcPr>
            <w:tcW w:w="3350" w:type="pct"/>
            <w:hideMark/>
          </w:tcPr>
          <w:p w14:paraId="7CD4C64D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738" w:type="pct"/>
            <w:tcBorders>
              <w:left w:val="nil"/>
              <w:right w:val="nil"/>
            </w:tcBorders>
          </w:tcPr>
          <w:p w14:paraId="09C87123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6" w:type="pct"/>
          </w:tcPr>
          <w:p w14:paraId="69A8F440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6" w:type="pct"/>
            <w:tcBorders>
              <w:left w:val="nil"/>
              <w:right w:val="nil"/>
            </w:tcBorders>
          </w:tcPr>
          <w:p w14:paraId="11AF1F5B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76797" w:rsidRPr="00A73265" w14:paraId="4E1C9CA7" w14:textId="77777777" w:rsidTr="00286106">
        <w:tc>
          <w:tcPr>
            <w:tcW w:w="3350" w:type="pct"/>
            <w:hideMark/>
          </w:tcPr>
          <w:p w14:paraId="2DB5C1F4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sz w:val="29"/>
                <w:szCs w:val="29"/>
                <w:cs/>
              </w:rPr>
              <w:t>ธนาคารกรุงเทพ</w:t>
            </w:r>
            <w:r w:rsidRPr="00AA47F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AA47FC">
              <w:rPr>
                <w:rFonts w:asciiTheme="majorBidi" w:hAnsiTheme="majorBidi" w:cstheme="majorBidi"/>
                <w:sz w:val="29"/>
                <w:szCs w:val="29"/>
                <w:cs/>
              </w:rPr>
              <w:t>จำกัด (มหาชน)</w:t>
            </w:r>
          </w:p>
        </w:tc>
        <w:tc>
          <w:tcPr>
            <w:tcW w:w="738" w:type="pct"/>
            <w:tcBorders>
              <w:left w:val="nil"/>
              <w:bottom w:val="double" w:sz="4" w:space="0" w:color="auto"/>
              <w:right w:val="nil"/>
            </w:tcBorders>
          </w:tcPr>
          <w:p w14:paraId="30DE88D4" w14:textId="508A32E4" w:rsidR="00D76797" w:rsidRPr="00AA47FC" w:rsidRDefault="00A30C05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662,300</w:t>
            </w:r>
          </w:p>
        </w:tc>
        <w:tc>
          <w:tcPr>
            <w:tcW w:w="136" w:type="pct"/>
          </w:tcPr>
          <w:p w14:paraId="64340907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76" w:type="pct"/>
            <w:tcBorders>
              <w:left w:val="nil"/>
              <w:bottom w:val="double" w:sz="4" w:space="0" w:color="auto"/>
              <w:right w:val="nil"/>
            </w:tcBorders>
          </w:tcPr>
          <w:p w14:paraId="3B4B2D7B" w14:textId="4348D1A7" w:rsidR="00D76797" w:rsidRPr="00AA47FC" w:rsidRDefault="002578B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6</w:t>
            </w:r>
            <w:r w:rsidR="00D76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87,60</w:t>
            </w:r>
            <w:r w:rsidR="00D76797" w:rsidRPr="00AA47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</w:p>
        </w:tc>
      </w:tr>
    </w:tbl>
    <w:p w14:paraId="16478C6E" w14:textId="77777777" w:rsidR="0002323B" w:rsidRDefault="0002323B" w:rsidP="0002323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</w:rPr>
      </w:pPr>
    </w:p>
    <w:p w14:paraId="20DB067A" w14:textId="77777777" w:rsidR="0002323B" w:rsidRDefault="0002323B" w:rsidP="0002323B"/>
    <w:p w14:paraId="096499A7" w14:textId="77777777" w:rsidR="0002323B" w:rsidRDefault="0002323B" w:rsidP="0002323B"/>
    <w:p w14:paraId="5FBE144E" w14:textId="77777777" w:rsidR="0002323B" w:rsidRDefault="0002323B" w:rsidP="0002323B"/>
    <w:p w14:paraId="099FEACB" w14:textId="77777777" w:rsidR="0002323B" w:rsidRDefault="0002323B" w:rsidP="0002323B"/>
    <w:p w14:paraId="1373E759" w14:textId="77777777" w:rsidR="0002323B" w:rsidRDefault="0002323B" w:rsidP="0002323B"/>
    <w:p w14:paraId="04E693D2" w14:textId="77777777" w:rsidR="0002323B" w:rsidRPr="0002323B" w:rsidRDefault="0002323B" w:rsidP="0002323B"/>
    <w:p w14:paraId="61BCA00A" w14:textId="301AFC23" w:rsidR="00153008" w:rsidRPr="00A73265" w:rsidRDefault="007F5132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เงินลงทุนใน</w:t>
      </w:r>
      <w:r w:rsidR="00160E2C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สิทธิการเช่า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อสังหาริมทรัพย์</w:t>
      </w:r>
      <w:r w:rsidR="00E77E60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ตามมูลค่ายุติธรรม</w:t>
      </w:r>
    </w:p>
    <w:p w14:paraId="1C548C0E" w14:textId="20345A16" w:rsidR="00292B84" w:rsidRPr="00B232EB" w:rsidRDefault="00292B84" w:rsidP="005B6F11">
      <w:pPr>
        <w:tabs>
          <w:tab w:val="left" w:pos="360"/>
          <w:tab w:val="left" w:pos="1440"/>
          <w:tab w:val="left" w:pos="216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1B833A7" w14:textId="694EDDC0" w:rsidR="00A64C26" w:rsidRPr="00A73265" w:rsidRDefault="00A64C26" w:rsidP="00A64C26">
      <w:pPr>
        <w:tabs>
          <w:tab w:val="left" w:pos="360"/>
          <w:tab w:val="left" w:pos="1440"/>
          <w:tab w:val="left" w:pos="216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รายการเคลื่อนไหวของเงินลงทุนในสิทธิการเช่าอสังหาริมทรัพย์สำหรับ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</w:t>
      </w:r>
      <w:r w:rsidR="00432C2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</w:t>
      </w:r>
      <w:r w:rsidR="0032329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32329F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31 </w:t>
      </w:r>
      <w:r w:rsidR="0032329F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มีดังนี้</w:t>
      </w:r>
    </w:p>
    <w:p w14:paraId="66D4004A" w14:textId="4E704252" w:rsidR="00A64C26" w:rsidRPr="00B232EB" w:rsidRDefault="00A64C26" w:rsidP="00A64C26">
      <w:pPr>
        <w:tabs>
          <w:tab w:val="left" w:pos="360"/>
          <w:tab w:val="left" w:pos="1440"/>
          <w:tab w:val="left" w:pos="216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tbl>
      <w:tblPr>
        <w:tblW w:w="9234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11"/>
        <w:gridCol w:w="1424"/>
        <w:gridCol w:w="270"/>
        <w:gridCol w:w="1529"/>
      </w:tblGrid>
      <w:tr w:rsidR="00A11DAA" w:rsidRPr="00A73265" w14:paraId="11CDFA28" w14:textId="77777777">
        <w:trPr>
          <w:tblHeader/>
        </w:trPr>
        <w:tc>
          <w:tcPr>
            <w:tcW w:w="3255" w:type="pct"/>
          </w:tcPr>
          <w:p w14:paraId="52AB562D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1" w:type="pct"/>
          </w:tcPr>
          <w:p w14:paraId="1215EDA4" w14:textId="0357BB70" w:rsidR="00A11DAA" w:rsidRPr="00A73265" w:rsidRDefault="00A11D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32329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E4A78A1" w14:textId="77777777" w:rsidR="00A11DAA" w:rsidRPr="00A73265" w:rsidRDefault="00A11D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</w:tcBorders>
          </w:tcPr>
          <w:p w14:paraId="3A02A057" w14:textId="3E924265" w:rsidR="00A11DAA" w:rsidRPr="00A73265" w:rsidRDefault="00A11D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32329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</w:tr>
      <w:tr w:rsidR="00A11DAA" w:rsidRPr="00A73265" w14:paraId="37E383AF" w14:textId="77777777" w:rsidTr="00CF4DB3">
        <w:trPr>
          <w:tblHeader/>
        </w:trPr>
        <w:tc>
          <w:tcPr>
            <w:tcW w:w="3255" w:type="pct"/>
          </w:tcPr>
          <w:p w14:paraId="26028E20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pct"/>
            <w:gridSpan w:val="3"/>
          </w:tcPr>
          <w:p w14:paraId="4B1320F0" w14:textId="77777777" w:rsidR="00A11DAA" w:rsidRPr="00A73265" w:rsidRDefault="00A11D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6" w:right="-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11DAA" w:rsidRPr="00A73265" w14:paraId="2725D031" w14:textId="77777777" w:rsidTr="00CF4DB3">
        <w:tc>
          <w:tcPr>
            <w:tcW w:w="3255" w:type="pct"/>
            <w:hideMark/>
          </w:tcPr>
          <w:p w14:paraId="2E3FAB04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เงินลงทุนในสิทธิการเช่าอสังหาริมทรัพย์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-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</w:tcPr>
          <w:p w14:paraId="5B907525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</w:tcBorders>
          </w:tcPr>
          <w:p w14:paraId="4FEAEB3A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nil"/>
              <w:left w:val="nil"/>
              <w:right w:val="nil"/>
            </w:tcBorders>
          </w:tcPr>
          <w:p w14:paraId="024EE14C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405D02" w:rsidRPr="00A73265" w14:paraId="5FD40C7C" w14:textId="77777777" w:rsidTr="00134FE8">
        <w:tc>
          <w:tcPr>
            <w:tcW w:w="3255" w:type="pct"/>
          </w:tcPr>
          <w:p w14:paraId="70B0A863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 ณ วันต้นงวด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771" w:type="pct"/>
            <w:tcBorders>
              <w:left w:val="nil"/>
              <w:right w:val="nil"/>
            </w:tcBorders>
          </w:tcPr>
          <w:p w14:paraId="4438E4D6" w14:textId="001EADF9" w:rsidR="00405D02" w:rsidRPr="00AD757A" w:rsidRDefault="002D7780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4,608,008</w:t>
            </w:r>
          </w:p>
        </w:tc>
        <w:tc>
          <w:tcPr>
            <w:tcW w:w="146" w:type="pct"/>
            <w:tcBorders>
              <w:left w:val="nil"/>
            </w:tcBorders>
          </w:tcPr>
          <w:p w14:paraId="55AFBDC8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  <w:right w:val="nil"/>
            </w:tcBorders>
          </w:tcPr>
          <w:p w14:paraId="52108BE7" w14:textId="53EC5F7A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D34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4,592,083</w:t>
            </w:r>
          </w:p>
        </w:tc>
      </w:tr>
      <w:tr w:rsidR="00405D02" w:rsidRPr="00A73265" w14:paraId="2D23684D" w14:textId="77777777" w:rsidTr="00F575A1">
        <w:tc>
          <w:tcPr>
            <w:tcW w:w="3255" w:type="pct"/>
          </w:tcPr>
          <w:p w14:paraId="60D67253" w14:textId="7747236F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บวก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เครื่องมือ เครื่องตกแต่ง อุปกรณ์และงานระบบ</w:t>
            </w:r>
            <w:r w:rsidRPr="00A73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771" w:type="pct"/>
            <w:tcBorders>
              <w:left w:val="nil"/>
              <w:bottom w:val="single" w:sz="4" w:space="0" w:color="auto"/>
              <w:right w:val="nil"/>
            </w:tcBorders>
          </w:tcPr>
          <w:p w14:paraId="1DECBD23" w14:textId="5348465F" w:rsidR="00405D02" w:rsidRPr="00A73265" w:rsidRDefault="00A30C05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="0078017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6" w:type="pct"/>
            <w:tcBorders>
              <w:left w:val="nil"/>
            </w:tcBorders>
          </w:tcPr>
          <w:p w14:paraId="1E20992B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  <w:bottom w:val="single" w:sz="4" w:space="0" w:color="auto"/>
              <w:right w:val="nil"/>
            </w:tcBorders>
          </w:tcPr>
          <w:p w14:paraId="63A0DBF6" w14:textId="5ADA7691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</w:p>
        </w:tc>
      </w:tr>
      <w:tr w:rsidR="00405D02" w:rsidRPr="00A73265" w14:paraId="53B54E1E" w14:textId="77777777" w:rsidTr="00F575A1">
        <w:tc>
          <w:tcPr>
            <w:tcW w:w="3255" w:type="pct"/>
          </w:tcPr>
          <w:p w14:paraId="784F6DFB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 ณ วันสิ้นงวด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B2D06" w14:textId="729C829F" w:rsidR="00405D02" w:rsidRPr="00FC516F" w:rsidRDefault="00A30C05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4,608,32</w:t>
            </w:r>
            <w:r w:rsidR="0078017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46" w:type="pct"/>
            <w:tcBorders>
              <w:left w:val="nil"/>
            </w:tcBorders>
          </w:tcPr>
          <w:p w14:paraId="6B3AF5F3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A6303" w14:textId="43E225E1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42D7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4,592,114</w:t>
            </w:r>
          </w:p>
        </w:tc>
      </w:tr>
      <w:tr w:rsidR="00405D02" w:rsidRPr="00A73265" w14:paraId="786C9581" w14:textId="77777777" w:rsidTr="00F575A1">
        <w:tc>
          <w:tcPr>
            <w:tcW w:w="3255" w:type="pct"/>
          </w:tcPr>
          <w:p w14:paraId="6D82C18B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</w:t>
            </w:r>
          </w:p>
        </w:tc>
        <w:tc>
          <w:tcPr>
            <w:tcW w:w="771" w:type="pct"/>
            <w:tcBorders>
              <w:top w:val="double" w:sz="4" w:space="0" w:color="auto"/>
              <w:left w:val="nil"/>
              <w:right w:val="nil"/>
            </w:tcBorders>
          </w:tcPr>
          <w:p w14:paraId="4C47D9DF" w14:textId="77777777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7B7E1AE5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double" w:sz="4" w:space="0" w:color="auto"/>
              <w:left w:val="nil"/>
              <w:right w:val="nil"/>
            </w:tcBorders>
          </w:tcPr>
          <w:p w14:paraId="2FDAD00F" w14:textId="77777777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405D02" w:rsidRPr="00A73265" w14:paraId="4BFD1182" w14:textId="77777777" w:rsidTr="00CF4DB3">
        <w:tc>
          <w:tcPr>
            <w:tcW w:w="3255" w:type="pct"/>
          </w:tcPr>
          <w:p w14:paraId="78B06FB2" w14:textId="3F4E7C85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left="160"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71" w:type="pct"/>
            <w:tcBorders>
              <w:left w:val="nil"/>
              <w:right w:val="nil"/>
            </w:tcBorders>
          </w:tcPr>
          <w:p w14:paraId="23B9E6FE" w14:textId="77777777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2DDF6455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  <w:bottom w:val="double" w:sz="4" w:space="0" w:color="auto"/>
              <w:right w:val="nil"/>
            </w:tcBorders>
          </w:tcPr>
          <w:p w14:paraId="6E18E459" w14:textId="49857EEA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4,608,008</w:t>
            </w:r>
          </w:p>
        </w:tc>
      </w:tr>
      <w:tr w:rsidR="00405D02" w:rsidRPr="00A73265" w14:paraId="654F5E53" w14:textId="77777777" w:rsidTr="00CF4DB3">
        <w:tc>
          <w:tcPr>
            <w:tcW w:w="3255" w:type="pct"/>
          </w:tcPr>
          <w:p w14:paraId="469586B6" w14:textId="77777777" w:rsidR="00405D02" w:rsidRPr="00A73265" w:rsidRDefault="00405D02" w:rsidP="00405D02">
            <w:pPr>
              <w:pStyle w:val="a"/>
              <w:tabs>
                <w:tab w:val="clear" w:pos="1080"/>
              </w:tabs>
              <w:ind w:left="518" w:right="29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771" w:type="pct"/>
            <w:tcBorders>
              <w:left w:val="nil"/>
              <w:right w:val="nil"/>
            </w:tcBorders>
          </w:tcPr>
          <w:p w14:paraId="715DCFD4" w14:textId="77777777" w:rsidR="00405D02" w:rsidRPr="00A42D75" w:rsidRDefault="00405D02" w:rsidP="00405D02">
            <w:pPr>
              <w:pStyle w:val="a"/>
              <w:tabs>
                <w:tab w:val="clear" w:pos="1080"/>
              </w:tabs>
              <w:ind w:left="518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36FADE72" w14:textId="77777777" w:rsidR="00405D02" w:rsidRPr="00A73265" w:rsidRDefault="00405D02" w:rsidP="00405D02">
            <w:pPr>
              <w:pStyle w:val="a"/>
              <w:tabs>
                <w:tab w:val="clear" w:pos="1080"/>
              </w:tabs>
              <w:ind w:left="518" w:right="29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828" w:type="pct"/>
            <w:tcBorders>
              <w:left w:val="nil"/>
              <w:right w:val="nil"/>
            </w:tcBorders>
          </w:tcPr>
          <w:p w14:paraId="51347A94" w14:textId="77777777" w:rsidR="00405D02" w:rsidRPr="00F306A6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highlight w:val="magenta"/>
              </w:rPr>
            </w:pPr>
          </w:p>
        </w:tc>
      </w:tr>
      <w:tr w:rsidR="00405D02" w:rsidRPr="00A73265" w14:paraId="4A38CF48" w14:textId="77777777" w:rsidTr="00CF4DB3">
        <w:tc>
          <w:tcPr>
            <w:tcW w:w="3255" w:type="pct"/>
          </w:tcPr>
          <w:p w14:paraId="7E0E67FA" w14:textId="6726C190" w:rsidR="00405D02" w:rsidRPr="00B25ADF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สุทธิจากการเปลี่ยนแปลงในมูลค่ายุติธรรมของ</w:t>
            </w:r>
          </w:p>
          <w:p w14:paraId="0817A61E" w14:textId="09B7DAC2" w:rsidR="00405D02" w:rsidRPr="00B25ADF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 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771" w:type="pct"/>
            <w:tcBorders>
              <w:left w:val="nil"/>
              <w:right w:val="nil"/>
            </w:tcBorders>
            <w:vAlign w:val="bottom"/>
          </w:tcPr>
          <w:p w14:paraId="0E4C7B22" w14:textId="77777777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  <w:vAlign w:val="bottom"/>
          </w:tcPr>
          <w:p w14:paraId="271C7D9A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  <w:right w:val="nil"/>
            </w:tcBorders>
            <w:vAlign w:val="bottom"/>
          </w:tcPr>
          <w:p w14:paraId="0B0B43E8" w14:textId="77777777" w:rsidR="00405D02" w:rsidRPr="00F306A6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magenta"/>
              </w:rPr>
            </w:pPr>
          </w:p>
        </w:tc>
      </w:tr>
      <w:tr w:rsidR="00055F4E" w:rsidRPr="00A73265" w14:paraId="5353CBF6" w14:textId="77777777" w:rsidTr="00AD757A">
        <w:tc>
          <w:tcPr>
            <w:tcW w:w="3255" w:type="pct"/>
            <w:vAlign w:val="bottom"/>
          </w:tcPr>
          <w:p w14:paraId="53496C27" w14:textId="518FE950" w:rsidR="00055F4E" w:rsidRPr="00B25ADF" w:rsidRDefault="00055F4E" w:rsidP="00055F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สุทธิจากการเปลี่ยนแปลงในมูลค่ายุติธรรมของ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 ณ วันต้นงวด</w:t>
            </w:r>
          </w:p>
        </w:tc>
        <w:tc>
          <w:tcPr>
            <w:tcW w:w="771" w:type="pct"/>
            <w:tcBorders>
              <w:left w:val="nil"/>
              <w:right w:val="nil"/>
            </w:tcBorders>
            <w:vAlign w:val="bottom"/>
          </w:tcPr>
          <w:p w14:paraId="42C6FA39" w14:textId="4943F2CE" w:rsidR="00055F4E" w:rsidRPr="006602FC" w:rsidRDefault="002A1001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sz w:val="30"/>
                <w:szCs w:val="30"/>
              </w:rPr>
              <w:t>(759,90</w:t>
            </w:r>
            <w:r w:rsidR="00B740E1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6" w:type="pct"/>
            <w:tcBorders>
              <w:left w:val="nil"/>
            </w:tcBorders>
            <w:vAlign w:val="bottom"/>
          </w:tcPr>
          <w:p w14:paraId="667A2AC8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  <w:right w:val="nil"/>
            </w:tcBorders>
            <w:vAlign w:val="bottom"/>
          </w:tcPr>
          <w:p w14:paraId="77C81ED5" w14:textId="6BD1E076" w:rsidR="00055F4E" w:rsidRPr="00683BE8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42D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(713,625)</w:t>
            </w:r>
          </w:p>
        </w:tc>
      </w:tr>
      <w:tr w:rsidR="00055F4E" w:rsidRPr="00A73265" w14:paraId="7BE973DA" w14:textId="77777777" w:rsidTr="005E532E">
        <w:tc>
          <w:tcPr>
            <w:tcW w:w="3255" w:type="pct"/>
            <w:vAlign w:val="bottom"/>
          </w:tcPr>
          <w:p w14:paraId="4DC0D7B0" w14:textId="34E52956" w:rsidR="00055F4E" w:rsidRPr="00664516" w:rsidRDefault="00055F4E" w:rsidP="00055F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สุทธิจากการเปลี่ยนแปลงในมูลค่ายุติธรรมของ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เงินลงทุนในสิทธิการเช่าอสังหาริมทรัพย์ระหว่างงวด</w:t>
            </w:r>
          </w:p>
        </w:tc>
        <w:tc>
          <w:tcPr>
            <w:tcW w:w="771" w:type="pct"/>
            <w:tcBorders>
              <w:left w:val="nil"/>
              <w:right w:val="nil"/>
            </w:tcBorders>
            <w:vAlign w:val="bottom"/>
          </w:tcPr>
          <w:p w14:paraId="7A1F699A" w14:textId="78687A56" w:rsidR="00055F4E" w:rsidRPr="00D81B3A" w:rsidRDefault="003217FC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sz w:val="30"/>
                <w:szCs w:val="30"/>
              </w:rPr>
              <w:t>(31</w:t>
            </w:r>
            <w:r w:rsidR="00B16750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6" w:type="pct"/>
            <w:tcBorders>
              <w:left w:val="nil"/>
            </w:tcBorders>
            <w:vAlign w:val="bottom"/>
          </w:tcPr>
          <w:p w14:paraId="22234404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  <w:right w:val="nil"/>
            </w:tcBorders>
            <w:vAlign w:val="bottom"/>
          </w:tcPr>
          <w:p w14:paraId="3DF505BA" w14:textId="392207B5" w:rsidR="00055F4E" w:rsidRPr="00683BE8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(31)</w:t>
            </w:r>
          </w:p>
        </w:tc>
      </w:tr>
      <w:tr w:rsidR="00055F4E" w:rsidRPr="00A73265" w14:paraId="50912C87" w14:textId="77777777" w:rsidTr="005E532E">
        <w:tc>
          <w:tcPr>
            <w:tcW w:w="3255" w:type="pct"/>
            <w:vAlign w:val="bottom"/>
          </w:tcPr>
          <w:p w14:paraId="579F85AE" w14:textId="318FE22F" w:rsidR="00055F4E" w:rsidRDefault="00F20199" w:rsidP="00055F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บวก (</w:t>
            </w:r>
            <w:r w:rsidR="00055F4E" w:rsidRPr="00B25AD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)</w:t>
            </w:r>
            <w:r w:rsidR="00055F4E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="00055F4E"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มูลค่าที่รวมในรายได้ค้างรับภายใต้สัญญาเช่า</w:t>
            </w:r>
            <w:r w:rsidR="00055F4E"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ดำเนินงาน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</w:r>
            <w:r w:rsidR="00055F4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771" w:type="pct"/>
            <w:tcBorders>
              <w:left w:val="nil"/>
              <w:bottom w:val="single" w:sz="4" w:space="0" w:color="auto"/>
              <w:right w:val="nil"/>
            </w:tcBorders>
          </w:tcPr>
          <w:p w14:paraId="30BF61DD" w14:textId="77777777" w:rsidR="00263BD0" w:rsidRDefault="00263BD0" w:rsidP="0078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1DD84ADD" w14:textId="63A96797" w:rsidR="00055F4E" w:rsidRPr="007864C9" w:rsidRDefault="003217FC" w:rsidP="0078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4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</w:t>
            </w:r>
            <w:r w:rsidR="00D42A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left w:val="nil"/>
            </w:tcBorders>
            <w:vAlign w:val="bottom"/>
          </w:tcPr>
          <w:p w14:paraId="0DBCD448" w14:textId="77777777" w:rsidR="00055F4E" w:rsidRPr="009B2451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89963" w14:textId="093F45C0" w:rsidR="00055F4E" w:rsidRPr="00737467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A42D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(1,65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A42D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055F4E" w:rsidRPr="008F69AF" w14:paraId="0B9D5223" w14:textId="77777777" w:rsidTr="0082065A">
        <w:tc>
          <w:tcPr>
            <w:tcW w:w="3255" w:type="pct"/>
            <w:vAlign w:val="bottom"/>
          </w:tcPr>
          <w:p w14:paraId="067FCF59" w14:textId="77777777" w:rsidR="00055F4E" w:rsidRPr="00B25ADF" w:rsidRDefault="00055F4E" w:rsidP="00055F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481F" w14:textId="4778DCD1" w:rsidR="00055F4E" w:rsidRPr="00806518" w:rsidRDefault="00806518" w:rsidP="0080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0651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</w:t>
            </w:r>
            <w:r w:rsidR="000B11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6" w:type="pct"/>
            <w:tcBorders>
              <w:left w:val="nil"/>
            </w:tcBorders>
            <w:vAlign w:val="bottom"/>
          </w:tcPr>
          <w:p w14:paraId="39D5AF58" w14:textId="77777777" w:rsidR="00055F4E" w:rsidRPr="009B2451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0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493F7" w14:textId="12F4792E" w:rsidR="00055F4E" w:rsidRPr="00737467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8F69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(1,68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Pr="008F69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055F4E" w:rsidRPr="00A73265" w14:paraId="644E80A1" w14:textId="77777777" w:rsidTr="00111246">
        <w:tc>
          <w:tcPr>
            <w:tcW w:w="3255" w:type="pct"/>
            <w:vAlign w:val="bottom"/>
          </w:tcPr>
          <w:p w14:paraId="33CF8491" w14:textId="3D6475F8" w:rsidR="00055F4E" w:rsidRPr="00B25ADF" w:rsidRDefault="00055F4E" w:rsidP="00055F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สุทธิจากการเปลี่ยนแปลงในมูลค่ายุติธรรมของ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 ณ วันสิ้นงวด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8080" w14:textId="26DBDA08" w:rsidR="00055F4E" w:rsidRPr="00BB3B43" w:rsidRDefault="00806518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(759,70</w:t>
            </w:r>
            <w:r w:rsidR="000B11C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6" w:type="pct"/>
            <w:tcBorders>
              <w:left w:val="nil"/>
            </w:tcBorders>
            <w:vAlign w:val="bottom"/>
          </w:tcPr>
          <w:p w14:paraId="75D76F76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BEE36" w14:textId="7A900BE1" w:rsidR="00055F4E" w:rsidRPr="00683BE8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42D7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(715,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311</w:t>
            </w:r>
            <w:r w:rsidRPr="00A42D7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  <w:tr w:rsidR="00055F4E" w:rsidRPr="00A73265" w14:paraId="45B1BC9A" w14:textId="77777777" w:rsidTr="00111246">
        <w:tc>
          <w:tcPr>
            <w:tcW w:w="3255" w:type="pct"/>
            <w:vAlign w:val="bottom"/>
          </w:tcPr>
          <w:p w14:paraId="45ECF740" w14:textId="77777777" w:rsidR="00055F4E" w:rsidRPr="00B25ADF" w:rsidRDefault="00055F4E" w:rsidP="00055F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62AD1" w14:textId="77777777" w:rsidR="00055F4E" w:rsidRPr="00A42D7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  <w:vAlign w:val="bottom"/>
          </w:tcPr>
          <w:p w14:paraId="69356239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061DCB" w14:textId="77777777" w:rsidR="00055F4E" w:rsidRPr="00683BE8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55F4E" w:rsidRPr="00A73265" w14:paraId="70DC9AE3" w14:textId="77777777" w:rsidTr="00D8544B">
        <w:tc>
          <w:tcPr>
            <w:tcW w:w="3255" w:type="pct"/>
          </w:tcPr>
          <w:p w14:paraId="328F6692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771" w:type="pct"/>
            <w:tcBorders>
              <w:bottom w:val="double" w:sz="4" w:space="0" w:color="auto"/>
            </w:tcBorders>
          </w:tcPr>
          <w:p w14:paraId="425EBB2B" w14:textId="4F475C8A" w:rsidR="00055F4E" w:rsidRPr="00A42D75" w:rsidRDefault="00E02F55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3,848,61</w:t>
            </w:r>
            <w:r w:rsidR="000B11C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46" w:type="pct"/>
            <w:tcBorders>
              <w:left w:val="nil"/>
            </w:tcBorders>
          </w:tcPr>
          <w:p w14:paraId="473F2914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double" w:sz="4" w:space="0" w:color="auto"/>
            </w:tcBorders>
          </w:tcPr>
          <w:p w14:paraId="5D17B08B" w14:textId="3068E5DF" w:rsidR="00055F4E" w:rsidRPr="00737467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</w:pPr>
            <w:r w:rsidRPr="00A42D7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3,876,803</w:t>
            </w:r>
          </w:p>
        </w:tc>
      </w:tr>
      <w:tr w:rsidR="00055F4E" w:rsidRPr="00A73265" w14:paraId="4FF5ACED" w14:textId="77777777" w:rsidTr="00F4626A">
        <w:tc>
          <w:tcPr>
            <w:tcW w:w="3255" w:type="pct"/>
          </w:tcPr>
          <w:p w14:paraId="5A2EE0DD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</w:t>
            </w:r>
          </w:p>
        </w:tc>
        <w:tc>
          <w:tcPr>
            <w:tcW w:w="771" w:type="pct"/>
          </w:tcPr>
          <w:p w14:paraId="5375556D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575B19F4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  <w:right w:val="nil"/>
            </w:tcBorders>
          </w:tcPr>
          <w:p w14:paraId="5CFF79EF" w14:textId="77777777" w:rsidR="00055F4E" w:rsidRPr="00737467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55F4E" w:rsidRPr="00A73265" w14:paraId="0341DFD5" w14:textId="77777777" w:rsidTr="00F4626A">
        <w:tc>
          <w:tcPr>
            <w:tcW w:w="3255" w:type="pct"/>
          </w:tcPr>
          <w:p w14:paraId="1EF7D78B" w14:textId="05DC1DF4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left="160"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1" w:type="pct"/>
          </w:tcPr>
          <w:p w14:paraId="2514A200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23979DD0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28" w:type="pct"/>
            <w:tcBorders>
              <w:left w:val="nil"/>
              <w:bottom w:val="double" w:sz="4" w:space="0" w:color="auto"/>
              <w:right w:val="nil"/>
            </w:tcBorders>
          </w:tcPr>
          <w:p w14:paraId="0A8DF6CD" w14:textId="5047082E" w:rsidR="00055F4E" w:rsidRPr="00737467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37467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>3,8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>48,103</w:t>
            </w:r>
          </w:p>
        </w:tc>
      </w:tr>
    </w:tbl>
    <w:p w14:paraId="53405D96" w14:textId="41753971" w:rsidR="003767ED" w:rsidRPr="00B232EB" w:rsidRDefault="00376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</w:pPr>
    </w:p>
    <w:p w14:paraId="66391CD7" w14:textId="664D7ABE" w:rsidR="00A64C26" w:rsidRPr="00356EAB" w:rsidRDefault="00722CF9" w:rsidP="35EDEBD7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highlight w:val="yellow"/>
          <w:lang w:val="en-GB"/>
        </w:rPr>
      </w:pPr>
      <w:r w:rsidRPr="00CA0D81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  <w:t>มูลค่ายุติธรรมของเงินลงทุนใน</w:t>
      </w:r>
      <w:r w:rsidR="000F7399" w:rsidRPr="00CA0D81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  <w:t>สิทธิการเช่า</w:t>
      </w:r>
      <w:r w:rsidRPr="00CA0D81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  <w:t>อสังหาริมทรัพย์ประเมินราคาโดยผู้ประเมินราคาอิสระโดย</w:t>
      </w:r>
      <w:r w:rsidR="000F7399" w:rsidRPr="00CA0D81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  <w:t>ใช้</w:t>
      </w:r>
      <w:r w:rsidRPr="00CA0D81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</w:rPr>
        <w:t>วิธีพิจารณา</w:t>
      </w:r>
      <w:r w:rsidR="00DB1A1F" w:rsidRPr="00CA0D81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</w:rPr>
        <w:br/>
      </w:r>
      <w:r w:rsidRPr="00CA0D81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</w:rPr>
        <w:t>จาก</w:t>
      </w:r>
      <w:r w:rsidRPr="00CA0D81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>รายได้ (</w:t>
      </w:r>
      <w:r w:rsidRPr="00CA0D81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</w:rPr>
        <w:t>Income Approach</w:t>
      </w:r>
      <w:r w:rsidRPr="00CA0D81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 xml:space="preserve">) โดยการคิดลดประมาณการกระแสเงินสดในอนาคต </w:t>
      </w:r>
      <w:r w:rsidRPr="00CA0D81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ตามรายงานของผู้ประเมินราคาอิสระที่ประเมินเมื่อวันที่ </w:t>
      </w:r>
      <w:r w:rsidR="003A4A04" w:rsidRPr="00CA0D81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3</w:t>
      </w:r>
      <w:r w:rsidR="00CA0D81" w:rsidRPr="00CA0D81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0</w:t>
      </w:r>
      <w:r w:rsidR="003A4A04" w:rsidRPr="00CA0D81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 </w:t>
      </w:r>
      <w:r w:rsidR="00CA0D81" w:rsidRPr="00CA0D81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3A4A04" w:rsidRPr="00CA0D81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3A4A04" w:rsidRPr="00CA0D81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256</w:t>
      </w:r>
      <w:r w:rsidR="00CA0D81" w:rsidRPr="00CA0D81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8</w:t>
      </w:r>
      <w:r w:rsidR="48FF9904" w:rsidRPr="00D67956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 </w:t>
      </w:r>
      <w:r w:rsidRPr="00D67956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และ</w:t>
      </w:r>
      <w:r w:rsidRPr="35EDEBD7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ถูกจัดลำดับ</w:t>
      </w:r>
      <w:r w:rsidR="00D9739A" w:rsidRPr="35EDEBD7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ชั้นการวัด</w:t>
      </w:r>
      <w:r w:rsidRPr="35EDEBD7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มูลค่ายุติธรรมเป็นระดับ </w:t>
      </w:r>
      <w:r w:rsidR="00CA2D89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3</w:t>
      </w:r>
      <w:r w:rsidRPr="35EDEBD7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  <w:t xml:space="preserve"> </w:t>
      </w:r>
    </w:p>
    <w:p w14:paraId="7CC15143" w14:textId="77777777" w:rsidR="00A64C26" w:rsidRPr="00356EAB" w:rsidRDefault="00A64C26" w:rsidP="00E22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highlight w:val="yellow"/>
          <w:lang w:val="en-GB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4950"/>
      </w:tblGrid>
      <w:tr w:rsidR="00722CF9" w:rsidRPr="00356EAB" w14:paraId="70B1C449" w14:textId="77777777" w:rsidTr="009E508D">
        <w:trPr>
          <w:trHeight w:val="720"/>
          <w:tblHeader/>
        </w:trPr>
        <w:tc>
          <w:tcPr>
            <w:tcW w:w="4230" w:type="dxa"/>
            <w:vAlign w:val="bottom"/>
            <w:hideMark/>
          </w:tcPr>
          <w:p w14:paraId="764CF895" w14:textId="13583738" w:rsidR="00722CF9" w:rsidRPr="00356EAB" w:rsidRDefault="00722CF9" w:rsidP="00AB204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  <w:lang w:val="en-GB"/>
              </w:rPr>
            </w:pPr>
            <w:r w:rsidRPr="006C4789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950" w:type="dxa"/>
            <w:vAlign w:val="bottom"/>
            <w:hideMark/>
          </w:tcPr>
          <w:p w14:paraId="01E95D6D" w14:textId="77777777" w:rsidR="00722CF9" w:rsidRPr="0003333C" w:rsidRDefault="00722CF9" w:rsidP="00AB204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0333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ความสัมพันธ์ระหว่างข้อมูลที่</w:t>
            </w:r>
            <w:r w:rsidRPr="000333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  <w:br/>
            </w:r>
            <w:r w:rsidRPr="000333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722CF9" w:rsidRPr="00A73265" w14:paraId="19436B50" w14:textId="77777777" w:rsidTr="00B36672">
        <w:trPr>
          <w:trHeight w:val="720"/>
        </w:trPr>
        <w:tc>
          <w:tcPr>
            <w:tcW w:w="4230" w:type="dxa"/>
            <w:hideMark/>
          </w:tcPr>
          <w:p w14:paraId="66505C19" w14:textId="77777777" w:rsidR="00B3115A" w:rsidRDefault="00722CF9" w:rsidP="00722CF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อัตราการเพิ่มขึ้นของค่าเช่าในตลาดที่</w:t>
            </w:r>
          </w:p>
          <w:p w14:paraId="46FEB726" w14:textId="0A75DA9C" w:rsidR="004B028B" w:rsidRPr="00B36672" w:rsidRDefault="00722CF9" w:rsidP="00B3115A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ประมาณการไว้ </w:t>
            </w:r>
          </w:p>
          <w:p w14:paraId="6EC40C5F" w14:textId="12BAC45E" w:rsidR="00722CF9" w:rsidRPr="00EE0DB1" w:rsidRDefault="004B028B" w:rsidP="00EE0DB1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4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(</w:t>
            </w:r>
            <w:r w:rsidR="00356EA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  <w:r w:rsidR="00356EA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8C3A6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GB"/>
              </w:rPr>
              <w:t>มีนาคม</w:t>
            </w:r>
            <w:r w:rsidR="00356EA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686C6C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9</w:t>
            </w:r>
            <w:r w:rsidR="00427DB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และ </w:t>
            </w:r>
            <w:r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31</w:t>
            </w:r>
            <w:r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  <w:r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: </w:t>
            </w:r>
            <w:r w:rsidR="00D4157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br/>
            </w:r>
            <w:r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ร้อยละ</w:t>
            </w:r>
            <w:r w:rsidR="00F7375C"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8C3A68"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  <w:r w:rsidR="00F7375C"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.00 -</w:t>
            </w:r>
            <w:r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Pr="00EE0DB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3.25)</w:t>
            </w:r>
          </w:p>
          <w:p w14:paraId="2409E0E8" w14:textId="6F4BAC20" w:rsidR="00722CF9" w:rsidRPr="00B36672" w:rsidRDefault="00722CF9" w:rsidP="00686C6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อัตราการครอบครองพื้นที่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br/>
            </w:r>
            <w:r w:rsidR="00783398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(</w:t>
            </w:r>
            <w:r w:rsidR="008C3A68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  <w:r w:rsidR="008C3A68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8C3A6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GB"/>
              </w:rPr>
              <w:t>มีนาคม</w:t>
            </w:r>
            <w:r w:rsidR="008C3A68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8C3A68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9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และ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31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ธันวาคม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: </w:t>
            </w:r>
            <w:r w:rsidR="00D4157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br/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ร้อยละ 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82</w:t>
            </w:r>
            <w:r w:rsidR="00686C6C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.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38</w:t>
            </w:r>
            <w:r w:rsidR="00686C6C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- 99.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)</w:t>
            </w:r>
          </w:p>
          <w:p w14:paraId="2A05EF96" w14:textId="1E016D1A" w:rsidR="00722CF9" w:rsidRPr="00B36672" w:rsidRDefault="00722CF9" w:rsidP="004B028B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อัตราคิดลดที่ปรับค่าความเสี่ยงแล้ว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br/>
            </w:r>
            <w:r w:rsidR="00783398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(</w:t>
            </w:r>
            <w:r w:rsidR="00356EA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  <w:r w:rsidR="00356EA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8C3A6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GB"/>
              </w:rPr>
              <w:t>มีนาคม</w:t>
            </w:r>
            <w:r w:rsidR="00356EA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686C6C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9</w:t>
            </w:r>
            <w:r w:rsidR="00686C6C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และ</w:t>
            </w:r>
            <w:r w:rsidR="00996F36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31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ธันวาคม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: </w:t>
            </w:r>
            <w:r w:rsidR="00416A3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br/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ร้อยละ 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9.</w:t>
            </w:r>
            <w:r w:rsidR="000716FC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75</w:t>
            </w:r>
            <w:r w:rsidR="004B028B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950" w:type="dxa"/>
            <w:hideMark/>
          </w:tcPr>
          <w:p w14:paraId="40C51606" w14:textId="77777777" w:rsidR="00722CF9" w:rsidRPr="0003333C" w:rsidRDefault="00722CF9" w:rsidP="00AB204D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0333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มูลค่ายุติธรรมที่ประมาณการไว้จะเพิ่มขึ้น (ลดลง) หาก</w:t>
            </w:r>
          </w:p>
          <w:p w14:paraId="63EAB76C" w14:textId="77777777" w:rsidR="00722CF9" w:rsidRPr="0003333C" w:rsidRDefault="00722CF9" w:rsidP="00722C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0333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0DF4096D" w14:textId="0C03F9F3" w:rsidR="00722CF9" w:rsidRPr="0003333C" w:rsidRDefault="00722CF9" w:rsidP="00722C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0333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อัตราการครอบครองพื้นที่เพิ่มขึ้น (ลดลง) หรือ</w:t>
            </w:r>
          </w:p>
          <w:p w14:paraId="661A47DA" w14:textId="77777777" w:rsidR="00722CF9" w:rsidRPr="0003333C" w:rsidRDefault="00722CF9" w:rsidP="00722C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0333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FFE1473" w14:textId="77777777" w:rsidR="0042564E" w:rsidRPr="00B03227" w:rsidRDefault="0042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highlight w:val="yellow"/>
          <w:lang w:val="en-GB"/>
        </w:rPr>
      </w:pPr>
    </w:p>
    <w:p w14:paraId="06B563FE" w14:textId="68BE79AF" w:rsidR="00356EAB" w:rsidRDefault="00DF39E7" w:rsidP="00356EA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เงินลงทุนที่แสดงด้วยมูลค่ายุติธรรมผ่านกำไรหรือขาดทุน</w:t>
      </w:r>
    </w:p>
    <w:p w14:paraId="00F4A9B2" w14:textId="77777777" w:rsidR="00356EAB" w:rsidRPr="00B03227" w:rsidRDefault="00356EAB" w:rsidP="00B0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highlight w:val="yellow"/>
          <w:cs/>
          <w:lang w:val="en-GB"/>
        </w:rPr>
      </w:pPr>
    </w:p>
    <w:p w14:paraId="77C9C1A4" w14:textId="72F24D56" w:rsidR="00356EAB" w:rsidRPr="00A73265" w:rsidRDefault="00356EAB" w:rsidP="00356EAB">
      <w:pPr>
        <w:tabs>
          <w:tab w:val="clear" w:pos="454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รายการเคลื่อนไหวของเงินลงทุนที่แสดงด้วยมูลค่ายุติธรรมผ่านกำไรหรือขาดทุนสำหรับงวด</w:t>
      </w:r>
      <w:r w:rsidR="003A4A04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สาม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เดือน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br/>
        <w:t>3</w:t>
      </w:r>
      <w:r w:rsidR="003A4A04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A4A0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มีดังต่อไปนี้</w:t>
      </w:r>
    </w:p>
    <w:p w14:paraId="6DD1D729" w14:textId="77777777" w:rsidR="00A6713E" w:rsidRPr="00B03227" w:rsidRDefault="00A6713E" w:rsidP="00E22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highlight w:val="yellow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4A22E6" w:rsidRPr="00A73265" w14:paraId="38448F70" w14:textId="77777777" w:rsidTr="0049690E">
        <w:trPr>
          <w:cantSplit/>
        </w:trPr>
        <w:tc>
          <w:tcPr>
            <w:tcW w:w="5850" w:type="dxa"/>
          </w:tcPr>
          <w:p w14:paraId="5E264C99" w14:textId="77777777" w:rsidR="004A22E6" w:rsidRPr="00A73265" w:rsidRDefault="004A22E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E556A63" w14:textId="24F50641" w:rsidR="004A22E6" w:rsidRPr="00A73265" w:rsidRDefault="004A22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256</w:t>
            </w:r>
            <w:r w:rsidR="003A4A04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DDF4BE1" w14:textId="77777777" w:rsidR="004A22E6" w:rsidRPr="00A73265" w:rsidRDefault="004A22E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6ED093" w14:textId="2CC13087" w:rsidR="004A22E6" w:rsidRPr="00686C6C" w:rsidRDefault="00686C6C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686C6C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</w:rPr>
              <w:t>256</w:t>
            </w:r>
            <w:r w:rsidR="003A4A04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</w:rPr>
              <w:t>8</w:t>
            </w:r>
          </w:p>
        </w:tc>
      </w:tr>
      <w:tr w:rsidR="004A22E6" w:rsidRPr="00A73265" w14:paraId="57382386" w14:textId="77777777" w:rsidTr="0049690E">
        <w:trPr>
          <w:cantSplit/>
        </w:trPr>
        <w:tc>
          <w:tcPr>
            <w:tcW w:w="5850" w:type="dxa"/>
          </w:tcPr>
          <w:p w14:paraId="393F9514" w14:textId="77777777" w:rsidR="004A22E6" w:rsidRPr="00A73265" w:rsidRDefault="004A22E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746EE7D" w14:textId="77777777" w:rsidR="004A22E6" w:rsidRPr="00A73265" w:rsidRDefault="004A22E6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 w:themeColor="text1"/>
                <w:cs/>
              </w:rPr>
              <w:t>(พันบาท)</w:t>
            </w:r>
          </w:p>
        </w:tc>
      </w:tr>
      <w:tr w:rsidR="003A4A04" w:rsidRPr="00A73265" w14:paraId="4B6E0CF1" w14:textId="77777777" w:rsidTr="0049690E">
        <w:trPr>
          <w:cantSplit/>
        </w:trPr>
        <w:tc>
          <w:tcPr>
            <w:tcW w:w="5850" w:type="dxa"/>
          </w:tcPr>
          <w:p w14:paraId="1FB7BE06" w14:textId="77777777" w:rsidR="003A4A04" w:rsidRPr="00A73265" w:rsidRDefault="003A4A04" w:rsidP="003A4A04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ณ วันต้นงวด</w:t>
            </w: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701A6B2" w14:textId="3C66F10A" w:rsidR="003A4A04" w:rsidRPr="006E6209" w:rsidRDefault="00141213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DE589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43,409</w:t>
            </w:r>
          </w:p>
        </w:tc>
        <w:tc>
          <w:tcPr>
            <w:tcW w:w="270" w:type="dxa"/>
          </w:tcPr>
          <w:p w14:paraId="4564F58C" w14:textId="77777777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2CD180" w14:textId="445B8A0E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234,285</w:t>
            </w:r>
          </w:p>
        </w:tc>
      </w:tr>
      <w:tr w:rsidR="00FE2004" w:rsidRPr="00A73265" w14:paraId="604A4E13" w14:textId="77777777" w:rsidTr="00FE2004">
        <w:trPr>
          <w:cantSplit/>
          <w:trHeight w:val="56"/>
        </w:trPr>
        <w:tc>
          <w:tcPr>
            <w:tcW w:w="5850" w:type="dxa"/>
          </w:tcPr>
          <w:p w14:paraId="57F3538A" w14:textId="77777777" w:rsidR="00FE2004" w:rsidRPr="00A73265" w:rsidRDefault="00FE2004" w:rsidP="00FE2004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CD8B4BE" w14:textId="298ECC04" w:rsidR="00FE2004" w:rsidRPr="00C604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E200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167,316 </w:t>
            </w:r>
          </w:p>
        </w:tc>
        <w:tc>
          <w:tcPr>
            <w:tcW w:w="270" w:type="dxa"/>
          </w:tcPr>
          <w:p w14:paraId="109AAE2D" w14:textId="77777777" w:rsidR="00FE2004" w:rsidRPr="00A732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189CF6" w14:textId="5BE75551" w:rsidR="00FE2004" w:rsidRPr="00A732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184,083</w:t>
            </w:r>
          </w:p>
        </w:tc>
      </w:tr>
      <w:tr w:rsidR="00FE2004" w:rsidRPr="00A73265" w14:paraId="457AC545" w14:textId="77777777" w:rsidTr="0049690E">
        <w:trPr>
          <w:cantSplit/>
        </w:trPr>
        <w:tc>
          <w:tcPr>
            <w:tcW w:w="5850" w:type="dxa"/>
          </w:tcPr>
          <w:p w14:paraId="1DA21E66" w14:textId="77777777" w:rsidR="00FE2004" w:rsidRPr="00A73265" w:rsidRDefault="00FE2004" w:rsidP="00FE2004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14:paraId="6F74ED51" w14:textId="66356BA0" w:rsidR="00FE2004" w:rsidRPr="00C604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E200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(203,000)</w:t>
            </w:r>
          </w:p>
        </w:tc>
        <w:tc>
          <w:tcPr>
            <w:tcW w:w="270" w:type="dxa"/>
          </w:tcPr>
          <w:p w14:paraId="73C13A74" w14:textId="77777777" w:rsidR="00FE2004" w:rsidRPr="00A732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EC620F" w14:textId="055B110B" w:rsidR="00FE2004" w:rsidRPr="00A732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(235,000)</w:t>
            </w:r>
          </w:p>
        </w:tc>
      </w:tr>
      <w:tr w:rsidR="00FE2004" w:rsidRPr="00A73265" w14:paraId="51C9020F" w14:textId="77777777" w:rsidTr="0049690E">
        <w:trPr>
          <w:cantSplit/>
        </w:trPr>
        <w:tc>
          <w:tcPr>
            <w:tcW w:w="5850" w:type="dxa"/>
          </w:tcPr>
          <w:p w14:paraId="11EED085" w14:textId="77777777" w:rsidR="00FE2004" w:rsidRPr="00A73265" w:rsidRDefault="00FE2004" w:rsidP="00FE2004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ตัดจำหน่ายส่วนต่ำของเงินลงทุนในพันธบัตร</w:t>
            </w:r>
          </w:p>
        </w:tc>
        <w:tc>
          <w:tcPr>
            <w:tcW w:w="1530" w:type="dxa"/>
          </w:tcPr>
          <w:p w14:paraId="11C239BD" w14:textId="2A6EBF7B" w:rsidR="00FE2004" w:rsidRPr="00A732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FE200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638 </w:t>
            </w:r>
          </w:p>
        </w:tc>
        <w:tc>
          <w:tcPr>
            <w:tcW w:w="270" w:type="dxa"/>
          </w:tcPr>
          <w:p w14:paraId="632DBCB5" w14:textId="77777777" w:rsidR="00FE2004" w:rsidRPr="00A732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CAD5CAB" w14:textId="30A9B558" w:rsidR="00FE2004" w:rsidRPr="00A73265" w:rsidRDefault="00FE2004" w:rsidP="00FE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997</w:t>
            </w:r>
          </w:p>
        </w:tc>
      </w:tr>
      <w:tr w:rsidR="003A4A04" w:rsidRPr="00A73265" w14:paraId="0A368BB6" w14:textId="77777777" w:rsidTr="00F47E27">
        <w:trPr>
          <w:cantSplit/>
        </w:trPr>
        <w:tc>
          <w:tcPr>
            <w:tcW w:w="5850" w:type="dxa"/>
          </w:tcPr>
          <w:p w14:paraId="7CE0F0FE" w14:textId="5EDD37FC" w:rsidR="003A4A04" w:rsidRPr="00ED0FA2" w:rsidRDefault="003A4A04" w:rsidP="003A4A04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กำไร</w:t>
            </w:r>
            <w:r w:rsidR="000633C6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="00416A31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(ขาดทุน)</w:t>
            </w:r>
            <w:r w:rsidR="000633C6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B25AD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>สุทธิจากการเปลี่ยนแปลงในมูลค่ายุติธรรมของเงินลงทุน</w:t>
            </w:r>
          </w:p>
        </w:tc>
        <w:tc>
          <w:tcPr>
            <w:tcW w:w="1530" w:type="dxa"/>
          </w:tcPr>
          <w:p w14:paraId="5C8A4A4B" w14:textId="77777777" w:rsidR="003A4A04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0F497" w14:textId="77777777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C41A6C" w14:textId="0868DEB4" w:rsidR="003A4A04" w:rsidRPr="00402CA0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3A4A04" w:rsidRPr="00A73265" w14:paraId="40495D01" w14:textId="77777777" w:rsidTr="007C4C3B">
        <w:trPr>
          <w:cantSplit/>
        </w:trPr>
        <w:tc>
          <w:tcPr>
            <w:tcW w:w="5850" w:type="dxa"/>
          </w:tcPr>
          <w:p w14:paraId="480C95C3" w14:textId="6D087AFA" w:rsidR="003A4A04" w:rsidRPr="00B25ADF" w:rsidRDefault="003A4A04" w:rsidP="003A4A04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 xml:space="preserve">    </w:t>
            </w:r>
            <w:r w:rsidRPr="00B25AD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>ที่แสดงด้วยมูลค่ายุติธรรมผ่านกำไรหรือขาดทุน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DA393A" w14:textId="0E1404AB" w:rsidR="003A4A04" w:rsidRPr="00582962" w:rsidRDefault="00FE20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FD22250" w14:textId="77777777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7B3266" w14:textId="5A98273A" w:rsidR="003A4A04" w:rsidRPr="00B44B07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(61)</w:t>
            </w:r>
          </w:p>
        </w:tc>
      </w:tr>
      <w:tr w:rsidR="003A4A04" w:rsidRPr="00A73265" w14:paraId="797A30A1" w14:textId="77777777" w:rsidTr="007C4C3B">
        <w:trPr>
          <w:cantSplit/>
        </w:trPr>
        <w:tc>
          <w:tcPr>
            <w:tcW w:w="5850" w:type="dxa"/>
          </w:tcPr>
          <w:p w14:paraId="5981C335" w14:textId="77777777" w:rsidR="003A4A04" w:rsidRPr="00B25ADF" w:rsidRDefault="003A4A04" w:rsidP="003A4A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ณ วันสิ้นงวด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2AABE8" w14:textId="164BE9E4" w:rsidR="003A4A04" w:rsidRPr="00A73265" w:rsidRDefault="008D312A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208,368</w:t>
            </w:r>
          </w:p>
        </w:tc>
        <w:tc>
          <w:tcPr>
            <w:tcW w:w="270" w:type="dxa"/>
          </w:tcPr>
          <w:p w14:paraId="1A11D374" w14:textId="77777777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8E9B965" w14:textId="33420302" w:rsidR="003A4A04" w:rsidRPr="00402CA0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184,304</w:t>
            </w:r>
          </w:p>
        </w:tc>
      </w:tr>
      <w:tr w:rsidR="003A4A04" w:rsidRPr="00A73265" w14:paraId="64192D70" w14:textId="77777777" w:rsidTr="007C4C3B">
        <w:trPr>
          <w:cantSplit/>
        </w:trPr>
        <w:tc>
          <w:tcPr>
            <w:tcW w:w="5850" w:type="dxa"/>
          </w:tcPr>
          <w:p w14:paraId="5FA881A1" w14:textId="3AB05CDE" w:rsidR="003A4A04" w:rsidRPr="00A73265" w:rsidRDefault="003A4A04" w:rsidP="003A4A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81E21E" w14:textId="2BA00008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CC7091" w14:textId="77777777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39073215" w14:textId="049C5FFA" w:rsidR="003A4A04" w:rsidRPr="00402CA0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243,409</w:t>
            </w:r>
          </w:p>
        </w:tc>
      </w:tr>
    </w:tbl>
    <w:p w14:paraId="62708EDA" w14:textId="57C00DCB" w:rsidR="0080770D" w:rsidRPr="00A73265" w:rsidRDefault="0080770D" w:rsidP="0080770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58F3E25E" w14:textId="1F400CFD" w:rsidR="0080770D" w:rsidRPr="008E096D" w:rsidRDefault="0080770D" w:rsidP="003567C2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p w14:paraId="2AAD991E" w14:textId="5F4731D3" w:rsidR="0080770D" w:rsidRPr="00A73265" w:rsidRDefault="0080770D" w:rsidP="0080770D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A73265">
        <w:rPr>
          <w:rFonts w:asciiTheme="majorBidi" w:hAnsiTheme="majorBidi" w:cstheme="majorBidi"/>
          <w:sz w:val="30"/>
          <w:szCs w:val="30"/>
          <w:cs/>
        </w:rPr>
        <w:t>กองทรัสต์มีรายละเอียดเงินสดและรายการเทียบเท่าเงินสด</w:t>
      </w:r>
      <w:r w:rsidR="006C48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3265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60D7E292" w14:textId="28D567C5" w:rsidR="0080770D" w:rsidRPr="008E096D" w:rsidRDefault="0080770D" w:rsidP="003567C2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350"/>
        <w:gridCol w:w="270"/>
        <w:gridCol w:w="1260"/>
        <w:gridCol w:w="270"/>
        <w:gridCol w:w="1256"/>
      </w:tblGrid>
      <w:tr w:rsidR="0049690E" w:rsidRPr="00A73265" w14:paraId="3931CB02" w14:textId="77777777">
        <w:trPr>
          <w:cantSplit/>
          <w:trHeight w:val="389"/>
          <w:tblHeader/>
        </w:trPr>
        <w:tc>
          <w:tcPr>
            <w:tcW w:w="3240" w:type="dxa"/>
          </w:tcPr>
          <w:p w14:paraId="063E9814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2A5CE280" w14:textId="097C3280" w:rsidR="0049690E" w:rsidRPr="00A73265" w:rsidRDefault="00ED1EC0">
            <w:pPr>
              <w:pStyle w:val="Heading9"/>
              <w:keepNext w:val="0"/>
              <w:ind w:right="0"/>
              <w:jc w:val="center"/>
              <w:rPr>
                <w:rFonts w:asciiTheme="majorBidi" w:eastAsia="Times New Roman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2569</w:t>
            </w:r>
          </w:p>
        </w:tc>
        <w:tc>
          <w:tcPr>
            <w:tcW w:w="270" w:type="dxa"/>
          </w:tcPr>
          <w:p w14:paraId="486A1AEC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86" w:type="dxa"/>
            <w:gridSpan w:val="3"/>
          </w:tcPr>
          <w:p w14:paraId="2997A215" w14:textId="2318C1CE" w:rsidR="0049690E" w:rsidRPr="00A73265" w:rsidRDefault="0049690E">
            <w:pPr>
              <w:pStyle w:val="Heading9"/>
              <w:keepNext w:val="0"/>
              <w:ind w:right="0"/>
              <w:jc w:val="center"/>
              <w:rPr>
                <w:rFonts w:asciiTheme="majorBidi" w:eastAsia="Times New Roman" w:hAnsiTheme="majorBidi" w:cstheme="majorBidi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</w:rPr>
              <w:t xml:space="preserve">31 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</w:rPr>
              <w:t>256</w:t>
            </w:r>
            <w:r w:rsidR="00ED1EC0">
              <w:rPr>
                <w:rFonts w:asciiTheme="majorBidi" w:eastAsia="Times New Roman" w:hAnsiTheme="majorBidi" w:cstheme="majorBidi"/>
                <w:b w:val="0"/>
                <w:bCs w:val="0"/>
              </w:rPr>
              <w:t>8</w:t>
            </w:r>
          </w:p>
        </w:tc>
      </w:tr>
      <w:tr w:rsidR="0049690E" w:rsidRPr="00A73265" w14:paraId="4C2853F9" w14:textId="77777777">
        <w:trPr>
          <w:cantSplit/>
          <w:trHeight w:val="389"/>
          <w:tblHeader/>
        </w:trPr>
        <w:tc>
          <w:tcPr>
            <w:tcW w:w="3240" w:type="dxa"/>
          </w:tcPr>
          <w:p w14:paraId="4645DB3A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0F80F33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476BC3CF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C43C374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  <w:tc>
          <w:tcPr>
            <w:tcW w:w="270" w:type="dxa"/>
          </w:tcPr>
          <w:p w14:paraId="1EAE039F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4CDB35F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3266F75D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</w:p>
        </w:tc>
        <w:tc>
          <w:tcPr>
            <w:tcW w:w="1256" w:type="dxa"/>
          </w:tcPr>
          <w:p w14:paraId="332C78F0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</w:tr>
      <w:tr w:rsidR="0049690E" w:rsidRPr="00A73265" w14:paraId="1FE5966A" w14:textId="77777777">
        <w:trPr>
          <w:cantSplit/>
          <w:trHeight w:val="389"/>
          <w:tblHeader/>
        </w:trPr>
        <w:tc>
          <w:tcPr>
            <w:tcW w:w="3240" w:type="dxa"/>
          </w:tcPr>
          <w:p w14:paraId="422A478E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B07F317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(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  <w:lang w:val="en-GB"/>
              </w:rPr>
              <w:t>พันบาท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2B05B7C3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156777CD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(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3D6BC3A5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A3D786A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</w:rPr>
              <w:t>(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534174CA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</w:p>
        </w:tc>
        <w:tc>
          <w:tcPr>
            <w:tcW w:w="1256" w:type="dxa"/>
          </w:tcPr>
          <w:p w14:paraId="112A5402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(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)</w:t>
            </w:r>
          </w:p>
        </w:tc>
      </w:tr>
      <w:tr w:rsidR="00ED1EC0" w:rsidRPr="00A73265" w14:paraId="7A8DD9BD" w14:textId="77777777">
        <w:trPr>
          <w:cantSplit/>
          <w:trHeight w:val="389"/>
        </w:trPr>
        <w:tc>
          <w:tcPr>
            <w:tcW w:w="3240" w:type="dxa"/>
          </w:tcPr>
          <w:p w14:paraId="45C81123" w14:textId="77777777" w:rsidR="00ED1EC0" w:rsidRPr="00A73265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27464123" w14:textId="2990A5C3" w:rsidR="00ED1EC0" w:rsidRPr="00A73265" w:rsidRDefault="00400E75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D3D91E3" w14:textId="77777777" w:rsidR="00ED1EC0" w:rsidRPr="00A73265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E1297D1" w14:textId="002ABEA1" w:rsidR="00ED1EC0" w:rsidRPr="00A73265" w:rsidRDefault="009A130D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70B69" w14:textId="77777777" w:rsidR="00ED1EC0" w:rsidRPr="00A73265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5D96DC" w14:textId="12B55818" w:rsidR="00ED1EC0" w:rsidRPr="00ED1EC0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D1EC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453 </w:t>
            </w:r>
          </w:p>
        </w:tc>
        <w:tc>
          <w:tcPr>
            <w:tcW w:w="270" w:type="dxa"/>
          </w:tcPr>
          <w:p w14:paraId="797135FB" w14:textId="77777777" w:rsidR="00ED1EC0" w:rsidRPr="00A73265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730EA01" w14:textId="1B3EFE58" w:rsidR="00ED1EC0" w:rsidRPr="00ED1EC0" w:rsidRDefault="00011C04" w:rsidP="00DB0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3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011C04" w:rsidRPr="00A73265" w14:paraId="3735FE94" w14:textId="77777777">
        <w:trPr>
          <w:cantSplit/>
          <w:trHeight w:val="389"/>
        </w:trPr>
        <w:tc>
          <w:tcPr>
            <w:tcW w:w="3240" w:type="dxa"/>
          </w:tcPr>
          <w:p w14:paraId="2EE71C66" w14:textId="77777777" w:rsidR="00011C04" w:rsidRPr="00A73265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73394EE4" w14:textId="63F43250" w:rsidR="00011C04" w:rsidRPr="005E7E5E" w:rsidRDefault="00B837A0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8,24</w:t>
            </w:r>
            <w:r w:rsidR="00E82F8F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9478DC" w14:textId="77777777" w:rsidR="00011C04" w:rsidRPr="00A73265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2ED8FD2" w14:textId="02DFD34D" w:rsidR="00011C04" w:rsidRPr="00A73265" w:rsidRDefault="009A130D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B36DE4" w14:textId="77777777" w:rsidR="00011C04" w:rsidRPr="00A73265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B8E61" w14:textId="6EBFCF94" w:rsidR="00011C04" w:rsidRPr="00ED1EC0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D1EC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8,019 </w:t>
            </w:r>
          </w:p>
        </w:tc>
        <w:tc>
          <w:tcPr>
            <w:tcW w:w="270" w:type="dxa"/>
          </w:tcPr>
          <w:p w14:paraId="58E2152D" w14:textId="77777777" w:rsidR="00011C04" w:rsidRPr="00A73265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4533570" w14:textId="7F707264" w:rsidR="00011C04" w:rsidRPr="00ED1EC0" w:rsidRDefault="00DB0D21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4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    </w:t>
            </w:r>
            <w:r w:rsidR="00011C0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55851" w:rsidRPr="00A73265" w14:paraId="2E86ED38" w14:textId="77777777">
        <w:trPr>
          <w:cantSplit/>
          <w:trHeight w:val="389"/>
        </w:trPr>
        <w:tc>
          <w:tcPr>
            <w:tcW w:w="3240" w:type="dxa"/>
          </w:tcPr>
          <w:p w14:paraId="2D743508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5E232F66" w14:textId="580C13F2" w:rsidR="00A55851" w:rsidRPr="005E7E5E" w:rsidRDefault="00B837A0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82,411</w:t>
            </w:r>
          </w:p>
        </w:tc>
        <w:tc>
          <w:tcPr>
            <w:tcW w:w="270" w:type="dxa"/>
          </w:tcPr>
          <w:p w14:paraId="06DE3E70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0E151F" w14:textId="41CFD408" w:rsidR="00A55851" w:rsidRPr="00A73265" w:rsidRDefault="009A130D" w:rsidP="009A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124D1637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9E830" w14:textId="33E499B5" w:rsidR="00A55851" w:rsidRPr="00ED1EC0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D1EC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83,661 </w:t>
            </w:r>
          </w:p>
        </w:tc>
        <w:tc>
          <w:tcPr>
            <w:tcW w:w="270" w:type="dxa"/>
          </w:tcPr>
          <w:p w14:paraId="3E2D59B9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CD7D157" w14:textId="4D559C82" w:rsidR="00A55851" w:rsidRPr="00A55851" w:rsidRDefault="00491E3F" w:rsidP="0049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  <w:r w:rsidR="00A55851" w:rsidRPr="00A55851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0.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A55851" w:rsidRPr="00A55851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0 - 0.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A55851" w:rsidRPr="00A55851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</w:tr>
      <w:tr w:rsidR="00A55851" w:rsidRPr="00A73265" w14:paraId="002B68B3" w14:textId="77777777">
        <w:trPr>
          <w:cantSplit/>
          <w:trHeight w:val="389"/>
        </w:trPr>
        <w:tc>
          <w:tcPr>
            <w:tcW w:w="3240" w:type="dxa"/>
          </w:tcPr>
          <w:p w14:paraId="09474581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421645" w14:textId="39D43395" w:rsidR="00A55851" w:rsidRPr="00A73265" w:rsidRDefault="00B837A0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90,71</w:t>
            </w:r>
            <w:r w:rsidR="00E82F8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5D1595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11B7AA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FD9FD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A8199" w14:textId="517D0460" w:rsidR="00A55851" w:rsidRPr="00686C6C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92,133</w:t>
            </w:r>
          </w:p>
        </w:tc>
        <w:tc>
          <w:tcPr>
            <w:tcW w:w="270" w:type="dxa"/>
          </w:tcPr>
          <w:p w14:paraId="52EA9762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CBE6B6A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1DFAB5E1" w14:textId="36202CE4" w:rsidR="00793926" w:rsidRPr="008E096D" w:rsidRDefault="00793926" w:rsidP="00804DAE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p w14:paraId="0D8D5F8E" w14:textId="78234102" w:rsidR="0080770D" w:rsidRPr="00BB5033" w:rsidRDefault="0080770D" w:rsidP="0080770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BB5033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ลูกหนี้รายได้ค่าเช่าและบริการค้างรับ</w:t>
      </w:r>
    </w:p>
    <w:p w14:paraId="0AD20291" w14:textId="35B91EB6" w:rsidR="00A1698C" w:rsidRPr="008E096D" w:rsidRDefault="00A1698C" w:rsidP="003567C2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p w14:paraId="4C939768" w14:textId="18B38824" w:rsidR="00084EA9" w:rsidRPr="00A73265" w:rsidRDefault="00084EA9" w:rsidP="00084EA9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3265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รายได้ค่าเช่าและบริการค้างรับ</w:t>
      </w:r>
    </w:p>
    <w:p w14:paraId="3A7A97C8" w14:textId="3FAB2E9A" w:rsidR="005B6F11" w:rsidRPr="008E096D" w:rsidRDefault="005B6F11" w:rsidP="00367C30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478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225"/>
        <w:gridCol w:w="1352"/>
        <w:gridCol w:w="272"/>
        <w:gridCol w:w="1530"/>
        <w:gridCol w:w="237"/>
        <w:gridCol w:w="33"/>
        <w:gridCol w:w="1533"/>
      </w:tblGrid>
      <w:tr w:rsidR="001B2E6F" w:rsidRPr="008E096D" w14:paraId="77D3FE3B" w14:textId="77777777" w:rsidTr="007D5505">
        <w:trPr>
          <w:tblHeader/>
        </w:trPr>
        <w:tc>
          <w:tcPr>
            <w:tcW w:w="2301" w:type="pct"/>
          </w:tcPr>
          <w:p w14:paraId="442630AB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825F0C8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292E846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48E58113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7" w:type="pct"/>
            <w:gridSpan w:val="2"/>
          </w:tcPr>
          <w:p w14:paraId="27957FDC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2D56D91D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2E6F" w:rsidRPr="008E096D" w14:paraId="6722FFA9" w14:textId="77777777" w:rsidTr="007D5505">
        <w:trPr>
          <w:tblHeader/>
        </w:trPr>
        <w:tc>
          <w:tcPr>
            <w:tcW w:w="2301" w:type="pct"/>
          </w:tcPr>
          <w:p w14:paraId="1ACD0F54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47D1C096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" w:type="pct"/>
          </w:tcPr>
          <w:p w14:paraId="54D627BD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6BF510E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7" w:type="pct"/>
            <w:gridSpan w:val="2"/>
          </w:tcPr>
          <w:p w14:paraId="6495664B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2822DC7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</w:tc>
      </w:tr>
      <w:tr w:rsidR="001B2E6F" w:rsidRPr="008E096D" w14:paraId="39EFA7AE" w14:textId="77777777" w:rsidTr="007D5505">
        <w:trPr>
          <w:tblHeader/>
        </w:trPr>
        <w:tc>
          <w:tcPr>
            <w:tcW w:w="2301" w:type="pct"/>
          </w:tcPr>
          <w:p w14:paraId="44B6E477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37677C8D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8" w:type="pct"/>
          </w:tcPr>
          <w:p w14:paraId="18220677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6C5EC384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7" w:type="pct"/>
            <w:gridSpan w:val="2"/>
          </w:tcPr>
          <w:p w14:paraId="0A7F9951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C295D5D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</w:tr>
      <w:tr w:rsidR="001B2E6F" w:rsidRPr="008E096D" w14:paraId="5D0B63EC" w14:textId="77777777" w:rsidTr="007D5505">
        <w:trPr>
          <w:tblHeader/>
        </w:trPr>
        <w:tc>
          <w:tcPr>
            <w:tcW w:w="2301" w:type="pct"/>
          </w:tcPr>
          <w:p w14:paraId="3A009175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hanging="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42D907C6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B0C21B5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B75CA03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gridSpan w:val="2"/>
          </w:tcPr>
          <w:p w14:paraId="30D3A3D7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42414546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2E6F" w:rsidRPr="008E096D" w14:paraId="7E71012F" w14:textId="77777777" w:rsidTr="007D5505">
        <w:trPr>
          <w:tblHeader/>
        </w:trPr>
        <w:tc>
          <w:tcPr>
            <w:tcW w:w="2301" w:type="pct"/>
          </w:tcPr>
          <w:p w14:paraId="1905383E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hanging="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9" w:type="pct"/>
            <w:gridSpan w:val="6"/>
          </w:tcPr>
          <w:p w14:paraId="784B5E63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001" w:rsidRPr="008E096D" w14:paraId="733026FE" w14:textId="77777777" w:rsidTr="007D5505">
        <w:tc>
          <w:tcPr>
            <w:tcW w:w="2301" w:type="pct"/>
          </w:tcPr>
          <w:p w14:paraId="504766C7" w14:textId="6C51411A" w:rsidR="00662001" w:rsidRPr="008E096D" w:rsidRDefault="004F34FA" w:rsidP="006620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71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712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71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36" w:type="pct"/>
          </w:tcPr>
          <w:p w14:paraId="5E3EC020" w14:textId="77777777" w:rsidR="00662001" w:rsidRPr="008E096D" w:rsidRDefault="00662001" w:rsidP="00B22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5D71AE" w14:textId="77777777" w:rsidR="00662001" w:rsidRPr="008E096D" w:rsidRDefault="00662001" w:rsidP="006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23DEE2D3" w14:textId="77777777" w:rsidR="00662001" w:rsidRPr="008E096D" w:rsidRDefault="00662001" w:rsidP="006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8B07E7C" w14:textId="77777777" w:rsidR="00662001" w:rsidRPr="008E096D" w:rsidRDefault="00662001" w:rsidP="006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65F13FF9" w14:textId="77777777" w:rsidR="00662001" w:rsidRPr="008E096D" w:rsidRDefault="00662001" w:rsidP="006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644F" w:rsidRPr="008E096D" w14:paraId="4D62AC2C" w14:textId="77777777" w:rsidTr="007D5505">
        <w:tc>
          <w:tcPr>
            <w:tcW w:w="2301" w:type="pct"/>
          </w:tcPr>
          <w:p w14:paraId="1954E1ED" w14:textId="77777777" w:rsidR="00B6644F" w:rsidRPr="008E096D" w:rsidRDefault="00B6644F" w:rsidP="00B66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736" w:type="pct"/>
          </w:tcPr>
          <w:p w14:paraId="686BFA1E" w14:textId="19838484" w:rsidR="00B6644F" w:rsidRPr="008E096D" w:rsidRDefault="005C2E6D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148" w:type="pct"/>
          </w:tcPr>
          <w:p w14:paraId="11673382" w14:textId="77777777" w:rsidR="00B6644F" w:rsidRPr="008E096D" w:rsidRDefault="00B6644F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3F2FB734" w14:textId="37A2139F" w:rsidR="00B6644F" w:rsidRPr="008E096D" w:rsidRDefault="00F1229C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6,429</w:t>
            </w:r>
          </w:p>
        </w:tc>
        <w:tc>
          <w:tcPr>
            <w:tcW w:w="147" w:type="pct"/>
            <w:gridSpan w:val="2"/>
          </w:tcPr>
          <w:p w14:paraId="2494097A" w14:textId="77777777" w:rsidR="00B6644F" w:rsidRPr="008E096D" w:rsidRDefault="00B6644F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E3C6104" w14:textId="0C78378C" w:rsidR="00B6644F" w:rsidRPr="008E096D" w:rsidRDefault="00F1229C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7,080</w:t>
            </w:r>
          </w:p>
        </w:tc>
      </w:tr>
      <w:tr w:rsidR="00B6644F" w:rsidRPr="008E096D" w14:paraId="2F91A1CA" w14:textId="77777777" w:rsidTr="007D5505">
        <w:tc>
          <w:tcPr>
            <w:tcW w:w="2301" w:type="pct"/>
          </w:tcPr>
          <w:p w14:paraId="5D73E608" w14:textId="77777777" w:rsidR="00B6644F" w:rsidRPr="008E096D" w:rsidRDefault="00B6644F" w:rsidP="00B66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736" w:type="pct"/>
          </w:tcPr>
          <w:p w14:paraId="424C96C6" w14:textId="77777777" w:rsidR="00B6644F" w:rsidRPr="008E096D" w:rsidRDefault="00B6644F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4109EB" w14:textId="77777777" w:rsidR="00B6644F" w:rsidRPr="008E096D" w:rsidRDefault="00B6644F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4D2623A2" w14:textId="77777777" w:rsidR="00B6644F" w:rsidRPr="008E096D" w:rsidRDefault="00B6644F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B31DE95" w14:textId="77777777" w:rsidR="00B6644F" w:rsidRPr="008E096D" w:rsidRDefault="00B6644F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334E713" w14:textId="77777777" w:rsidR="00B6644F" w:rsidRPr="008E096D" w:rsidRDefault="00B6644F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31B" w:rsidRPr="008E096D" w14:paraId="4B7A28DD" w14:textId="77777777" w:rsidTr="007D5505">
        <w:tc>
          <w:tcPr>
            <w:tcW w:w="2301" w:type="pct"/>
          </w:tcPr>
          <w:p w14:paraId="00F88CB7" w14:textId="77777777" w:rsidR="006A231B" w:rsidRPr="008E096D" w:rsidRDefault="006A231B" w:rsidP="006A231B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5A3B0326" w14:textId="1CD5D473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02E6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8" w:type="pct"/>
          </w:tcPr>
          <w:p w14:paraId="24F4AB43" w14:textId="7777777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595B0234" w14:textId="2114A1AF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68C">
              <w:rPr>
                <w:rFonts w:asciiTheme="majorBidi" w:hAnsiTheme="majorBidi" w:cstheme="majorBidi"/>
                <w:sz w:val="30"/>
                <w:szCs w:val="30"/>
              </w:rPr>
              <w:t xml:space="preserve"> 19,</w:t>
            </w:r>
            <w:r w:rsidR="00BA59FA">
              <w:rPr>
                <w:rFonts w:asciiTheme="majorBidi" w:hAnsiTheme="majorBidi" w:cstheme="majorBidi"/>
                <w:sz w:val="30"/>
                <w:szCs w:val="30"/>
              </w:rPr>
              <w:t>406</w:t>
            </w:r>
            <w:r w:rsidRPr="009636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  <w:gridSpan w:val="2"/>
          </w:tcPr>
          <w:p w14:paraId="13706F11" w14:textId="7777777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B61A169" w14:textId="056DF46B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31B">
              <w:rPr>
                <w:rFonts w:asciiTheme="majorBidi" w:hAnsiTheme="majorBidi" w:cstheme="majorBidi"/>
                <w:sz w:val="30"/>
                <w:szCs w:val="30"/>
              </w:rPr>
              <w:t xml:space="preserve"> 20,3</w:t>
            </w:r>
            <w:r w:rsidR="000146D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52D5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23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A231B" w:rsidRPr="008E096D" w14:paraId="2EB0BDA0" w14:textId="77777777" w:rsidTr="007D5505">
        <w:tc>
          <w:tcPr>
            <w:tcW w:w="2301" w:type="pct"/>
          </w:tcPr>
          <w:p w14:paraId="287E7975" w14:textId="77777777" w:rsidR="006A231B" w:rsidRPr="008E096D" w:rsidRDefault="006A231B" w:rsidP="006A231B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170648CF" w14:textId="1C4821EC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68C">
              <w:rPr>
                <w:rFonts w:asciiTheme="majorBidi" w:hAnsiTheme="majorBidi" w:cstheme="majorBidi"/>
                <w:sz w:val="30"/>
                <w:szCs w:val="30"/>
              </w:rPr>
              <w:t xml:space="preserve"> 284 </w:t>
            </w:r>
          </w:p>
        </w:tc>
        <w:tc>
          <w:tcPr>
            <w:tcW w:w="148" w:type="pct"/>
          </w:tcPr>
          <w:p w14:paraId="6723F5BA" w14:textId="7777777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6996DA2D" w14:textId="2469A723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68C">
              <w:rPr>
                <w:rFonts w:asciiTheme="majorBidi" w:hAnsiTheme="majorBidi" w:cstheme="majorBidi"/>
                <w:sz w:val="30"/>
                <w:szCs w:val="30"/>
              </w:rPr>
              <w:t xml:space="preserve"> 6,283 </w:t>
            </w:r>
          </w:p>
        </w:tc>
        <w:tc>
          <w:tcPr>
            <w:tcW w:w="147" w:type="pct"/>
            <w:gridSpan w:val="2"/>
          </w:tcPr>
          <w:p w14:paraId="5B3CE8FB" w14:textId="7777777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4AC2CFF5" w14:textId="7CC9C92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31B">
              <w:rPr>
                <w:rFonts w:asciiTheme="majorBidi" w:hAnsiTheme="majorBidi" w:cstheme="majorBidi"/>
                <w:sz w:val="30"/>
                <w:szCs w:val="30"/>
              </w:rPr>
              <w:t xml:space="preserve"> 6,567 </w:t>
            </w:r>
          </w:p>
        </w:tc>
      </w:tr>
      <w:tr w:rsidR="006A231B" w:rsidRPr="008E096D" w14:paraId="68CAD581" w14:textId="77777777" w:rsidTr="007D5505">
        <w:tc>
          <w:tcPr>
            <w:tcW w:w="2301" w:type="pct"/>
          </w:tcPr>
          <w:p w14:paraId="4D6771E0" w14:textId="77777777" w:rsidR="006A231B" w:rsidRPr="008E096D" w:rsidRDefault="006A231B" w:rsidP="006A231B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1488748C" w14:textId="164A10E9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68C">
              <w:rPr>
                <w:rFonts w:asciiTheme="majorBidi" w:hAnsiTheme="majorBidi" w:cstheme="majorBidi"/>
                <w:sz w:val="30"/>
                <w:szCs w:val="30"/>
              </w:rPr>
              <w:t xml:space="preserve"> 457 </w:t>
            </w:r>
          </w:p>
        </w:tc>
        <w:tc>
          <w:tcPr>
            <w:tcW w:w="148" w:type="pct"/>
          </w:tcPr>
          <w:p w14:paraId="51EBCDFD" w14:textId="7777777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5E4A466A" w14:textId="043DAAD5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68C">
              <w:rPr>
                <w:rFonts w:asciiTheme="majorBidi" w:hAnsiTheme="majorBidi" w:cstheme="majorBidi"/>
                <w:sz w:val="30"/>
                <w:szCs w:val="30"/>
              </w:rPr>
              <w:t xml:space="preserve"> 3,267 </w:t>
            </w:r>
          </w:p>
        </w:tc>
        <w:tc>
          <w:tcPr>
            <w:tcW w:w="147" w:type="pct"/>
            <w:gridSpan w:val="2"/>
          </w:tcPr>
          <w:p w14:paraId="627C32BD" w14:textId="7777777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1B35B85" w14:textId="6436DC18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31B">
              <w:rPr>
                <w:rFonts w:asciiTheme="majorBidi" w:hAnsiTheme="majorBidi" w:cstheme="majorBidi"/>
                <w:sz w:val="30"/>
                <w:szCs w:val="30"/>
              </w:rPr>
              <w:t xml:space="preserve"> 3,724 </w:t>
            </w:r>
          </w:p>
        </w:tc>
      </w:tr>
      <w:tr w:rsidR="006A231B" w:rsidRPr="008E096D" w14:paraId="13A04F62" w14:textId="77777777" w:rsidTr="007D5505">
        <w:tc>
          <w:tcPr>
            <w:tcW w:w="2301" w:type="pct"/>
          </w:tcPr>
          <w:p w14:paraId="486DAE0C" w14:textId="77777777" w:rsidR="006A231B" w:rsidRPr="008E096D" w:rsidRDefault="006A231B" w:rsidP="006A231B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32BAE9B0" w14:textId="32777AA2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68C">
              <w:rPr>
                <w:rFonts w:asciiTheme="majorBidi" w:hAnsiTheme="majorBidi" w:cstheme="majorBidi"/>
                <w:sz w:val="30"/>
                <w:szCs w:val="30"/>
              </w:rPr>
              <w:t xml:space="preserve"> 52 </w:t>
            </w:r>
          </w:p>
        </w:tc>
        <w:tc>
          <w:tcPr>
            <w:tcW w:w="148" w:type="pct"/>
          </w:tcPr>
          <w:p w14:paraId="47A3CAEC" w14:textId="7777777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71AC8C3C" w14:textId="4CCF5AEF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68C">
              <w:rPr>
                <w:rFonts w:asciiTheme="majorBidi" w:hAnsiTheme="majorBidi" w:cstheme="majorBidi"/>
                <w:sz w:val="30"/>
                <w:szCs w:val="30"/>
              </w:rPr>
              <w:t xml:space="preserve"> 1,537 </w:t>
            </w:r>
          </w:p>
        </w:tc>
        <w:tc>
          <w:tcPr>
            <w:tcW w:w="147" w:type="pct"/>
            <w:gridSpan w:val="2"/>
          </w:tcPr>
          <w:p w14:paraId="038CC519" w14:textId="77777777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4A7207C1" w14:textId="27A67989" w:rsidR="006A231B" w:rsidRPr="008E096D" w:rsidRDefault="006A231B" w:rsidP="006A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31B">
              <w:rPr>
                <w:rFonts w:asciiTheme="majorBidi" w:hAnsiTheme="majorBidi" w:cstheme="majorBidi"/>
                <w:sz w:val="30"/>
                <w:szCs w:val="30"/>
              </w:rPr>
              <w:t xml:space="preserve"> 1,589 </w:t>
            </w:r>
          </w:p>
        </w:tc>
      </w:tr>
      <w:tr w:rsidR="000A0977" w:rsidRPr="008E096D" w14:paraId="54C8EE09" w14:textId="77777777">
        <w:tc>
          <w:tcPr>
            <w:tcW w:w="2301" w:type="pct"/>
          </w:tcPr>
          <w:p w14:paraId="08121508" w14:textId="77777777" w:rsidR="000A0977" w:rsidRPr="008E096D" w:rsidRDefault="000A0977" w:rsidP="000A0977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38BD90C0" w14:textId="5C2B277E" w:rsidR="000A0977" w:rsidRPr="008E096D" w:rsidRDefault="00172EF6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</w:t>
            </w:r>
            <w:r w:rsidR="00602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B66DC1B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1" w:firstLine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14:paraId="1416E728" w14:textId="6170A917" w:rsidR="000A0977" w:rsidRPr="008E096D" w:rsidRDefault="00172EF6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</w:t>
            </w:r>
            <w:r w:rsidR="000146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7" w:type="pct"/>
            <w:gridSpan w:val="2"/>
          </w:tcPr>
          <w:p w14:paraId="4DAE99DC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 w:firstLine="3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3E516CD5" w14:textId="6A9A4D3A" w:rsidR="000A0977" w:rsidRPr="008E096D" w:rsidRDefault="006A231B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</w:t>
            </w:r>
            <w:r w:rsidR="001807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A0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010EC8" w:rsidRPr="008E096D" w14:paraId="5A20A2AF" w14:textId="77777777" w:rsidTr="007D5505">
        <w:tc>
          <w:tcPr>
            <w:tcW w:w="2301" w:type="pct"/>
          </w:tcPr>
          <w:p w14:paraId="3B60B420" w14:textId="77777777" w:rsidR="00010EC8" w:rsidRPr="008E096D" w:rsidRDefault="00010EC8" w:rsidP="00010E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07EAF5D6" w14:textId="565BEE56" w:rsidR="00010EC8" w:rsidRPr="008E096D" w:rsidRDefault="00172EF6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E5CDC9" w14:textId="77777777" w:rsidR="00010EC8" w:rsidRPr="008E096D" w:rsidRDefault="00010EC8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A1476F5" w14:textId="585BD735" w:rsidR="00010EC8" w:rsidRPr="008E096D" w:rsidRDefault="00172EF6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9,381</w:t>
            </w:r>
          </w:p>
        </w:tc>
        <w:tc>
          <w:tcPr>
            <w:tcW w:w="147" w:type="pct"/>
            <w:gridSpan w:val="2"/>
          </w:tcPr>
          <w:p w14:paraId="1E244DCD" w14:textId="77777777" w:rsidR="00010EC8" w:rsidRPr="008E096D" w:rsidRDefault="00010EC8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71C97F2C" w14:textId="65AA6FEE" w:rsidR="00010EC8" w:rsidRPr="008E096D" w:rsidRDefault="00172EF6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9,381</w:t>
            </w:r>
          </w:p>
        </w:tc>
      </w:tr>
      <w:tr w:rsidR="000A0977" w:rsidRPr="008E096D" w14:paraId="15B929A7" w14:textId="77777777">
        <w:trPr>
          <w:trHeight w:val="82"/>
        </w:trPr>
        <w:tc>
          <w:tcPr>
            <w:tcW w:w="2301" w:type="pct"/>
          </w:tcPr>
          <w:p w14:paraId="310DFC66" w14:textId="77777777" w:rsidR="000A0977" w:rsidRPr="008E096D" w:rsidRDefault="000A0977" w:rsidP="000A0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0098B352" w14:textId="2DE104E6" w:rsidR="000A0977" w:rsidRPr="008E096D" w:rsidRDefault="00F465F6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</w:t>
            </w:r>
            <w:r w:rsidR="009A0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7D23F13B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  <w:tab w:val="decimal" w:pos="1243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</w:tcPr>
          <w:p w14:paraId="66EA5739" w14:textId="219311A2" w:rsidR="000A0977" w:rsidRPr="008E096D" w:rsidRDefault="00F465F6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0146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47" w:type="pct"/>
            <w:gridSpan w:val="2"/>
          </w:tcPr>
          <w:p w14:paraId="47211593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  <w:tab w:val="decimal" w:pos="1067"/>
                <w:tab w:val="decimal" w:pos="1243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pct"/>
          </w:tcPr>
          <w:p w14:paraId="5B458982" w14:textId="1CCE2BFB" w:rsidR="000A0977" w:rsidRPr="008E096D" w:rsidRDefault="00F465F6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</w:t>
            </w:r>
            <w:r w:rsidR="001807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A0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0A0977" w:rsidRPr="008E096D" w14:paraId="09543762" w14:textId="77777777" w:rsidTr="007D5505">
        <w:tc>
          <w:tcPr>
            <w:tcW w:w="2301" w:type="pct"/>
          </w:tcPr>
          <w:p w14:paraId="7B7FB4F2" w14:textId="77777777" w:rsidR="000A0977" w:rsidRPr="008E096D" w:rsidRDefault="000A0977" w:rsidP="000A0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D4D9A7A" w14:textId="2B619937" w:rsidR="000A0977" w:rsidRPr="000A0977" w:rsidRDefault="00F465F6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(584)</w:t>
            </w:r>
          </w:p>
        </w:tc>
        <w:tc>
          <w:tcPr>
            <w:tcW w:w="148" w:type="pct"/>
          </w:tcPr>
          <w:p w14:paraId="552C302E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B414A47" w14:textId="44B2477A" w:rsidR="000A0977" w:rsidRPr="008E096D" w:rsidRDefault="00F465F6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2CB390C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39583E21" w14:textId="74BFEFDE" w:rsidR="000A0977" w:rsidRPr="008E096D" w:rsidRDefault="004937F4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(584)</w:t>
            </w:r>
          </w:p>
        </w:tc>
      </w:tr>
      <w:tr w:rsidR="00D54FD6" w:rsidRPr="008E096D" w14:paraId="007DDDF2" w14:textId="77777777">
        <w:tc>
          <w:tcPr>
            <w:tcW w:w="2301" w:type="pct"/>
          </w:tcPr>
          <w:p w14:paraId="7EDD5156" w14:textId="77777777" w:rsidR="00D54FD6" w:rsidRPr="008E096D" w:rsidRDefault="00D54FD6" w:rsidP="00D54F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0B864CED" w14:textId="4FA1C37E" w:rsidR="00D54FD6" w:rsidRPr="00F465F6" w:rsidRDefault="00F465F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5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9A0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8" w:type="pct"/>
          </w:tcPr>
          <w:p w14:paraId="3A41DD2A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BCE6F86" w14:textId="39118F92" w:rsidR="00D54FD6" w:rsidRPr="008E096D" w:rsidRDefault="00F465F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0146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47" w:type="pct"/>
            <w:gridSpan w:val="2"/>
          </w:tcPr>
          <w:p w14:paraId="0999244D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53124F6D" w14:textId="5D4DCFF2" w:rsidR="00D54FD6" w:rsidRPr="009A0D8A" w:rsidRDefault="004937F4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</w:t>
            </w:r>
            <w:r w:rsidR="001807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A0D8A" w:rsidRPr="009A0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54FD6" w:rsidRPr="008E096D" w14:paraId="29028535" w14:textId="77777777" w:rsidTr="007D5505">
        <w:trPr>
          <w:trHeight w:hRule="exact" w:val="389"/>
        </w:trPr>
        <w:tc>
          <w:tcPr>
            <w:tcW w:w="2301" w:type="pct"/>
          </w:tcPr>
          <w:p w14:paraId="50056B78" w14:textId="3FF39A63" w:rsidR="00D54FD6" w:rsidRPr="008E096D" w:rsidRDefault="00D54FD6" w:rsidP="00D54F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71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36" w:type="pct"/>
          </w:tcPr>
          <w:p w14:paraId="7AF8BAA6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31D6D43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0AF58008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3D5A79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pct"/>
            <w:gridSpan w:val="2"/>
          </w:tcPr>
          <w:p w14:paraId="57C483D6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12D8" w:rsidRPr="008E096D" w14:paraId="38D2FB47" w14:textId="77777777" w:rsidTr="007D5505">
        <w:trPr>
          <w:trHeight w:hRule="exact" w:val="389"/>
        </w:trPr>
        <w:tc>
          <w:tcPr>
            <w:tcW w:w="2301" w:type="pct"/>
          </w:tcPr>
          <w:p w14:paraId="63169A01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736" w:type="pct"/>
          </w:tcPr>
          <w:p w14:paraId="751F0D53" w14:textId="5810002D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269 </w:t>
            </w:r>
          </w:p>
        </w:tc>
        <w:tc>
          <w:tcPr>
            <w:tcW w:w="148" w:type="pct"/>
          </w:tcPr>
          <w:p w14:paraId="434F17BF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4C4ED81F" w14:textId="52AAA90F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6,616 </w:t>
            </w:r>
          </w:p>
        </w:tc>
        <w:tc>
          <w:tcPr>
            <w:tcW w:w="129" w:type="pct"/>
          </w:tcPr>
          <w:p w14:paraId="07C60005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53" w:type="pct"/>
            <w:gridSpan w:val="2"/>
          </w:tcPr>
          <w:p w14:paraId="51FB82BA" w14:textId="2D74D2E1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6,885 </w:t>
            </w:r>
          </w:p>
        </w:tc>
      </w:tr>
      <w:tr w:rsidR="00E212D8" w:rsidRPr="008E096D" w14:paraId="6B4978F1" w14:textId="77777777" w:rsidTr="007D5505">
        <w:trPr>
          <w:trHeight w:hRule="exact" w:val="389"/>
        </w:trPr>
        <w:tc>
          <w:tcPr>
            <w:tcW w:w="2301" w:type="pct"/>
          </w:tcPr>
          <w:p w14:paraId="10FEA73E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736" w:type="pct"/>
          </w:tcPr>
          <w:p w14:paraId="14629DD6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</w:pPr>
          </w:p>
        </w:tc>
        <w:tc>
          <w:tcPr>
            <w:tcW w:w="148" w:type="pct"/>
          </w:tcPr>
          <w:p w14:paraId="264DE9F1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16149C2B" w14:textId="77777777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B7DA64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</w:tcPr>
          <w:p w14:paraId="3B41EDB8" w14:textId="77777777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212D8" w:rsidRPr="008E096D" w14:paraId="63F12833" w14:textId="77777777" w:rsidTr="007D5505">
        <w:trPr>
          <w:trHeight w:hRule="exact" w:val="389"/>
        </w:trPr>
        <w:tc>
          <w:tcPr>
            <w:tcW w:w="2301" w:type="pct"/>
          </w:tcPr>
          <w:p w14:paraId="7CB1B23A" w14:textId="77777777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480F64DD" w14:textId="02568E71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776 </w:t>
            </w:r>
          </w:p>
        </w:tc>
        <w:tc>
          <w:tcPr>
            <w:tcW w:w="148" w:type="pct"/>
          </w:tcPr>
          <w:p w14:paraId="119D4DA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5AB7B6B6" w14:textId="09B0E53D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11,423 </w:t>
            </w:r>
          </w:p>
        </w:tc>
        <w:tc>
          <w:tcPr>
            <w:tcW w:w="129" w:type="pct"/>
          </w:tcPr>
          <w:p w14:paraId="54E937D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</w:tcPr>
          <w:p w14:paraId="120EFC49" w14:textId="400D05B9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12,199 </w:t>
            </w:r>
          </w:p>
        </w:tc>
      </w:tr>
      <w:tr w:rsidR="00E212D8" w:rsidRPr="008E096D" w14:paraId="52B04E23" w14:textId="77777777" w:rsidTr="007D5505">
        <w:trPr>
          <w:trHeight w:hRule="exact" w:val="389"/>
        </w:trPr>
        <w:tc>
          <w:tcPr>
            <w:tcW w:w="2301" w:type="pct"/>
          </w:tcPr>
          <w:p w14:paraId="35A028C2" w14:textId="77777777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5C487A75" w14:textId="20A7909C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510 </w:t>
            </w:r>
          </w:p>
        </w:tc>
        <w:tc>
          <w:tcPr>
            <w:tcW w:w="148" w:type="pct"/>
          </w:tcPr>
          <w:p w14:paraId="638ECE7E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78949881" w14:textId="1FA90211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4,846 </w:t>
            </w:r>
          </w:p>
        </w:tc>
        <w:tc>
          <w:tcPr>
            <w:tcW w:w="129" w:type="pct"/>
          </w:tcPr>
          <w:p w14:paraId="77AB79CE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</w:tcPr>
          <w:p w14:paraId="086CD83D" w14:textId="56CB4415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5,356 </w:t>
            </w:r>
          </w:p>
        </w:tc>
      </w:tr>
      <w:tr w:rsidR="00E212D8" w:rsidRPr="008E096D" w14:paraId="4E322236" w14:textId="77777777" w:rsidTr="007D5505">
        <w:trPr>
          <w:trHeight w:hRule="exact" w:val="389"/>
        </w:trPr>
        <w:tc>
          <w:tcPr>
            <w:tcW w:w="2301" w:type="pct"/>
          </w:tcPr>
          <w:p w14:paraId="1566BDD8" w14:textId="47C9F4B2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218DB39B" w14:textId="46B9848B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289 </w:t>
            </w:r>
          </w:p>
        </w:tc>
        <w:tc>
          <w:tcPr>
            <w:tcW w:w="148" w:type="pct"/>
          </w:tcPr>
          <w:p w14:paraId="542FF442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4EBA7599" w14:textId="724917C3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904 </w:t>
            </w:r>
          </w:p>
        </w:tc>
        <w:tc>
          <w:tcPr>
            <w:tcW w:w="129" w:type="pct"/>
          </w:tcPr>
          <w:p w14:paraId="623E3E74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</w:tcPr>
          <w:p w14:paraId="08EEDA1C" w14:textId="16D7AB94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1,193 </w:t>
            </w:r>
          </w:p>
        </w:tc>
      </w:tr>
      <w:tr w:rsidR="00E212D8" w:rsidRPr="008E096D" w14:paraId="1A408051" w14:textId="77777777" w:rsidTr="00E36CD1">
        <w:trPr>
          <w:trHeight w:hRule="exact" w:val="389"/>
        </w:trPr>
        <w:tc>
          <w:tcPr>
            <w:tcW w:w="2301" w:type="pct"/>
          </w:tcPr>
          <w:p w14:paraId="50B27479" w14:textId="5B02D24A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92B250A" w14:textId="62E70EBE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3 </w:t>
            </w:r>
          </w:p>
        </w:tc>
        <w:tc>
          <w:tcPr>
            <w:tcW w:w="148" w:type="pct"/>
          </w:tcPr>
          <w:p w14:paraId="3738DDBB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B9F1465" w14:textId="4ED401A4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809 </w:t>
            </w:r>
          </w:p>
        </w:tc>
        <w:tc>
          <w:tcPr>
            <w:tcW w:w="129" w:type="pct"/>
          </w:tcPr>
          <w:p w14:paraId="40DE28C7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  <w:tcBorders>
              <w:bottom w:val="single" w:sz="4" w:space="0" w:color="auto"/>
            </w:tcBorders>
          </w:tcPr>
          <w:p w14:paraId="25CF3C14" w14:textId="2D578514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812 </w:t>
            </w:r>
          </w:p>
        </w:tc>
      </w:tr>
      <w:tr w:rsidR="00E212D8" w:rsidRPr="008E096D" w14:paraId="5DA06460" w14:textId="77777777" w:rsidTr="007D5505">
        <w:trPr>
          <w:trHeight w:hRule="exact" w:val="389"/>
        </w:trPr>
        <w:tc>
          <w:tcPr>
            <w:tcW w:w="2301" w:type="pct"/>
          </w:tcPr>
          <w:p w14:paraId="37876DFB" w14:textId="77777777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14:paraId="619305C1" w14:textId="3C641A4F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1,847</w:t>
            </w:r>
          </w:p>
        </w:tc>
        <w:tc>
          <w:tcPr>
            <w:tcW w:w="148" w:type="pct"/>
          </w:tcPr>
          <w:p w14:paraId="6050B991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 w:firstLine="8"/>
              <w:jc w:val="center"/>
              <w:rPr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center"/>
          </w:tcPr>
          <w:p w14:paraId="13EBE491" w14:textId="533DAE3D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24,598</w:t>
            </w:r>
          </w:p>
        </w:tc>
        <w:tc>
          <w:tcPr>
            <w:tcW w:w="129" w:type="pct"/>
          </w:tcPr>
          <w:p w14:paraId="5BAC4FF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 w:firstLine="342"/>
              <w:jc w:val="center"/>
              <w:rPr>
                <w:b/>
                <w:bCs/>
              </w:rPr>
            </w:pPr>
          </w:p>
        </w:tc>
        <w:tc>
          <w:tcPr>
            <w:tcW w:w="853" w:type="pct"/>
            <w:gridSpan w:val="2"/>
            <w:tcBorders>
              <w:top w:val="single" w:sz="4" w:space="0" w:color="auto"/>
            </w:tcBorders>
            <w:vAlign w:val="center"/>
          </w:tcPr>
          <w:p w14:paraId="7C838C0A" w14:textId="6C683842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26,445</w:t>
            </w:r>
          </w:p>
        </w:tc>
      </w:tr>
      <w:tr w:rsidR="00E212D8" w:rsidRPr="008E096D" w14:paraId="1D7E985B" w14:textId="77777777" w:rsidTr="007D5505">
        <w:trPr>
          <w:trHeight w:hRule="exact" w:val="389"/>
        </w:trPr>
        <w:tc>
          <w:tcPr>
            <w:tcW w:w="2301" w:type="pct"/>
          </w:tcPr>
          <w:p w14:paraId="6D37A3BE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0A91AD4F" w14:textId="2A720A02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B257CA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1DE9AAE" w14:textId="5AC193A5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9,897</w:t>
            </w:r>
          </w:p>
        </w:tc>
        <w:tc>
          <w:tcPr>
            <w:tcW w:w="129" w:type="pct"/>
          </w:tcPr>
          <w:p w14:paraId="53E0C4D3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  <w:tcBorders>
              <w:bottom w:val="single" w:sz="4" w:space="0" w:color="auto"/>
            </w:tcBorders>
          </w:tcPr>
          <w:p w14:paraId="70EBB4A9" w14:textId="640F9D5C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9,897</w:t>
            </w:r>
          </w:p>
        </w:tc>
      </w:tr>
      <w:tr w:rsidR="00E212D8" w:rsidRPr="008E096D" w14:paraId="5F1E5E68" w14:textId="77777777" w:rsidTr="007D5505">
        <w:trPr>
          <w:trHeight w:hRule="exact" w:val="389"/>
        </w:trPr>
        <w:tc>
          <w:tcPr>
            <w:tcW w:w="2301" w:type="pct"/>
          </w:tcPr>
          <w:p w14:paraId="1CA79056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6358EC56" w14:textId="2700DFE3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1,847</w:t>
            </w:r>
          </w:p>
        </w:tc>
        <w:tc>
          <w:tcPr>
            <w:tcW w:w="148" w:type="pct"/>
          </w:tcPr>
          <w:p w14:paraId="656F88D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5" w:right="-105"/>
              <w:jc w:val="center"/>
              <w:rPr>
                <w:b/>
                <w:bCs/>
              </w:rPr>
            </w:pPr>
          </w:p>
        </w:tc>
        <w:tc>
          <w:tcPr>
            <w:tcW w:w="833" w:type="pct"/>
          </w:tcPr>
          <w:p w14:paraId="02E09125" w14:textId="11C1E8EA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34,495</w:t>
            </w:r>
          </w:p>
        </w:tc>
        <w:tc>
          <w:tcPr>
            <w:tcW w:w="129" w:type="pct"/>
          </w:tcPr>
          <w:p w14:paraId="7C2CFC66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5" w:right="-105"/>
              <w:jc w:val="center"/>
              <w:rPr>
                <w:b/>
                <w:bCs/>
              </w:rPr>
            </w:pPr>
          </w:p>
        </w:tc>
        <w:tc>
          <w:tcPr>
            <w:tcW w:w="853" w:type="pct"/>
            <w:gridSpan w:val="2"/>
          </w:tcPr>
          <w:p w14:paraId="64DBCB97" w14:textId="42E8106D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36,342</w:t>
            </w:r>
          </w:p>
        </w:tc>
      </w:tr>
      <w:tr w:rsidR="00E212D8" w:rsidRPr="008E096D" w14:paraId="08D273BD" w14:textId="77777777" w:rsidTr="007D5505">
        <w:trPr>
          <w:trHeight w:hRule="exact" w:val="389"/>
        </w:trPr>
        <w:tc>
          <w:tcPr>
            <w:tcW w:w="2301" w:type="pct"/>
          </w:tcPr>
          <w:p w14:paraId="2B18B3F8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DBCF20E" w14:textId="17DE2488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(584)</w:t>
            </w:r>
          </w:p>
        </w:tc>
        <w:tc>
          <w:tcPr>
            <w:tcW w:w="148" w:type="pct"/>
          </w:tcPr>
          <w:p w14:paraId="049EEF7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605441F9" w14:textId="7B3FDFB7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73E6B2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853" w:type="pct"/>
            <w:gridSpan w:val="2"/>
            <w:tcBorders>
              <w:bottom w:val="single" w:sz="4" w:space="0" w:color="auto"/>
            </w:tcBorders>
          </w:tcPr>
          <w:p w14:paraId="4865EA18" w14:textId="46B2DDCE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(584)</w:t>
            </w:r>
          </w:p>
        </w:tc>
      </w:tr>
      <w:tr w:rsidR="00E212D8" w:rsidRPr="008E096D" w14:paraId="7A024FDA" w14:textId="77777777" w:rsidTr="007D5505">
        <w:trPr>
          <w:trHeight w:hRule="exact" w:val="389"/>
        </w:trPr>
        <w:tc>
          <w:tcPr>
            <w:tcW w:w="2301" w:type="pct"/>
          </w:tcPr>
          <w:p w14:paraId="0CAEC50C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7CA175B" w14:textId="6872CCB8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1,263</w:t>
            </w:r>
          </w:p>
        </w:tc>
        <w:tc>
          <w:tcPr>
            <w:tcW w:w="148" w:type="pct"/>
          </w:tcPr>
          <w:p w14:paraId="0EEEC82A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1239"/>
              </w:tabs>
              <w:spacing w:after="0" w:line="240" w:lineRule="auto"/>
              <w:ind w:left="-18" w:right="29"/>
              <w:jc w:val="center"/>
              <w:rPr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7981BF62" w14:textId="7131C102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34,495</w:t>
            </w:r>
          </w:p>
        </w:tc>
        <w:tc>
          <w:tcPr>
            <w:tcW w:w="129" w:type="pct"/>
          </w:tcPr>
          <w:p w14:paraId="0198016D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1239"/>
              </w:tabs>
              <w:spacing w:after="0" w:line="240" w:lineRule="auto"/>
              <w:ind w:left="-21" w:right="-18"/>
              <w:jc w:val="center"/>
              <w:rPr>
                <w:b/>
                <w:bCs/>
              </w:rPr>
            </w:pPr>
          </w:p>
        </w:tc>
        <w:tc>
          <w:tcPr>
            <w:tcW w:w="8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7B5896" w14:textId="01F1CBC3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35,758</w:t>
            </w:r>
          </w:p>
        </w:tc>
      </w:tr>
    </w:tbl>
    <w:p w14:paraId="4783A0C1" w14:textId="77777777" w:rsidR="00B927AA" w:rsidRPr="00E53EEA" w:rsidRDefault="00B927AA" w:rsidP="00B9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DB83398" w14:textId="5443C905" w:rsidR="003767ED" w:rsidRPr="00A73265" w:rsidRDefault="00084EA9" w:rsidP="003567C2">
      <w:pPr>
        <w:tabs>
          <w:tab w:val="left" w:pos="54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326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หนี้รายได้ค่าเช่าและบริการค้างรับของกองทรัสต์มีระยะเวลาตั้งแต่ </w:t>
      </w:r>
      <w:r w:rsidRPr="00A73265">
        <w:rPr>
          <w:rFonts w:asciiTheme="majorBidi" w:hAnsiTheme="majorBidi" w:cstheme="majorBidi"/>
          <w:sz w:val="30"/>
          <w:szCs w:val="30"/>
        </w:rPr>
        <w:t>30</w:t>
      </w:r>
      <w:r w:rsidRPr="00A73265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8655E2" w:rsidRPr="00A73265">
        <w:rPr>
          <w:rFonts w:asciiTheme="majorBidi" w:hAnsiTheme="majorBidi" w:cstheme="majorBidi"/>
          <w:sz w:val="30"/>
          <w:szCs w:val="30"/>
        </w:rPr>
        <w:t xml:space="preserve">  </w:t>
      </w:r>
      <w:r w:rsidRPr="00A7326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3E3F04" w:rsidRPr="00A73265">
        <w:rPr>
          <w:rFonts w:asciiTheme="majorBidi" w:hAnsiTheme="majorBidi" w:cstheme="majorBidi"/>
          <w:sz w:val="30"/>
          <w:szCs w:val="30"/>
        </w:rPr>
        <w:t>4</w:t>
      </w:r>
      <w:r w:rsidRPr="00A73265">
        <w:rPr>
          <w:rFonts w:asciiTheme="majorBidi" w:hAnsiTheme="majorBidi" w:cstheme="majorBidi"/>
          <w:sz w:val="30"/>
          <w:szCs w:val="30"/>
        </w:rPr>
        <w:t xml:space="preserve">5 </w:t>
      </w:r>
      <w:r w:rsidRPr="00A7326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4123636" w14:textId="77777777" w:rsidR="0024426E" w:rsidRPr="00E53EEA" w:rsidRDefault="0024426E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0AE51AE" w14:textId="1DA8C0E5" w:rsidR="00D250B6" w:rsidRPr="00A73265" w:rsidRDefault="00535D93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เงินกู้ยืม</w:t>
      </w:r>
      <w:r w:rsidR="00D3591B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ระยะยาว</w:t>
      </w:r>
    </w:p>
    <w:p w14:paraId="2A804213" w14:textId="77777777" w:rsidR="00CB77A5" w:rsidRPr="00E53EEA" w:rsidRDefault="00CB77A5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2AD6B010" w14:textId="7C89FF73" w:rsidR="00BD56CA" w:rsidRPr="00A73265" w:rsidRDefault="00BD56CA" w:rsidP="00BD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เงินกู้ยืมระยะยาวจัดประเภทได้ดังนี้</w:t>
      </w:r>
    </w:p>
    <w:p w14:paraId="092D2ED5" w14:textId="4CCFA04E" w:rsidR="00BD56CA" w:rsidRPr="00E53EEA" w:rsidRDefault="00BD56CA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5869"/>
        <w:gridCol w:w="1528"/>
        <w:gridCol w:w="270"/>
        <w:gridCol w:w="1528"/>
      </w:tblGrid>
      <w:tr w:rsidR="004F34FA" w:rsidRPr="00A73265" w14:paraId="219B7269" w14:textId="77777777" w:rsidTr="00BB3F7C">
        <w:tc>
          <w:tcPr>
            <w:tcW w:w="3191" w:type="pct"/>
          </w:tcPr>
          <w:p w14:paraId="65E2C036" w14:textId="77777777" w:rsidR="004F34FA" w:rsidRPr="00A73265" w:rsidRDefault="004F34FA" w:rsidP="004F3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1" w:type="pct"/>
          </w:tcPr>
          <w:p w14:paraId="46F4BA26" w14:textId="1F5820D6" w:rsidR="004F34FA" w:rsidRPr="00A73265" w:rsidRDefault="002E7604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596182D" w14:textId="77777777" w:rsidR="004F34FA" w:rsidRPr="00A73265" w:rsidRDefault="004F34FA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</w:tcPr>
          <w:p w14:paraId="5A2A3E0E" w14:textId="77777777" w:rsidR="004F34FA" w:rsidRPr="00A73265" w:rsidRDefault="004F34FA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34FA" w:rsidRPr="00A73265" w14:paraId="6A6E378D" w14:textId="77777777" w:rsidTr="00BB3F7C">
        <w:tc>
          <w:tcPr>
            <w:tcW w:w="3191" w:type="pct"/>
          </w:tcPr>
          <w:p w14:paraId="6380D905" w14:textId="77777777" w:rsidR="004F34FA" w:rsidRPr="00A73265" w:rsidRDefault="004F34FA" w:rsidP="004F3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1" w:type="pct"/>
          </w:tcPr>
          <w:p w14:paraId="61127B77" w14:textId="6ED5BDD1" w:rsidR="004F34FA" w:rsidRPr="00A73265" w:rsidRDefault="004F34FA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0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D177E97" w14:textId="77777777" w:rsidR="004F34FA" w:rsidRPr="00A73265" w:rsidRDefault="004F34FA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</w:tcPr>
          <w:p w14:paraId="29603216" w14:textId="74D06073" w:rsidR="004F34FA" w:rsidRPr="00A73265" w:rsidRDefault="004F34FA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F34FA" w:rsidRPr="00A73265" w14:paraId="34ACB111" w14:textId="77777777">
        <w:tc>
          <w:tcPr>
            <w:tcW w:w="3191" w:type="pct"/>
          </w:tcPr>
          <w:p w14:paraId="215619F4" w14:textId="77777777" w:rsidR="004F34FA" w:rsidRPr="00A73265" w:rsidRDefault="004F34FA" w:rsidP="004F3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9" w:type="pct"/>
            <w:gridSpan w:val="3"/>
          </w:tcPr>
          <w:p w14:paraId="7F2E7789" w14:textId="77777777" w:rsidR="004F34FA" w:rsidRPr="00A73265" w:rsidRDefault="004F34FA" w:rsidP="004F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7A45" w:rsidRPr="00A73265" w14:paraId="2740DAE3" w14:textId="77777777" w:rsidTr="00C542AE">
        <w:tc>
          <w:tcPr>
            <w:tcW w:w="3191" w:type="pct"/>
          </w:tcPr>
          <w:p w14:paraId="60119B09" w14:textId="77777777" w:rsidR="007C7A45" w:rsidRPr="00A73265" w:rsidRDefault="007C7A45" w:rsidP="007C7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31" w:type="pct"/>
          </w:tcPr>
          <w:p w14:paraId="1E759B83" w14:textId="0E141878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A45">
              <w:rPr>
                <w:rFonts w:asciiTheme="majorBidi" w:hAnsiTheme="majorBidi" w:cstheme="majorBidi"/>
                <w:sz w:val="30"/>
                <w:szCs w:val="30"/>
              </w:rPr>
              <w:t xml:space="preserve"> 50,600 </w:t>
            </w:r>
          </w:p>
        </w:tc>
        <w:tc>
          <w:tcPr>
            <w:tcW w:w="147" w:type="pct"/>
          </w:tcPr>
          <w:p w14:paraId="20DBB201" w14:textId="77777777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</w:tcPr>
          <w:p w14:paraId="274899CB" w14:textId="184AC646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7604">
              <w:rPr>
                <w:rFonts w:asciiTheme="majorBidi" w:hAnsiTheme="majorBidi" w:cstheme="majorBidi"/>
                <w:sz w:val="30"/>
                <w:szCs w:val="30"/>
              </w:rPr>
              <w:t>50,600</w:t>
            </w:r>
          </w:p>
        </w:tc>
      </w:tr>
      <w:tr w:rsidR="007C7A45" w:rsidRPr="00A73265" w14:paraId="0CBFEF64" w14:textId="77777777" w:rsidTr="00C542AE">
        <w:tc>
          <w:tcPr>
            <w:tcW w:w="3191" w:type="pct"/>
          </w:tcPr>
          <w:p w14:paraId="7E19FDA5" w14:textId="77777777" w:rsidR="007C7A45" w:rsidRPr="00A73265" w:rsidRDefault="007C7A45" w:rsidP="007C7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6249236" w14:textId="33FB7F46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7A45">
              <w:rPr>
                <w:rFonts w:asciiTheme="majorBidi" w:hAnsiTheme="majorBidi" w:cstheme="majorBidi"/>
                <w:sz w:val="30"/>
                <w:szCs w:val="30"/>
              </w:rPr>
              <w:t xml:space="preserve"> 611,700 </w:t>
            </w:r>
          </w:p>
        </w:tc>
        <w:tc>
          <w:tcPr>
            <w:tcW w:w="147" w:type="pct"/>
          </w:tcPr>
          <w:p w14:paraId="0409F16B" w14:textId="77777777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0C7F5A82" w14:textId="662C2A1B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604">
              <w:rPr>
                <w:rFonts w:asciiTheme="majorBidi" w:hAnsiTheme="majorBidi" w:cstheme="majorBidi"/>
                <w:sz w:val="30"/>
                <w:szCs w:val="30"/>
              </w:rPr>
              <w:t>637,000</w:t>
            </w:r>
          </w:p>
        </w:tc>
      </w:tr>
      <w:tr w:rsidR="007C7A45" w:rsidRPr="00A73265" w14:paraId="70A6654E" w14:textId="77777777" w:rsidTr="00C542AE">
        <w:tc>
          <w:tcPr>
            <w:tcW w:w="3191" w:type="pct"/>
          </w:tcPr>
          <w:p w14:paraId="3A4F91B7" w14:textId="77777777" w:rsidR="007C7A45" w:rsidRPr="00A73265" w:rsidRDefault="007C7A45" w:rsidP="007C7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1995F0C6" w14:textId="524E6570" w:rsidR="007C7A45" w:rsidRPr="007C7A4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7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662,300 </w:t>
            </w:r>
          </w:p>
        </w:tc>
        <w:tc>
          <w:tcPr>
            <w:tcW w:w="147" w:type="pct"/>
          </w:tcPr>
          <w:p w14:paraId="2842A6DC" w14:textId="77777777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200811FA" w14:textId="1CE7521E" w:rsidR="007C7A45" w:rsidRPr="002E7604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687,600</w:t>
            </w:r>
          </w:p>
        </w:tc>
      </w:tr>
    </w:tbl>
    <w:p w14:paraId="7B33CBEF" w14:textId="77777777" w:rsidR="00322535" w:rsidRDefault="00322535" w:rsidP="00B9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BD382C" w14:textId="4EC69AA8" w:rsidR="00D11E72" w:rsidRPr="00A73265" w:rsidRDefault="00D11E72" w:rsidP="00B9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รายการเคลื่อนไหวของเงินกู้ยืมระยะยาวสำหรับงวด</w:t>
      </w:r>
      <w:r w:rsidR="002E760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16154" w:rsidRPr="00A7326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E7604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2E760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มีนาคม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มีดังนี้</w:t>
      </w:r>
    </w:p>
    <w:p w14:paraId="5BCF01E9" w14:textId="2F892D79" w:rsidR="00FB1FAA" w:rsidRPr="00E53EEA" w:rsidRDefault="00FB1FAA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6229"/>
        <w:gridCol w:w="1354"/>
        <w:gridCol w:w="268"/>
        <w:gridCol w:w="1344"/>
      </w:tblGrid>
      <w:tr w:rsidR="00252A31" w:rsidRPr="00A73265" w14:paraId="0C625BAF" w14:textId="77777777">
        <w:tc>
          <w:tcPr>
            <w:tcW w:w="3387" w:type="pct"/>
          </w:tcPr>
          <w:p w14:paraId="5DD02611" w14:textId="77777777" w:rsidR="00252A31" w:rsidRPr="00A73265" w:rsidRDefault="00252A31" w:rsidP="0025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15514447" w14:textId="2FDCCC48" w:rsidR="00252A31" w:rsidRPr="00A73265" w:rsidRDefault="00252A31" w:rsidP="00252A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0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9B5130F" w14:textId="77777777" w:rsidR="00252A31" w:rsidRPr="00A73265" w:rsidRDefault="00252A31" w:rsidP="00252A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62A91A49" w14:textId="3F9A4F51" w:rsidR="00252A31" w:rsidRPr="00A73265" w:rsidRDefault="00252A31" w:rsidP="00252A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52A31" w:rsidRPr="00A73265" w14:paraId="45AF3E27" w14:textId="77777777">
        <w:tc>
          <w:tcPr>
            <w:tcW w:w="3387" w:type="pct"/>
          </w:tcPr>
          <w:p w14:paraId="3463F109" w14:textId="77777777" w:rsidR="00252A31" w:rsidRPr="00A73265" w:rsidRDefault="00252A31" w:rsidP="0025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13" w:type="pct"/>
            <w:gridSpan w:val="3"/>
          </w:tcPr>
          <w:p w14:paraId="7922C367" w14:textId="77777777" w:rsidR="00252A31" w:rsidRPr="00A73265" w:rsidRDefault="00252A31" w:rsidP="002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7604" w:rsidRPr="00A73265" w14:paraId="6C3A144B" w14:textId="77777777">
        <w:tc>
          <w:tcPr>
            <w:tcW w:w="3387" w:type="pct"/>
          </w:tcPr>
          <w:p w14:paraId="6EF04232" w14:textId="77777777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736" w:type="pct"/>
          </w:tcPr>
          <w:p w14:paraId="122864D0" w14:textId="4CAD8E9D" w:rsidR="002E7604" w:rsidRPr="007B6284" w:rsidRDefault="00880B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687,600</w:t>
            </w:r>
          </w:p>
        </w:tc>
        <w:tc>
          <w:tcPr>
            <w:tcW w:w="146" w:type="pct"/>
          </w:tcPr>
          <w:p w14:paraId="32B041BA" w14:textId="77777777" w:rsidR="002E7604" w:rsidRPr="00A73265" w:rsidRDefault="002E7604" w:rsidP="002E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2ED63EF5" w14:textId="3D001E9A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768,200</w:t>
            </w:r>
          </w:p>
        </w:tc>
      </w:tr>
      <w:tr w:rsidR="002E7604" w:rsidRPr="00A73265" w14:paraId="7924D827" w14:textId="77777777" w:rsidTr="003E5A23">
        <w:tc>
          <w:tcPr>
            <w:tcW w:w="3387" w:type="pct"/>
          </w:tcPr>
          <w:p w14:paraId="0B29728B" w14:textId="69A0914B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501BE42F" w14:textId="13FFFA05" w:rsidR="002E7604" w:rsidRPr="00A73265" w:rsidRDefault="00B009E5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(25,300)</w:t>
            </w:r>
          </w:p>
        </w:tc>
        <w:tc>
          <w:tcPr>
            <w:tcW w:w="146" w:type="pct"/>
          </w:tcPr>
          <w:p w14:paraId="590DC6EC" w14:textId="77777777" w:rsidR="002E7604" w:rsidRPr="00A73265" w:rsidRDefault="002E7604" w:rsidP="002E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00954280" w14:textId="2B27A63C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(25,300)</w:t>
            </w:r>
          </w:p>
        </w:tc>
      </w:tr>
      <w:tr w:rsidR="002E7604" w:rsidRPr="00A73265" w14:paraId="26C86EA7" w14:textId="77777777" w:rsidTr="003E5A23">
        <w:tc>
          <w:tcPr>
            <w:tcW w:w="3387" w:type="pct"/>
          </w:tcPr>
          <w:p w14:paraId="15853E18" w14:textId="77777777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33ABC95B" w14:textId="41BAC5F2" w:rsidR="002E7604" w:rsidRPr="00A73265" w:rsidRDefault="0048133E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662,300</w:t>
            </w:r>
          </w:p>
        </w:tc>
        <w:tc>
          <w:tcPr>
            <w:tcW w:w="146" w:type="pct"/>
          </w:tcPr>
          <w:p w14:paraId="60586918" w14:textId="77777777" w:rsidR="002E7604" w:rsidRPr="00A73265" w:rsidRDefault="002E7604" w:rsidP="002E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3AC4B109" w14:textId="2EB9B1E7" w:rsidR="002E7604" w:rsidRPr="00252A31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742,900</w:t>
            </w:r>
          </w:p>
        </w:tc>
      </w:tr>
      <w:tr w:rsidR="002E7604" w:rsidRPr="00A73265" w14:paraId="4D0439BA" w14:textId="77777777" w:rsidTr="003E5A23">
        <w:tc>
          <w:tcPr>
            <w:tcW w:w="3387" w:type="pct"/>
          </w:tcPr>
          <w:p w14:paraId="7249C1F9" w14:textId="1669B370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12A36E56" w14:textId="77777777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2CC9CE8" w14:textId="77777777" w:rsidR="002E7604" w:rsidRPr="00A73265" w:rsidRDefault="002E7604" w:rsidP="002E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double" w:sz="4" w:space="0" w:color="auto"/>
              <w:bottom w:val="double" w:sz="4" w:space="0" w:color="auto"/>
            </w:tcBorders>
          </w:tcPr>
          <w:p w14:paraId="1EAC2495" w14:textId="5EB9CEC5" w:rsidR="002E7604" w:rsidRPr="00252A31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687,600</w:t>
            </w:r>
          </w:p>
        </w:tc>
      </w:tr>
    </w:tbl>
    <w:p w14:paraId="0BB4D9A3" w14:textId="77777777" w:rsidR="007D5505" w:rsidRPr="00E53EEA" w:rsidRDefault="007D5505" w:rsidP="0019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E51C6E6" w14:textId="7D336924" w:rsidR="00196A76" w:rsidRPr="00A73265" w:rsidRDefault="00196A76" w:rsidP="0019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เมื่อวันที่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8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2561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กองทรัสต์ได้กู้ยืมเงินจากธนาคารกรุงเทพ จำกัด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มหาชน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(“ธนาคาร”) จำนวน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920.0</w:t>
      </w:r>
      <w:r w:rsidR="00F911DF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มีกำหนดชำระคืนเงินต้นตามอายุของสัญญา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เป็นระยะเวลา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10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ปี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F622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ซึ่งมีกำหนดชำระคืนเงินต้นในระหว่างปี </w:t>
      </w:r>
      <w:r w:rsidR="005F444C" w:rsidRPr="009C2FE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="00DB70EF" w:rsidRPr="009C2FE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ถึง</w:t>
      </w:r>
      <w:r w:rsidR="005F444C"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2</w:t>
      </w:r>
      <w:r w:rsidR="00B11263"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571</w:t>
      </w:r>
      <w:r w:rsidR="00E53EEA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โดยเงินกู้มีอัตราดอกเบี้ย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MLR - 2 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ถึง 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MLR - 1 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ต่อปี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  <w:cs/>
        </w:rPr>
        <w:t xml:space="preserve">(อัตราดอกเบี้ย ณ วันที่ </w:t>
      </w:r>
      <w:r w:rsidR="004F34FA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3</w:t>
      </w:r>
      <w:r w:rsidR="00192885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1</w:t>
      </w:r>
      <w:r w:rsidR="004F34FA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="00192885" w:rsidRPr="00192885">
        <w:rPr>
          <w:rFonts w:asciiTheme="majorBidi" w:hAnsiTheme="majorBidi" w:cstheme="majorBidi" w:hint="cs"/>
          <w:i/>
          <w:iCs/>
          <w:color w:val="000000" w:themeColor="text1"/>
          <w:spacing w:val="-10"/>
          <w:sz w:val="30"/>
          <w:szCs w:val="30"/>
          <w:cs/>
        </w:rPr>
        <w:t>มีนาคม</w:t>
      </w:r>
      <w:r w:rsidR="004F34FA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  <w:cs/>
        </w:rPr>
        <w:t xml:space="preserve"> </w:t>
      </w:r>
      <w:r w:rsidR="00252A31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256</w:t>
      </w:r>
      <w:r w:rsidR="00192885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9</w:t>
      </w:r>
      <w:r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:</w:t>
      </w:r>
      <w:r w:rsidR="00367C30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  <w:cs/>
        </w:rPr>
        <w:t>ร้อยละ</w:t>
      </w:r>
      <w:r w:rsidR="0060310E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="00144B78" w:rsidRPr="00364DE9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  <w:highlight w:val="yellow"/>
        </w:rPr>
        <w:br/>
      </w:r>
      <w:r w:rsidR="0034541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5.35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ต่อปี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และ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31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ธันวาคม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</w:t>
      </w:r>
      <w:r w:rsidR="00192885"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8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: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ร้อยละ</w:t>
      </w:r>
      <w:r w:rsidR="001C7F8F"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252A31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5.</w:t>
      </w:r>
      <w:r w:rsidR="00192885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45</w:t>
      </w:r>
      <w:r w:rsidR="00252A31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ต่อปี</w:t>
      </w: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)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และชำระเงินต้นและดอกเบี้ยทุก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โดยมีหลักประกัน</w:t>
      </w:r>
      <w:r w:rsidR="00751784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การกู้ยืม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62483341" w14:textId="77777777" w:rsidR="00196A76" w:rsidRPr="00E53EEA" w:rsidRDefault="00196A76" w:rsidP="00367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6E32C51" w14:textId="77777777" w:rsidR="00196A76" w:rsidRPr="00A73265" w:rsidRDefault="00196A76" w:rsidP="00196A76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สิทธิการเช่าพื้นที่ในอาคารทรู ทาวเวอร์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</w:p>
    <w:p w14:paraId="5427E1E3" w14:textId="77777777" w:rsidR="00196A76" w:rsidRPr="00A73265" w:rsidRDefault="00196A76" w:rsidP="00196A76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สิทธิในการรับเงินค่าเช่าทั้งหมดของโครงการ </w:t>
      </w:r>
    </w:p>
    <w:p w14:paraId="3E981137" w14:textId="4E6F7569" w:rsidR="001A3F75" w:rsidRDefault="00196A76" w:rsidP="009E1F2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right="29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ประกันภัยประเภทคุ้มครองความเสี่ยงภัยทุกชนิด และประกันภัยธุรกิจหยุดชะงัก (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Business Interruption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)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ใน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โครงการโดยระบุให้ธนาคารเป็นผู้รับประโยชน์ร่วมกับผู้กู้</w:t>
      </w:r>
    </w:p>
    <w:p w14:paraId="241DE4C4" w14:textId="77777777" w:rsidR="00E53EEA" w:rsidRDefault="00E53EEA" w:rsidP="00E53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3BC7AAA" w14:textId="5ED22310" w:rsidR="00196A76" w:rsidRPr="00A73265" w:rsidRDefault="00196A76" w:rsidP="00196A76">
      <w:pPr>
        <w:pStyle w:val="a"/>
        <w:tabs>
          <w:tab w:val="clear" w:pos="1080"/>
        </w:tabs>
        <w:ind w:left="518" w:right="29"/>
        <w:jc w:val="thaiDistribute"/>
        <w:rPr>
          <w:rFonts w:asciiTheme="majorBidi" w:hAnsiTheme="majorBidi" w:cstheme="majorBidi"/>
          <w:color w:val="000000" w:themeColor="text1"/>
          <w:spacing w:val="-6"/>
        </w:rPr>
      </w:pPr>
      <w:r w:rsidRPr="00A73265">
        <w:rPr>
          <w:rFonts w:asciiTheme="majorBidi" w:hAnsiTheme="majorBidi" w:cstheme="majorBidi"/>
          <w:color w:val="000000" w:themeColor="text1"/>
          <w:cs/>
        </w:rPr>
        <w:t>ภายใต้สัญญาเงินกู้ กองทรัสต์ต้องปฏิบัติตามเงื่อนไขทางการเงินบางประการตามที่ระบุในสัญญา</w:t>
      </w:r>
      <w:r w:rsidRPr="00A73265">
        <w:rPr>
          <w:rFonts w:asciiTheme="majorBidi" w:hAnsiTheme="majorBidi" w:cstheme="majorBidi"/>
          <w:color w:val="000000" w:themeColor="text1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cs/>
        </w:rPr>
        <w:t>เช่น</w:t>
      </w:r>
      <w:r w:rsidRPr="00A73265">
        <w:rPr>
          <w:rFonts w:asciiTheme="majorBidi" w:hAnsiTheme="majorBidi" w:cstheme="majorBidi"/>
          <w:color w:val="000000" w:themeColor="text1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cs/>
        </w:rPr>
        <w:t>การดำรงอัตราส่วนหนี้สินที่มีภาระดอกเบี้ยต่อกำไรจากการดำเนินงาน</w:t>
      </w:r>
      <w:r w:rsidRPr="00A73265">
        <w:rPr>
          <w:rFonts w:asciiTheme="majorBidi" w:hAnsiTheme="majorBidi" w:cstheme="majorBidi"/>
          <w:color w:val="000000" w:themeColor="text1"/>
        </w:rPr>
        <w:t xml:space="preserve"> </w:t>
      </w:r>
      <w:r w:rsidRPr="0046577C">
        <w:rPr>
          <w:rFonts w:asciiTheme="majorBidi" w:hAnsiTheme="majorBidi" w:cstheme="majorBidi"/>
          <w:color w:val="000000" w:themeColor="text1"/>
          <w:spacing w:val="-8"/>
          <w:cs/>
        </w:rPr>
        <w:t>ก่อนดอกเบี้ยและค่าใช้จ่ายทางการเงิน</w:t>
      </w:r>
      <w:r w:rsidRPr="0046577C">
        <w:rPr>
          <w:rFonts w:asciiTheme="majorBidi" w:hAnsiTheme="majorBidi" w:cstheme="majorBidi"/>
          <w:color w:val="000000" w:themeColor="text1"/>
          <w:spacing w:val="-8"/>
        </w:rPr>
        <w:t xml:space="preserve"> </w:t>
      </w:r>
      <w:r w:rsidRPr="0046577C">
        <w:rPr>
          <w:rFonts w:asciiTheme="majorBidi" w:hAnsiTheme="majorBidi" w:cstheme="majorBidi"/>
          <w:color w:val="000000" w:themeColor="text1"/>
          <w:spacing w:val="-8"/>
          <w:cs/>
        </w:rPr>
        <w:t>ภาษี</w:t>
      </w:r>
      <w:r w:rsidRPr="0046577C">
        <w:rPr>
          <w:rFonts w:asciiTheme="majorBidi" w:hAnsiTheme="majorBidi" w:cstheme="majorBidi"/>
          <w:color w:val="000000" w:themeColor="text1"/>
          <w:spacing w:val="-8"/>
        </w:rPr>
        <w:t xml:space="preserve"> </w:t>
      </w:r>
      <w:r w:rsidRPr="0046577C">
        <w:rPr>
          <w:rFonts w:asciiTheme="majorBidi" w:hAnsiTheme="majorBidi" w:cstheme="majorBidi"/>
          <w:color w:val="000000" w:themeColor="text1"/>
          <w:spacing w:val="-8"/>
          <w:cs/>
        </w:rPr>
        <w:t>ค่าเสื่อมราคา</w:t>
      </w:r>
      <w:r w:rsidRPr="0046577C">
        <w:rPr>
          <w:rFonts w:asciiTheme="majorBidi" w:hAnsiTheme="majorBidi" w:cstheme="majorBidi"/>
          <w:color w:val="000000" w:themeColor="text1"/>
          <w:spacing w:val="-8"/>
        </w:rPr>
        <w:t xml:space="preserve"> </w:t>
      </w:r>
      <w:r w:rsidRPr="00F21D09">
        <w:rPr>
          <w:rFonts w:asciiTheme="majorBidi" w:hAnsiTheme="majorBidi" w:cstheme="majorBidi"/>
          <w:color w:val="000000" w:themeColor="text1"/>
          <w:cs/>
        </w:rPr>
        <w:t>ค่าตัดจำหน่าย</w:t>
      </w:r>
      <w:r w:rsidRPr="00F21D09">
        <w:rPr>
          <w:rFonts w:asciiTheme="majorBidi" w:hAnsiTheme="majorBidi" w:cstheme="majorBidi"/>
          <w:color w:val="000000" w:themeColor="text1"/>
        </w:rPr>
        <w:t xml:space="preserve"> </w:t>
      </w:r>
      <w:r w:rsidRPr="00F21D09">
        <w:rPr>
          <w:rFonts w:asciiTheme="majorBidi" w:hAnsiTheme="majorBidi" w:cstheme="majorBidi"/>
          <w:color w:val="000000" w:themeColor="text1"/>
          <w:cs/>
        </w:rPr>
        <w:t>ปรับปรุงด้วยรายการอื่นที่มิใช่เงินสด</w:t>
      </w:r>
      <w:r w:rsidRPr="00F21D09">
        <w:rPr>
          <w:rFonts w:asciiTheme="majorBidi" w:hAnsiTheme="majorBidi" w:cstheme="majorBidi"/>
          <w:color w:val="000000" w:themeColor="text1"/>
        </w:rPr>
        <w:t xml:space="preserve"> (Interest Bearing Debt to EBITDA Ratio) </w:t>
      </w:r>
      <w:r w:rsidRPr="00F21D09">
        <w:rPr>
          <w:rFonts w:asciiTheme="majorBidi" w:hAnsiTheme="majorBidi" w:cstheme="majorBidi"/>
          <w:color w:val="000000" w:themeColor="text1"/>
          <w:cs/>
        </w:rPr>
        <w:t xml:space="preserve">ไม่เกิน </w:t>
      </w:r>
      <w:r w:rsidRPr="00F21D09">
        <w:rPr>
          <w:rFonts w:asciiTheme="majorBidi" w:hAnsiTheme="majorBidi" w:cstheme="majorBidi"/>
          <w:color w:val="000000" w:themeColor="text1"/>
        </w:rPr>
        <w:t xml:space="preserve">4 </w:t>
      </w:r>
      <w:r w:rsidRPr="00F21D09">
        <w:rPr>
          <w:rFonts w:asciiTheme="majorBidi" w:hAnsiTheme="majorBidi" w:cstheme="majorBidi"/>
          <w:color w:val="000000" w:themeColor="text1"/>
          <w:cs/>
        </w:rPr>
        <w:t>เท่า</w:t>
      </w:r>
      <w:r w:rsidRPr="00F21D09">
        <w:rPr>
          <w:rFonts w:asciiTheme="majorBidi" w:hAnsiTheme="majorBidi" w:cstheme="majorBidi"/>
          <w:color w:val="000000" w:themeColor="text1"/>
        </w:rPr>
        <w:t xml:space="preserve"> </w:t>
      </w:r>
      <w:r w:rsidRPr="00F21D09">
        <w:rPr>
          <w:rFonts w:asciiTheme="majorBidi" w:hAnsiTheme="majorBidi" w:cstheme="majorBidi"/>
          <w:color w:val="000000" w:themeColor="text1"/>
          <w:cs/>
        </w:rPr>
        <w:t>เป็นต้น</w:t>
      </w:r>
    </w:p>
    <w:p w14:paraId="0CFB4415" w14:textId="523AFB61" w:rsidR="00C53163" w:rsidRDefault="00C53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F3CF4B2" w14:textId="75D5250C" w:rsidR="009E1F23" w:rsidRPr="009E1F23" w:rsidRDefault="00343AE7" w:rsidP="008633B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ส่วน</w:t>
      </w:r>
      <w:r w:rsidRPr="009B3D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ของผู้ถือหน่วยทรัสต์</w:t>
      </w:r>
    </w:p>
    <w:p w14:paraId="1B18D21E" w14:textId="4D27D53B" w:rsidR="001A3F75" w:rsidRPr="009E1F23" w:rsidRDefault="001A3F75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Style w:val="TableGrid"/>
        <w:tblW w:w="9508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2819"/>
        <w:gridCol w:w="916"/>
        <w:gridCol w:w="247"/>
        <w:gridCol w:w="833"/>
        <w:gridCol w:w="237"/>
        <w:gridCol w:w="1001"/>
        <w:gridCol w:w="242"/>
        <w:gridCol w:w="904"/>
        <w:gridCol w:w="240"/>
        <w:gridCol w:w="819"/>
        <w:gridCol w:w="249"/>
        <w:gridCol w:w="994"/>
        <w:gridCol w:w="7"/>
      </w:tblGrid>
      <w:tr w:rsidR="00E55654" w:rsidRPr="00381897" w14:paraId="1DB6182A" w14:textId="77777777" w:rsidTr="00BC76AA">
        <w:trPr>
          <w:gridAfter w:val="1"/>
          <w:wAfter w:w="7" w:type="dxa"/>
        </w:trPr>
        <w:tc>
          <w:tcPr>
            <w:tcW w:w="2819" w:type="dxa"/>
            <w:vAlign w:val="bottom"/>
          </w:tcPr>
          <w:p w14:paraId="075A82CB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16" w:type="dxa"/>
            <w:vMerge w:val="restart"/>
            <w:vAlign w:val="bottom"/>
          </w:tcPr>
          <w:p w14:paraId="794C2FE1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</w:p>
          <w:p w14:paraId="7AD5D14E" w14:textId="77777777" w:rsidR="00E55654" w:rsidRPr="00381897" w:rsidRDefault="00E55654">
            <w:pPr>
              <w:spacing w:line="240" w:lineRule="auto"/>
              <w:ind w:left="-140" w:right="-16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ต่อหน่วย</w:t>
            </w:r>
          </w:p>
        </w:tc>
        <w:tc>
          <w:tcPr>
            <w:tcW w:w="247" w:type="dxa"/>
            <w:vAlign w:val="bottom"/>
          </w:tcPr>
          <w:p w14:paraId="77CBA63A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5AB4F9E0" w14:textId="36E2C712" w:rsidR="00E55654" w:rsidRPr="00381897" w:rsidRDefault="00364DE9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42" w:type="dxa"/>
            <w:vAlign w:val="bottom"/>
          </w:tcPr>
          <w:p w14:paraId="6BE2FB7C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2A6C369" w14:textId="43FA2098" w:rsidR="00E55654" w:rsidRPr="00381897" w:rsidRDefault="00E55654">
            <w:pPr>
              <w:spacing w:line="240" w:lineRule="auto"/>
              <w:ind w:left="-90" w:right="-14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2A35E4C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10656A92" w14:textId="3635F280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364D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</w:tr>
      <w:tr w:rsidR="00E55654" w:rsidRPr="00381897" w14:paraId="1B27EE92" w14:textId="77777777" w:rsidTr="00BC76AA">
        <w:tc>
          <w:tcPr>
            <w:tcW w:w="2819" w:type="dxa"/>
            <w:vAlign w:val="bottom"/>
          </w:tcPr>
          <w:p w14:paraId="6DC9D4C7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16" w:type="dxa"/>
            <w:vMerge/>
            <w:vAlign w:val="bottom"/>
          </w:tcPr>
          <w:p w14:paraId="33ADB0B7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29612E87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1042C6EA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  <w:vAlign w:val="bottom"/>
          </w:tcPr>
          <w:p w14:paraId="6CD5B8A0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E18C61D" w14:textId="77777777" w:rsidR="00E55654" w:rsidRPr="00381897" w:rsidRDefault="00E55654">
            <w:pPr>
              <w:spacing w:line="240" w:lineRule="auto"/>
              <w:ind w:left="-16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2" w:type="dxa"/>
            <w:vAlign w:val="bottom"/>
          </w:tcPr>
          <w:p w14:paraId="77752744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647048A6" w14:textId="289A3844" w:rsidR="00E55654" w:rsidRPr="00381897" w:rsidRDefault="00E55654" w:rsidP="002D297A">
            <w:pPr>
              <w:tabs>
                <w:tab w:val="clear" w:pos="227"/>
                <w:tab w:val="clear" w:pos="454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มูลค่าต่อหน่วย</w:t>
            </w:r>
          </w:p>
        </w:tc>
        <w:tc>
          <w:tcPr>
            <w:tcW w:w="240" w:type="dxa"/>
            <w:vAlign w:val="bottom"/>
          </w:tcPr>
          <w:p w14:paraId="429FE657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0B546FE0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49" w:type="dxa"/>
            <w:vAlign w:val="bottom"/>
          </w:tcPr>
          <w:p w14:paraId="415496CD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652A19AD" w14:textId="77777777" w:rsidR="00E55654" w:rsidRPr="00381897" w:rsidRDefault="00E55654" w:rsidP="001A5043">
            <w:pPr>
              <w:spacing w:line="240" w:lineRule="auto"/>
              <w:ind w:left="-16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จำนวนเงิน</w:t>
            </w:r>
          </w:p>
        </w:tc>
      </w:tr>
      <w:tr w:rsidR="00E55654" w:rsidRPr="00381897" w14:paraId="2C901393" w14:textId="77777777" w:rsidTr="00BC76AA">
        <w:trPr>
          <w:gridAfter w:val="1"/>
          <w:wAfter w:w="7" w:type="dxa"/>
        </w:trPr>
        <w:tc>
          <w:tcPr>
            <w:tcW w:w="2819" w:type="dxa"/>
            <w:vAlign w:val="bottom"/>
          </w:tcPr>
          <w:p w14:paraId="65F82004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16" w:type="dxa"/>
            <w:vAlign w:val="bottom"/>
          </w:tcPr>
          <w:p w14:paraId="12C4F923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247" w:type="dxa"/>
            <w:vAlign w:val="bottom"/>
          </w:tcPr>
          <w:p w14:paraId="29967A60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0CE1735E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(พันหน่วย/พันบาท)</w:t>
            </w:r>
          </w:p>
        </w:tc>
        <w:tc>
          <w:tcPr>
            <w:tcW w:w="242" w:type="dxa"/>
            <w:vAlign w:val="bottom"/>
          </w:tcPr>
          <w:p w14:paraId="4013A35B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4C6EBB77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240" w:type="dxa"/>
            <w:vAlign w:val="bottom"/>
          </w:tcPr>
          <w:p w14:paraId="4F1AA32A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4BF2616B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(พันหน่วย/พันบาท)</w:t>
            </w:r>
          </w:p>
        </w:tc>
      </w:tr>
      <w:tr w:rsidR="006B62FB" w:rsidRPr="00381897" w14:paraId="6F6C90E4" w14:textId="77777777" w:rsidTr="00A03501">
        <w:tc>
          <w:tcPr>
            <w:tcW w:w="2819" w:type="dxa"/>
          </w:tcPr>
          <w:p w14:paraId="2E4BAFBE" w14:textId="0233BB7B" w:rsidR="006B62FB" w:rsidRPr="00381897" w:rsidRDefault="006B62FB" w:rsidP="006B62FB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ทุนจดทะเบียนและทุนที่</w:t>
            </w:r>
          </w:p>
          <w:p w14:paraId="28A1CE7D" w14:textId="77777777" w:rsidR="006B62FB" w:rsidRPr="00381897" w:rsidRDefault="006B62FB" w:rsidP="006B62FB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ได้รับจากผู้ถือหน่วยทรัสต์ </w:t>
            </w:r>
          </w:p>
        </w:tc>
        <w:tc>
          <w:tcPr>
            <w:tcW w:w="916" w:type="dxa"/>
            <w:vAlign w:val="bottom"/>
          </w:tcPr>
          <w:p w14:paraId="6910A1A7" w14:textId="1F2B9334" w:rsidR="006B62FB" w:rsidRPr="00811815" w:rsidRDefault="00455918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7" w:type="dxa"/>
            <w:vAlign w:val="bottom"/>
          </w:tcPr>
          <w:p w14:paraId="3E1667FF" w14:textId="77777777" w:rsidR="006B62FB" w:rsidRPr="00252A31" w:rsidRDefault="006B62FB" w:rsidP="006B62FB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34ECDAA3" w14:textId="1BD1CDCF" w:rsidR="006B62FB" w:rsidRPr="00801CFC" w:rsidRDefault="00455918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37" w:type="dxa"/>
            <w:vAlign w:val="bottom"/>
          </w:tcPr>
          <w:p w14:paraId="7D8C7B99" w14:textId="77777777" w:rsidR="006B62FB" w:rsidRPr="00252A31" w:rsidRDefault="006B62FB" w:rsidP="006B62FB">
            <w:pPr>
              <w:tabs>
                <w:tab w:val="clear" w:pos="4451"/>
                <w:tab w:val="clear" w:pos="4678"/>
                <w:tab w:val="left" w:pos="57"/>
                <w:tab w:val="decimal" w:pos="740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5B4AFF26" w14:textId="2C29A1D8" w:rsidR="006B62FB" w:rsidRPr="002D774B" w:rsidRDefault="00455918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10" w:right="70" w:firstLine="9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3,300,649</w:t>
            </w:r>
          </w:p>
        </w:tc>
        <w:tc>
          <w:tcPr>
            <w:tcW w:w="242" w:type="dxa"/>
            <w:vAlign w:val="bottom"/>
          </w:tcPr>
          <w:p w14:paraId="672B2FC4" w14:textId="77777777" w:rsidR="006B62FB" w:rsidRPr="00B32E51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46731C9" w14:textId="2F1D98B4" w:rsidR="006B62FB" w:rsidRPr="006B62FB" w:rsidRDefault="006B62FB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0" w:type="dxa"/>
            <w:vAlign w:val="bottom"/>
          </w:tcPr>
          <w:p w14:paraId="75EDBFDC" w14:textId="77777777" w:rsidR="006B62FB" w:rsidRPr="006B62FB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DBB3B81" w14:textId="67AFCFBB" w:rsidR="006B62FB" w:rsidRPr="006B62FB" w:rsidRDefault="006B62FB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49" w:type="dxa"/>
            <w:vAlign w:val="bottom"/>
          </w:tcPr>
          <w:p w14:paraId="42E6A86B" w14:textId="77777777" w:rsidR="006B62FB" w:rsidRPr="006B62FB" w:rsidRDefault="006B62FB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bottom"/>
          </w:tcPr>
          <w:p w14:paraId="65FB294E" w14:textId="16A05D03" w:rsidR="006B62FB" w:rsidRPr="006B62FB" w:rsidRDefault="006B62FB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3,300,649</w:t>
            </w:r>
          </w:p>
        </w:tc>
      </w:tr>
      <w:tr w:rsidR="006B62FB" w:rsidRPr="00381897" w14:paraId="5023A7C7" w14:textId="77777777" w:rsidTr="00BC76AA">
        <w:tc>
          <w:tcPr>
            <w:tcW w:w="2819" w:type="dxa"/>
          </w:tcPr>
          <w:p w14:paraId="32FF68D3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16" w:type="dxa"/>
          </w:tcPr>
          <w:p w14:paraId="44628AB9" w14:textId="77777777" w:rsidR="006B62FB" w:rsidRPr="00252A31" w:rsidRDefault="006B62FB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47" w:type="dxa"/>
          </w:tcPr>
          <w:p w14:paraId="1370C17D" w14:textId="77777777" w:rsidR="006B62FB" w:rsidRPr="00252A31" w:rsidRDefault="006B62FB" w:rsidP="006B62FB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67BB8990" w14:textId="77777777" w:rsidR="006B62FB" w:rsidRPr="00252A31" w:rsidRDefault="006B62FB" w:rsidP="006B62FB">
            <w:pPr>
              <w:tabs>
                <w:tab w:val="decimal" w:pos="740"/>
              </w:tabs>
              <w:spacing w:line="240" w:lineRule="auto"/>
              <w:ind w:right="-60" w:hanging="26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993926" w14:textId="77777777" w:rsidR="006B62FB" w:rsidRPr="00252A31" w:rsidRDefault="006B62FB" w:rsidP="006B62FB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132267F" w14:textId="77777777" w:rsidR="006B62FB" w:rsidRPr="00252A31" w:rsidRDefault="006B62FB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534"/>
              </w:tabs>
              <w:spacing w:line="240" w:lineRule="auto"/>
              <w:ind w:left="-110" w:right="70" w:firstLine="9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42" w:type="dxa"/>
          </w:tcPr>
          <w:p w14:paraId="6BFB98BF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2E1FC396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9F100F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837DCA0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9" w:type="dxa"/>
          </w:tcPr>
          <w:p w14:paraId="7217C368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14B07275" w14:textId="77777777" w:rsidR="006B62FB" w:rsidRPr="00381897" w:rsidRDefault="006B62FB" w:rsidP="006B62FB">
            <w:pPr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004E7" w:rsidRPr="00381897" w14:paraId="762708FF" w14:textId="77777777" w:rsidTr="00B72FAC">
        <w:tc>
          <w:tcPr>
            <w:tcW w:w="2819" w:type="dxa"/>
          </w:tcPr>
          <w:p w14:paraId="02E85CC1" w14:textId="2918A2A1" w:rsidR="001004E7" w:rsidRPr="00381897" w:rsidRDefault="001004E7" w:rsidP="001004E7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หน่วยทรัสต์ต้น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916" w:type="dxa"/>
          </w:tcPr>
          <w:p w14:paraId="21941660" w14:textId="110839C9" w:rsidR="001004E7" w:rsidRPr="005632B2" w:rsidRDefault="001004E7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19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7" w:type="dxa"/>
          </w:tcPr>
          <w:p w14:paraId="492B1579" w14:textId="77777777" w:rsidR="001004E7" w:rsidRPr="00252A31" w:rsidRDefault="001004E7" w:rsidP="001004E7">
            <w:pPr>
              <w:tabs>
                <w:tab w:val="decimal" w:pos="160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14E3B06E" w14:textId="4D3297B7" w:rsidR="001004E7" w:rsidRPr="00A01807" w:rsidRDefault="001004E7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37" w:type="dxa"/>
          </w:tcPr>
          <w:p w14:paraId="7DF42DE5" w14:textId="77777777" w:rsidR="001004E7" w:rsidRPr="00252A31" w:rsidRDefault="001004E7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1066"/>
              </w:tabs>
              <w:spacing w:line="240" w:lineRule="auto"/>
              <w:ind w:right="6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B91A467" w14:textId="4F9FEB12" w:rsidR="001004E7" w:rsidRPr="00252A31" w:rsidRDefault="001004E7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left" w:pos="78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19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3,300,649</w:t>
            </w:r>
          </w:p>
        </w:tc>
        <w:tc>
          <w:tcPr>
            <w:tcW w:w="242" w:type="dxa"/>
          </w:tcPr>
          <w:p w14:paraId="3D5CC0C9" w14:textId="77777777" w:rsidR="001004E7" w:rsidRPr="00381897" w:rsidRDefault="001004E7" w:rsidP="001004E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2A5CAFCB" w14:textId="6D0B6BC3" w:rsidR="001004E7" w:rsidRPr="005632B2" w:rsidRDefault="001004E7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9.2233</w:t>
            </w:r>
          </w:p>
        </w:tc>
        <w:tc>
          <w:tcPr>
            <w:tcW w:w="240" w:type="dxa"/>
          </w:tcPr>
          <w:p w14:paraId="40D0D13E" w14:textId="77777777" w:rsidR="001004E7" w:rsidRPr="00381897" w:rsidRDefault="001004E7" w:rsidP="001004E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25F810D7" w14:textId="1ACC1E0B" w:rsidR="001004E7" w:rsidRPr="00381897" w:rsidRDefault="001004E7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49" w:type="dxa"/>
          </w:tcPr>
          <w:p w14:paraId="38AACF5D" w14:textId="77777777" w:rsidR="001004E7" w:rsidRPr="00381897" w:rsidRDefault="001004E7" w:rsidP="001004E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0BE1F2AA" w14:textId="328F8D1E" w:rsidR="001004E7" w:rsidRPr="00381897" w:rsidRDefault="001004E7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3,401,553</w:t>
            </w:r>
          </w:p>
        </w:tc>
      </w:tr>
      <w:tr w:rsidR="000E79BE" w:rsidRPr="00381897" w14:paraId="258D4060" w14:textId="77777777" w:rsidTr="00225F9D">
        <w:tc>
          <w:tcPr>
            <w:tcW w:w="2819" w:type="dxa"/>
          </w:tcPr>
          <w:p w14:paraId="723115FA" w14:textId="54555B30" w:rsidR="000E79BE" w:rsidRPr="00381897" w:rsidRDefault="000E79BE" w:rsidP="000E79BE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</w:t>
            </w:r>
          </w:p>
        </w:tc>
        <w:tc>
          <w:tcPr>
            <w:tcW w:w="916" w:type="dxa"/>
          </w:tcPr>
          <w:p w14:paraId="05FE3F36" w14:textId="05F5911D" w:rsidR="000E79BE" w:rsidRPr="005632B2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7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5CB9D3D" w14:textId="77777777" w:rsidR="000E79BE" w:rsidRPr="00252A31" w:rsidRDefault="000E79BE" w:rsidP="000E79BE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6F5BDD7D" w14:textId="7AE35969" w:rsidR="000E79BE" w:rsidRPr="006F7AD5" w:rsidRDefault="000E79BE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24CE452" w14:textId="77777777" w:rsidR="000E79BE" w:rsidRPr="00252A31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ADFE472" w14:textId="5496C7CD" w:rsidR="000E79BE" w:rsidRPr="00252A31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A4BCE45" w14:textId="77777777" w:rsidR="000E79BE" w:rsidRPr="00381897" w:rsidRDefault="000E79BE" w:rsidP="000E79BE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1934F347" w14:textId="617D920D" w:rsidR="000E79BE" w:rsidRPr="005632B2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(0.1678)</w:t>
            </w:r>
          </w:p>
        </w:tc>
        <w:tc>
          <w:tcPr>
            <w:tcW w:w="240" w:type="dxa"/>
          </w:tcPr>
          <w:p w14:paraId="1F65A5D7" w14:textId="77777777" w:rsidR="000E79BE" w:rsidRPr="00381897" w:rsidRDefault="000E79BE" w:rsidP="000E79B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1997E1AE" w14:textId="512078FE" w:rsidR="000E79BE" w:rsidRPr="00381897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72B98901" w14:textId="77777777" w:rsidR="000E79BE" w:rsidRPr="00381897" w:rsidRDefault="000E79BE" w:rsidP="000E79B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52C9DF6D" w14:textId="3D908DA6" w:rsidR="000E79BE" w:rsidRPr="00381897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(61,885)</w:t>
            </w:r>
          </w:p>
        </w:tc>
      </w:tr>
      <w:tr w:rsidR="000E79BE" w:rsidRPr="00381897" w14:paraId="0A0B8C30" w14:textId="77777777" w:rsidTr="00225F9D">
        <w:tc>
          <w:tcPr>
            <w:tcW w:w="2819" w:type="dxa"/>
          </w:tcPr>
          <w:p w14:paraId="5291030A" w14:textId="053ACA13" w:rsidR="000E79BE" w:rsidRPr="00381897" w:rsidRDefault="000E79BE" w:rsidP="000E79BE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</w:t>
            </w:r>
          </w:p>
        </w:tc>
        <w:tc>
          <w:tcPr>
            <w:tcW w:w="916" w:type="dxa"/>
          </w:tcPr>
          <w:p w14:paraId="32E8093F" w14:textId="38CCBF02" w:rsidR="000E79BE" w:rsidRPr="005632B2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7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AB79294" w14:textId="77777777" w:rsidR="000E79BE" w:rsidRPr="00252A31" w:rsidRDefault="000E79BE" w:rsidP="000E79BE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3F7EDF54" w14:textId="7EE9FA31" w:rsidR="000E79BE" w:rsidRPr="006F7AD5" w:rsidRDefault="000E79BE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4A6FC3" w14:textId="77777777" w:rsidR="000E79BE" w:rsidRPr="00252A31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FAE41F1" w14:textId="2AAD4F97" w:rsidR="000E79BE" w:rsidRPr="00252A31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left" w:pos="78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B247392" w14:textId="27FCBFAE" w:rsidR="000E79BE" w:rsidRPr="00381897" w:rsidRDefault="000E79BE" w:rsidP="000E79BE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40729626" w14:textId="52008F5D" w:rsidR="000E79BE" w:rsidRPr="005632B2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(0.0725)</w:t>
            </w:r>
          </w:p>
        </w:tc>
        <w:tc>
          <w:tcPr>
            <w:tcW w:w="240" w:type="dxa"/>
          </w:tcPr>
          <w:p w14:paraId="06F6F378" w14:textId="77777777" w:rsidR="000E79BE" w:rsidRPr="00381897" w:rsidRDefault="000E79BE" w:rsidP="000E79B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4AE6F6E5" w14:textId="6CA7818D" w:rsidR="000E79BE" w:rsidRPr="00381897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199A80CA" w14:textId="77777777" w:rsidR="000E79BE" w:rsidRPr="00381897" w:rsidRDefault="000E79BE" w:rsidP="000E79B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574B97CE" w14:textId="3D618D6B" w:rsidR="000E79BE" w:rsidRPr="00381897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(26,738)</w:t>
            </w:r>
          </w:p>
        </w:tc>
      </w:tr>
      <w:tr w:rsidR="000E79BE" w:rsidRPr="00381897" w14:paraId="19AE7BCE" w14:textId="77777777" w:rsidTr="00225F9D">
        <w:tc>
          <w:tcPr>
            <w:tcW w:w="2819" w:type="dxa"/>
          </w:tcPr>
          <w:p w14:paraId="559CD547" w14:textId="0F6A6C7E" w:rsidR="000E79BE" w:rsidRPr="00252A31" w:rsidRDefault="000E79BE" w:rsidP="000E79BE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916" w:type="dxa"/>
          </w:tcPr>
          <w:p w14:paraId="7CAEDA35" w14:textId="21C86F6B" w:rsidR="000E79BE" w:rsidRPr="005632B2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7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AF62627" w14:textId="77777777" w:rsidR="000E79BE" w:rsidRPr="00252A31" w:rsidRDefault="000E79BE" w:rsidP="000E79BE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0228C99" w14:textId="71301D1D" w:rsidR="000E79BE" w:rsidRPr="006F7AD5" w:rsidRDefault="000E79BE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87888AC" w14:textId="77777777" w:rsidR="000E79BE" w:rsidRPr="00252A31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3200614" w14:textId="55D325D3" w:rsidR="000E79BE" w:rsidRPr="00252A31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left" w:pos="78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E95EDB3" w14:textId="77777777" w:rsidR="000E79BE" w:rsidRPr="00381897" w:rsidRDefault="000E79BE" w:rsidP="000E79BE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58CCF453" w14:textId="26CEF335" w:rsidR="000E79BE" w:rsidRPr="005632B2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(0.0333)</w:t>
            </w:r>
          </w:p>
        </w:tc>
        <w:tc>
          <w:tcPr>
            <w:tcW w:w="240" w:type="dxa"/>
          </w:tcPr>
          <w:p w14:paraId="49C5EE24" w14:textId="77777777" w:rsidR="000E79BE" w:rsidRPr="00381897" w:rsidRDefault="000E79BE" w:rsidP="000E79B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94DBAB0" w14:textId="129EE2B1" w:rsidR="000E79BE" w:rsidRPr="00252A31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5FFC316" w14:textId="77777777" w:rsidR="000E79BE" w:rsidRPr="00381897" w:rsidRDefault="000E79BE" w:rsidP="000E79B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14:paraId="7FEBF1F7" w14:textId="57092D7A" w:rsidR="000E79BE" w:rsidRPr="00252A31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(12,281)</w:t>
            </w:r>
          </w:p>
        </w:tc>
      </w:tr>
      <w:tr w:rsidR="000E79BE" w:rsidRPr="00381897" w14:paraId="1074F4C5" w14:textId="77777777" w:rsidTr="00440055">
        <w:tc>
          <w:tcPr>
            <w:tcW w:w="2819" w:type="dxa"/>
          </w:tcPr>
          <w:p w14:paraId="780DB273" w14:textId="6FF05758" w:rsidR="000E79BE" w:rsidRPr="00381897" w:rsidRDefault="000E79BE" w:rsidP="000E79BE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หน่วยทรัสต์สิ้น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916" w:type="dxa"/>
          </w:tcPr>
          <w:p w14:paraId="1D8DF1C8" w14:textId="58696EA8" w:rsidR="000E79BE" w:rsidRPr="00B16BE7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9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16BE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7" w:type="dxa"/>
          </w:tcPr>
          <w:p w14:paraId="698138E8" w14:textId="77777777" w:rsidR="000E79BE" w:rsidRPr="00B16BE7" w:rsidRDefault="000E79BE" w:rsidP="000E79BE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1D70FF6A" w14:textId="5FC711C6" w:rsidR="000E79BE" w:rsidRPr="00B16BE7" w:rsidRDefault="000E79BE" w:rsidP="0010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16BE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37" w:type="dxa"/>
          </w:tcPr>
          <w:p w14:paraId="130344E6" w14:textId="77777777" w:rsidR="000E79BE" w:rsidRPr="00B16BE7" w:rsidRDefault="000E79BE" w:rsidP="000E79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7F76F8A7" w14:textId="7301D2FC" w:rsidR="000E79BE" w:rsidRPr="00B16BE7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left" w:pos="78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16BE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3,300,649</w:t>
            </w:r>
          </w:p>
        </w:tc>
        <w:tc>
          <w:tcPr>
            <w:tcW w:w="242" w:type="dxa"/>
          </w:tcPr>
          <w:p w14:paraId="122E1B5A" w14:textId="77777777" w:rsidR="000E79BE" w:rsidRPr="00381897" w:rsidRDefault="000E79BE" w:rsidP="000E79B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0DDC08C4" w14:textId="46BB8475" w:rsidR="000E79BE" w:rsidRPr="006B62FB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0" w:type="dxa"/>
          </w:tcPr>
          <w:p w14:paraId="4D48FC1A" w14:textId="77777777" w:rsidR="000E79BE" w:rsidRPr="006B62FB" w:rsidRDefault="000E79BE" w:rsidP="000E79B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3FC546E" w14:textId="702CDF4E" w:rsidR="000E79BE" w:rsidRPr="006B62FB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49" w:type="dxa"/>
          </w:tcPr>
          <w:p w14:paraId="023FB16B" w14:textId="77777777" w:rsidR="000E79BE" w:rsidRPr="006B62FB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604D9" w14:textId="32DAFE16" w:rsidR="000E79BE" w:rsidRPr="006B62FB" w:rsidRDefault="000E79BE" w:rsidP="000E7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3,300,649</w:t>
            </w:r>
          </w:p>
        </w:tc>
      </w:tr>
    </w:tbl>
    <w:p w14:paraId="334C43F5" w14:textId="77777777" w:rsidR="00455918" w:rsidRDefault="00455918" w:rsidP="00384CE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B4673" w14:textId="47858964" w:rsidR="006B7104" w:rsidRPr="00DF51BA" w:rsidRDefault="006B7104" w:rsidP="006B710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DF51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กำไรสะสม</w:t>
      </w:r>
    </w:p>
    <w:p w14:paraId="77EAAA5B" w14:textId="77777777" w:rsidR="006B7104" w:rsidRPr="00AC7BC8" w:rsidRDefault="006B7104" w:rsidP="00AC7BC8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85DBE" w14:textId="62C0CA64" w:rsidR="004F34FA" w:rsidRPr="00426EF5" w:rsidRDefault="004F34FA" w:rsidP="004F34F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6EF5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รายการเคลื่อนไหวของกำไรสะสมสำหรับงวด</w:t>
      </w:r>
      <w:r w:rsidR="006476C1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Pr="00426EF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8D45E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31 </w:t>
      </w:r>
      <w:r w:rsidR="008D45E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Pr="00426EF5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19261B1E" w14:textId="5556538D" w:rsidR="006D4EB6" w:rsidRPr="005C40AF" w:rsidRDefault="006D4EB6" w:rsidP="006D4EB6">
      <w:pPr>
        <w:spacing w:line="0" w:lineRule="atLeast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90"/>
        <w:gridCol w:w="1260"/>
        <w:gridCol w:w="270"/>
        <w:gridCol w:w="1170"/>
      </w:tblGrid>
      <w:tr w:rsidR="003D44E7" w:rsidRPr="00DF51BA" w14:paraId="56452D5D" w14:textId="77777777" w:rsidTr="00070206">
        <w:trPr>
          <w:cantSplit/>
          <w:tblHeader/>
        </w:trPr>
        <w:tc>
          <w:tcPr>
            <w:tcW w:w="5490" w:type="dxa"/>
          </w:tcPr>
          <w:p w14:paraId="23874958" w14:textId="77777777" w:rsidR="003D44E7" w:rsidRPr="00DF51BA" w:rsidRDefault="003D44E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15727D" w14:textId="77777777" w:rsidR="003D44E7" w:rsidRPr="00DF51BA" w:rsidRDefault="003D44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09D5DDC3" w14:textId="74F7BCAA" w:rsidR="003D44E7" w:rsidRPr="00252A31" w:rsidRDefault="003D44E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8D45E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A925BA" w14:textId="77777777" w:rsidR="003D44E7" w:rsidRPr="00252A31" w:rsidRDefault="003D44E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95100" w14:textId="2C429934" w:rsidR="003D44E7" w:rsidRPr="00252A31" w:rsidRDefault="00252A31">
            <w:pPr>
              <w:pStyle w:val="Heading9"/>
              <w:keepNext w:val="0"/>
              <w:ind w:right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</w:pPr>
            <w:r w:rsidRPr="00252A31">
              <w:rPr>
                <w:rFonts w:asciiTheme="majorBidi" w:hAnsiTheme="majorBidi" w:cstheme="majorBidi"/>
                <w:b w:val="0"/>
                <w:bCs w:val="0"/>
                <w:spacing w:val="-4"/>
              </w:rPr>
              <w:t>256</w:t>
            </w:r>
            <w:r w:rsidR="008D45EF">
              <w:rPr>
                <w:rFonts w:asciiTheme="majorBidi" w:hAnsiTheme="majorBidi" w:cstheme="majorBidi"/>
                <w:b w:val="0"/>
                <w:bCs w:val="0"/>
                <w:spacing w:val="-4"/>
              </w:rPr>
              <w:t>8</w:t>
            </w:r>
          </w:p>
        </w:tc>
      </w:tr>
      <w:tr w:rsidR="003D44E7" w:rsidRPr="00DF51BA" w14:paraId="0F259BC5" w14:textId="77777777" w:rsidTr="00070206">
        <w:trPr>
          <w:cantSplit/>
          <w:tblHeader/>
        </w:trPr>
        <w:tc>
          <w:tcPr>
            <w:tcW w:w="5490" w:type="dxa"/>
          </w:tcPr>
          <w:p w14:paraId="36EA23C0" w14:textId="77777777" w:rsidR="003D44E7" w:rsidRPr="00DF51BA" w:rsidRDefault="003D44E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6A43DB" w14:textId="77777777" w:rsidR="003D44E7" w:rsidRPr="00DF51BA" w:rsidRDefault="003D44E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ABA10DC" w14:textId="77777777" w:rsidR="003D44E7" w:rsidRPr="00DF51BA" w:rsidRDefault="003D44E7">
            <w:pPr>
              <w:pStyle w:val="Heading9"/>
              <w:keepNext w:val="0"/>
              <w:ind w:right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</w:pPr>
            <w:r w:rsidRPr="00DF51BA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  <w:lang w:val="en-GB"/>
              </w:rPr>
              <w:t>(พันบาท)</w:t>
            </w:r>
          </w:p>
        </w:tc>
      </w:tr>
      <w:tr w:rsidR="00CB04B5" w:rsidRPr="00DF51BA" w14:paraId="31C417E1" w14:textId="77777777" w:rsidTr="00070206">
        <w:trPr>
          <w:cantSplit/>
        </w:trPr>
        <w:tc>
          <w:tcPr>
            <w:tcW w:w="5490" w:type="dxa"/>
            <w:vAlign w:val="center"/>
          </w:tcPr>
          <w:p w14:paraId="30D591DC" w14:textId="77777777" w:rsidR="00CB04B5" w:rsidRPr="00DF51BA" w:rsidRDefault="00CB04B5" w:rsidP="00CB04B5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990" w:type="dxa"/>
          </w:tcPr>
          <w:p w14:paraId="0C496EBB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29AC2F" w14:textId="1B56B4F6" w:rsidR="00CB04B5" w:rsidRPr="002E4D10" w:rsidRDefault="006476C1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67,62</w:t>
            </w:r>
            <w:r w:rsidR="00AF30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BF8660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930217" w14:textId="474D3DE8" w:rsidR="00CB04B5" w:rsidRPr="001A4171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4171">
              <w:rPr>
                <w:rFonts w:asciiTheme="majorBidi" w:eastAsia="Times New Roman" w:hAnsiTheme="majorBidi" w:cstheme="majorBidi"/>
                <w:sz w:val="30"/>
                <w:szCs w:val="30"/>
              </w:rPr>
              <w:t>(43,081)</w:t>
            </w:r>
          </w:p>
        </w:tc>
      </w:tr>
      <w:tr w:rsidR="00CB04B5" w:rsidRPr="00DF51BA" w14:paraId="541E4773" w14:textId="77777777" w:rsidTr="00070206">
        <w:trPr>
          <w:cantSplit/>
        </w:trPr>
        <w:tc>
          <w:tcPr>
            <w:tcW w:w="5490" w:type="dxa"/>
            <w:vAlign w:val="center"/>
          </w:tcPr>
          <w:p w14:paraId="4AD4DF51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บวก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กำไรจากการลงทุนสุทธิ</w:t>
            </w:r>
          </w:p>
        </w:tc>
        <w:tc>
          <w:tcPr>
            <w:tcW w:w="990" w:type="dxa"/>
          </w:tcPr>
          <w:p w14:paraId="6387F254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685A6D" w14:textId="570CF44C" w:rsidR="00CB04B5" w:rsidRPr="002E4D10" w:rsidRDefault="0056167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78,26</w:t>
            </w:r>
            <w:r w:rsidR="007A115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62069A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4174B" w14:textId="12C49353" w:rsidR="00CB04B5" w:rsidRPr="001A4171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41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75,249</w:t>
            </w:r>
          </w:p>
        </w:tc>
      </w:tr>
      <w:tr w:rsidR="00CB04B5" w:rsidRPr="00DF51BA" w14:paraId="5BD2B43F" w14:textId="77777777" w:rsidTr="00070206">
        <w:trPr>
          <w:cantSplit/>
        </w:trPr>
        <w:tc>
          <w:tcPr>
            <w:tcW w:w="5490" w:type="dxa"/>
            <w:vAlign w:val="center"/>
          </w:tcPr>
          <w:p w14:paraId="28A7F141" w14:textId="4D4BF39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30" w:hanging="43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="0007020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="0007020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DF51BA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สุทธิจากการเปลี่ยนแปลงในมูลค่ายุติธรรม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ของ</w:t>
            </w:r>
          </w:p>
        </w:tc>
        <w:tc>
          <w:tcPr>
            <w:tcW w:w="990" w:type="dxa"/>
          </w:tcPr>
          <w:p w14:paraId="4DDF025C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A62A7" w14:textId="77777777" w:rsidR="00CB04B5" w:rsidRPr="002E4D10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79BB4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FD05C2" w14:textId="77777777" w:rsidR="00CB04B5" w:rsidRPr="00252A31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4B5" w:rsidRPr="00DF51BA" w14:paraId="177F8278" w14:textId="77777777" w:rsidTr="00070206">
        <w:trPr>
          <w:cantSplit/>
        </w:trPr>
        <w:tc>
          <w:tcPr>
            <w:tcW w:w="5490" w:type="dxa"/>
            <w:vAlign w:val="center"/>
          </w:tcPr>
          <w:p w14:paraId="3D59CDBF" w14:textId="630C0F47" w:rsidR="00CB04B5" w:rsidRPr="00DF51BA" w:rsidRDefault="00CB04B5" w:rsidP="00CB04B5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เงินลงทุนในสิทธิการเช่าอสังหาริมทรัพย์</w:t>
            </w:r>
          </w:p>
        </w:tc>
        <w:tc>
          <w:tcPr>
            <w:tcW w:w="990" w:type="dxa"/>
          </w:tcPr>
          <w:p w14:paraId="3936F1B4" w14:textId="77777777" w:rsidR="00CB04B5" w:rsidRPr="00DF51BA" w:rsidRDefault="00CB04B5" w:rsidP="00CB04B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0BE34DA7" w14:textId="57CC258B" w:rsidR="00CB04B5" w:rsidRPr="002E4D10" w:rsidRDefault="008E3167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  <w:r w:rsidR="00BA1F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26A92E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351551" w14:textId="377C9DFD" w:rsidR="00CB04B5" w:rsidRPr="004F34FA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</w:t>
            </w:r>
            <w:r w:rsidRPr="00B131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686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CB04B5" w:rsidRPr="00DF51BA" w14:paraId="32224395" w14:textId="77777777" w:rsidTr="00070206">
        <w:trPr>
          <w:cantSplit/>
        </w:trPr>
        <w:tc>
          <w:tcPr>
            <w:tcW w:w="5490" w:type="dxa"/>
            <w:vAlign w:val="center"/>
          </w:tcPr>
          <w:p w14:paraId="11BCF85C" w14:textId="75CCB7A7" w:rsidR="00CB04B5" w:rsidRPr="00DF51BA" w:rsidRDefault="00CB04B5" w:rsidP="00070206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="0007020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="00FC4B0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</w:t>
            </w:r>
            <w:r w:rsidR="0007020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สุทธิจากการเปลี่ยนแปลงในมูลค่ายุติธรรมของ</w:t>
            </w:r>
          </w:p>
        </w:tc>
        <w:tc>
          <w:tcPr>
            <w:tcW w:w="990" w:type="dxa"/>
          </w:tcPr>
          <w:p w14:paraId="19908ED5" w14:textId="77777777" w:rsidR="00CB04B5" w:rsidRPr="00DF51BA" w:rsidRDefault="00CB04B5" w:rsidP="00CB04B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C437B3" w14:textId="77777777" w:rsidR="00CB04B5" w:rsidRPr="002E4D10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9C251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C073AB" w14:textId="77777777" w:rsidR="00CB04B5" w:rsidRPr="00252A31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4B5" w:rsidRPr="00DF51BA" w14:paraId="019785AE" w14:textId="77777777" w:rsidTr="00070206">
        <w:trPr>
          <w:cantSplit/>
        </w:trPr>
        <w:tc>
          <w:tcPr>
            <w:tcW w:w="5490" w:type="dxa"/>
            <w:vAlign w:val="center"/>
          </w:tcPr>
          <w:p w14:paraId="67878A83" w14:textId="52D5AB1A" w:rsidR="00CB04B5" w:rsidRPr="00DF51BA" w:rsidRDefault="00CB04B5" w:rsidP="00CB04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55D9A632" w14:textId="51A84076" w:rsidR="00CB04B5" w:rsidRPr="00DF51BA" w:rsidRDefault="00CB04B5" w:rsidP="00CB04B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19C9A781" w14:textId="09F54879" w:rsidR="00CB04B5" w:rsidRPr="002E4D10" w:rsidRDefault="008E3167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2BC372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F5E678" w14:textId="3A2CE956" w:rsidR="00CB04B5" w:rsidRPr="00984D17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(61)</w:t>
            </w:r>
          </w:p>
        </w:tc>
      </w:tr>
      <w:tr w:rsidR="00CB04B5" w:rsidRPr="00DF51BA" w14:paraId="2AAD8197" w14:textId="77777777" w:rsidTr="00070206">
        <w:trPr>
          <w:cantSplit/>
        </w:trPr>
        <w:tc>
          <w:tcPr>
            <w:tcW w:w="5490" w:type="dxa"/>
            <w:vAlign w:val="center"/>
          </w:tcPr>
          <w:p w14:paraId="29F8DB73" w14:textId="77777777" w:rsidR="00CB04B5" w:rsidRPr="00DF51BA" w:rsidRDefault="00CB04B5" w:rsidP="00CB04B5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DF51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การแบ่งปันส่วนทุนให้ผู้ถือหน่วยทรัสต์</w:t>
            </w:r>
          </w:p>
        </w:tc>
        <w:tc>
          <w:tcPr>
            <w:tcW w:w="990" w:type="dxa"/>
          </w:tcPr>
          <w:p w14:paraId="4B0781ED" w14:textId="2347DCBF" w:rsidR="00CB04B5" w:rsidRPr="00DF51BA" w:rsidRDefault="00CB04B5" w:rsidP="00CB04B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102EF2" w14:textId="182FBF79" w:rsidR="00CB04B5" w:rsidRPr="002E4D10" w:rsidRDefault="004A4A07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(67,62</w:t>
            </w:r>
            <w:r w:rsidR="003D6C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E5EF8D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3D4F4" w14:textId="6F80AB2A" w:rsidR="00CB04B5" w:rsidRPr="001A4171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B04B5" w:rsidRPr="00DF51BA" w14:paraId="441929B8" w14:textId="77777777" w:rsidTr="00070206">
        <w:trPr>
          <w:cantSplit/>
        </w:trPr>
        <w:tc>
          <w:tcPr>
            <w:tcW w:w="5490" w:type="dxa"/>
            <w:vAlign w:val="center"/>
          </w:tcPr>
          <w:p w14:paraId="5D513560" w14:textId="77777777" w:rsidR="00CB04B5" w:rsidRPr="00DF51BA" w:rsidRDefault="00CB04B5" w:rsidP="00CB04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90" w:type="dxa"/>
          </w:tcPr>
          <w:p w14:paraId="0F799492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455FB5" w14:textId="606A3842" w:rsidR="00CB04B5" w:rsidRPr="005308BD" w:rsidRDefault="009C60E9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78,4</w:t>
            </w:r>
            <w:r w:rsidR="00AB0A9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6E758535" w14:textId="77777777" w:rsidR="00CB04B5" w:rsidRPr="005308BD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43605" w14:textId="6A7FE588" w:rsidR="00CB04B5" w:rsidRPr="001A4171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A417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30,421</w:t>
            </w:r>
          </w:p>
        </w:tc>
      </w:tr>
      <w:tr w:rsidR="00CB04B5" w:rsidRPr="002A692E" w14:paraId="2CB65AED" w14:textId="77777777" w:rsidTr="00070206">
        <w:trPr>
          <w:cantSplit/>
        </w:trPr>
        <w:tc>
          <w:tcPr>
            <w:tcW w:w="5490" w:type="dxa"/>
            <w:vAlign w:val="center"/>
          </w:tcPr>
          <w:p w14:paraId="146251C3" w14:textId="713FFF5C" w:rsidR="00CB04B5" w:rsidRPr="00DF51BA" w:rsidRDefault="00CB04B5" w:rsidP="00CB04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1AE7581F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2C4C2B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2DC39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F773EF0" w14:textId="20FB2C4F" w:rsidR="00CB04B5" w:rsidRPr="001A4171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A417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67,62</w:t>
            </w:r>
            <w:r w:rsidR="00AF30F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</w:t>
            </w:r>
          </w:p>
        </w:tc>
      </w:tr>
    </w:tbl>
    <w:p w14:paraId="0B40B349" w14:textId="77777777" w:rsidR="009E1F23" w:rsidRPr="005C40AF" w:rsidRDefault="009E1F23" w:rsidP="00DF51BA">
      <w:pPr>
        <w:spacing w:line="0" w:lineRule="atLeast"/>
        <w:rPr>
          <w:rFonts w:asciiTheme="majorBidi" w:eastAsia="Cordia New" w:hAnsiTheme="majorBidi" w:cstheme="majorBidi"/>
          <w:sz w:val="30"/>
          <w:szCs w:val="30"/>
        </w:rPr>
      </w:pPr>
    </w:p>
    <w:p w14:paraId="32160728" w14:textId="121D5B35" w:rsidR="009E1F23" w:rsidRPr="00DF51BA" w:rsidRDefault="009E1F23" w:rsidP="009E1F2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DF51B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การแบ่งปันส่วนทุนให้ผู้ถือหน่วยทรัสต์</w:t>
      </w:r>
    </w:p>
    <w:p w14:paraId="01573BDC" w14:textId="77777777" w:rsidR="00B82153" w:rsidRPr="006C267D" w:rsidRDefault="00B82153" w:rsidP="005C40AF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  <w:bookmarkStart w:id="2" w:name="_Hlk47628478"/>
    </w:p>
    <w:p w14:paraId="71F46886" w14:textId="0DACAEA2" w:rsidR="000E0E97" w:rsidRPr="00337A23" w:rsidRDefault="000E0E97" w:rsidP="000E0E97">
      <w:pPr>
        <w:spacing w:line="0" w:lineRule="atLeast"/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337A2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ในระหว่างปี </w:t>
      </w:r>
      <w:r w:rsidRPr="00337A2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85855" w:rsidRPr="00337A23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285855" w:rsidRPr="00337A2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37A23">
        <w:rPr>
          <w:rFonts w:asciiTheme="majorBidi" w:hAnsiTheme="majorBidi" w:cstheme="majorBidi" w:hint="cs"/>
          <w:spacing w:val="-4"/>
          <w:sz w:val="30"/>
          <w:szCs w:val="30"/>
          <w:cs/>
        </w:rPr>
        <w:t>กองทรัสต์ได้มีการจ่ายเงินปันผลให้แก่ผู้ถือหน่วยทรัสต์ดังนี้</w:t>
      </w:r>
    </w:p>
    <w:p w14:paraId="0CA5DD7A" w14:textId="77777777" w:rsidR="000E0E97" w:rsidRPr="006C267D" w:rsidRDefault="000E0E97" w:rsidP="00C9291A">
      <w:pPr>
        <w:spacing w:line="0" w:lineRule="atLeast"/>
        <w:rPr>
          <w:rFonts w:asciiTheme="majorBidi" w:eastAsia="Cordia New" w:hAnsiTheme="majorBidi" w:cstheme="majorBidi"/>
          <w:sz w:val="25"/>
          <w:szCs w:val="25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800"/>
        <w:gridCol w:w="1710"/>
        <w:gridCol w:w="1440"/>
        <w:gridCol w:w="1260"/>
      </w:tblGrid>
      <w:tr w:rsidR="003040C0" w:rsidRPr="00337A23" w14:paraId="7A2F831D" w14:textId="77777777" w:rsidTr="00FB2BAE">
        <w:tc>
          <w:tcPr>
            <w:tcW w:w="9180" w:type="dxa"/>
            <w:gridSpan w:val="5"/>
          </w:tcPr>
          <w:p w14:paraId="463F01A9" w14:textId="7F7B1A83" w:rsidR="003040C0" w:rsidRPr="00337A23" w:rsidRDefault="00B82153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สำหรับงวด</w:t>
            </w:r>
            <w:r w:rsidR="00E56457" w:rsidRPr="00337A2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สาม</w:t>
            </w: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E56457" w:rsidRPr="00337A2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="00E56457" w:rsidRPr="00337A2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E56457" w:rsidRPr="00337A23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85855" w:rsidRPr="00337A2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3040C0" w:rsidRPr="00337A23" w14:paraId="35E1D0CD" w14:textId="77777777" w:rsidTr="00FB2BAE">
        <w:tc>
          <w:tcPr>
            <w:tcW w:w="2970" w:type="dxa"/>
          </w:tcPr>
          <w:p w14:paraId="0BC5DDC2" w14:textId="77777777" w:rsidR="003040C0" w:rsidRPr="00337A23" w:rsidRDefault="003040C0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800" w:type="dxa"/>
          </w:tcPr>
          <w:p w14:paraId="40D91672" w14:textId="77777777" w:rsidR="003040C0" w:rsidRPr="00337A23" w:rsidRDefault="003040C0">
            <w:pPr>
              <w:spacing w:line="240" w:lineRule="auto"/>
              <w:ind w:left="-117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วันที่อนุมัติ</w:t>
            </w:r>
          </w:p>
        </w:tc>
        <w:tc>
          <w:tcPr>
            <w:tcW w:w="1710" w:type="dxa"/>
          </w:tcPr>
          <w:p w14:paraId="633EEB61" w14:textId="77777777" w:rsidR="003040C0" w:rsidRPr="00337A23" w:rsidRDefault="003040C0">
            <w:pPr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วันที่จ่าย</w:t>
            </w:r>
          </w:p>
        </w:tc>
        <w:tc>
          <w:tcPr>
            <w:tcW w:w="1440" w:type="dxa"/>
          </w:tcPr>
          <w:p w14:paraId="7FD8CB84" w14:textId="77777777" w:rsidR="003040C0" w:rsidRPr="00337A23" w:rsidRDefault="003040C0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มูลค่าต่อหน่วย</w:t>
            </w:r>
          </w:p>
        </w:tc>
        <w:tc>
          <w:tcPr>
            <w:tcW w:w="1260" w:type="dxa"/>
          </w:tcPr>
          <w:p w14:paraId="3B047AA5" w14:textId="77777777" w:rsidR="003040C0" w:rsidRPr="00337A23" w:rsidRDefault="003040C0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3040C0" w:rsidRPr="00DF51BA" w14:paraId="1BCACD88" w14:textId="77777777" w:rsidTr="00FB2BAE">
        <w:tc>
          <w:tcPr>
            <w:tcW w:w="2970" w:type="dxa"/>
          </w:tcPr>
          <w:p w14:paraId="33141F8A" w14:textId="77777777" w:rsidR="003040C0" w:rsidRPr="00337A23" w:rsidRDefault="003040C0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260ACD85" w14:textId="77777777" w:rsidR="003040C0" w:rsidRPr="00337A23" w:rsidRDefault="003040C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077B3FBC" w14:textId="77777777" w:rsidR="003040C0" w:rsidRPr="00337A23" w:rsidRDefault="003040C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440" w:type="dxa"/>
          </w:tcPr>
          <w:p w14:paraId="1E48CFAA" w14:textId="77777777" w:rsidR="003040C0" w:rsidRPr="00337A23" w:rsidRDefault="003040C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337A23">
              <w:rPr>
                <w:rFonts w:asciiTheme="majorBidi" w:eastAsia="Cordia New" w:hAnsiTheme="majorBidi" w:cstheme="majorBidi"/>
                <w:i/>
                <w:iCs/>
                <w:lang w:val="en-US"/>
              </w:rPr>
              <w:t>(</w:t>
            </w:r>
            <w:r w:rsidRPr="00337A23">
              <w:rPr>
                <w:rFonts w:asciiTheme="majorBidi" w:eastAsia="Cordia New" w:hAnsiTheme="majorBidi" w:cstheme="majorBidi"/>
                <w:i/>
                <w:iCs/>
                <w:cs/>
                <w:lang w:val="en-US"/>
              </w:rPr>
              <w:t>บาท)</w:t>
            </w:r>
          </w:p>
        </w:tc>
        <w:tc>
          <w:tcPr>
            <w:tcW w:w="1260" w:type="dxa"/>
          </w:tcPr>
          <w:p w14:paraId="6A53615B" w14:textId="77777777" w:rsidR="003040C0" w:rsidRPr="00DF51BA" w:rsidRDefault="003040C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337A23">
              <w:rPr>
                <w:rFonts w:asciiTheme="majorBidi" w:eastAsia="Cordia New" w:hAnsiTheme="majorBidi" w:cstheme="majorBidi"/>
                <w:i/>
                <w:iCs/>
                <w:lang w:val="en-US"/>
              </w:rPr>
              <w:t>(</w:t>
            </w:r>
            <w:r w:rsidRPr="00337A23">
              <w:rPr>
                <w:rFonts w:asciiTheme="majorBidi" w:eastAsia="Cordia New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0E0B33" w:rsidRPr="00DF51BA" w14:paraId="6D64B82C" w14:textId="77777777" w:rsidTr="00FB2BAE">
        <w:tc>
          <w:tcPr>
            <w:tcW w:w="2970" w:type="dxa"/>
          </w:tcPr>
          <w:p w14:paraId="4E3B9C58" w14:textId="00328E64" w:rsidR="000E0B33" w:rsidRPr="00567A3D" w:rsidRDefault="00391741" w:rsidP="000E0B33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ตุลาคม </w:t>
            </w:r>
            <w:r>
              <w:rPr>
                <w:rFonts w:asciiTheme="majorBidi" w:hAnsiTheme="majorBidi" w:cstheme="majorBidi"/>
                <w:lang w:val="en-US"/>
              </w:rPr>
              <w:t xml:space="preserve">2568 </w:t>
            </w:r>
            <w:r w:rsidR="00A073E5"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A073E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A073E5">
              <w:rPr>
                <w:rFonts w:asciiTheme="majorBidi" w:hAnsiTheme="majorBidi" w:cstheme="majorBidi" w:hint="cs"/>
                <w:cs/>
                <w:lang w:val="en-US"/>
              </w:rPr>
              <w:t xml:space="preserve">ธันวาคม </w:t>
            </w:r>
            <w:r w:rsidR="00A073E5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800" w:type="dxa"/>
          </w:tcPr>
          <w:p w14:paraId="5FE9AFD0" w14:textId="175B9B9F" w:rsidR="000E0B33" w:rsidRPr="00DF51BA" w:rsidRDefault="006247D0" w:rsidP="000E0B3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 xml:space="preserve">25 </w:t>
            </w:r>
            <w:r>
              <w:rPr>
                <w:rFonts w:asciiTheme="majorBidi" w:eastAsia="Cordia New" w:hAnsiTheme="majorBidi" w:cstheme="majorBidi" w:hint="cs"/>
                <w:cs/>
                <w:lang w:val="en-US"/>
              </w:rPr>
              <w:t>กุมภาพันธ์</w:t>
            </w:r>
            <w:r w:rsidR="002764BD">
              <w:rPr>
                <w:rFonts w:asciiTheme="majorBidi" w:eastAsia="Cordia New" w:hAnsiTheme="majorBidi" w:cstheme="majorBidi" w:hint="cs"/>
                <w:cs/>
                <w:lang w:val="en-US"/>
              </w:rPr>
              <w:t xml:space="preserve"> </w:t>
            </w:r>
            <w:r w:rsidR="002764BD">
              <w:rPr>
                <w:rFonts w:asciiTheme="majorBidi" w:eastAsia="Cordia New" w:hAnsiTheme="majorBidi" w:cstheme="majorBidi"/>
                <w:lang w:val="en-US"/>
              </w:rPr>
              <w:t>2569</w:t>
            </w:r>
          </w:p>
        </w:tc>
        <w:tc>
          <w:tcPr>
            <w:tcW w:w="1710" w:type="dxa"/>
          </w:tcPr>
          <w:p w14:paraId="230AA238" w14:textId="3945A10C" w:rsidR="000E0B33" w:rsidRPr="00DF51BA" w:rsidRDefault="002764BD" w:rsidP="000E0B3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 xml:space="preserve">25 </w:t>
            </w:r>
            <w:r>
              <w:rPr>
                <w:rFonts w:asciiTheme="majorBidi" w:eastAsia="Cordia New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lang w:val="en-US"/>
              </w:rPr>
              <w:t>2569</w:t>
            </w:r>
          </w:p>
        </w:tc>
        <w:tc>
          <w:tcPr>
            <w:tcW w:w="1440" w:type="dxa"/>
          </w:tcPr>
          <w:p w14:paraId="69FE0825" w14:textId="7381621B" w:rsidR="000E0B33" w:rsidRPr="00DF51BA" w:rsidRDefault="002764BD" w:rsidP="000E0B3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0.183</w:t>
            </w:r>
            <w:r w:rsidR="00391741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133480">
              <w:rPr>
                <w:rFonts w:asciiTheme="majorBidi" w:eastAsia="Cordia New" w:hAnsiTheme="majorBidi" w:cstheme="majorBidi"/>
                <w:lang w:val="en-US"/>
              </w:rPr>
              <w:t>1</w:t>
            </w:r>
          </w:p>
        </w:tc>
        <w:tc>
          <w:tcPr>
            <w:tcW w:w="1260" w:type="dxa"/>
          </w:tcPr>
          <w:p w14:paraId="518B706C" w14:textId="0A16E752" w:rsidR="000E0B33" w:rsidRPr="00D92E9D" w:rsidRDefault="00A073E5" w:rsidP="00FB2BAE">
            <w:pPr>
              <w:pStyle w:val="a"/>
              <w:tabs>
                <w:tab w:val="clear" w:pos="1080"/>
              </w:tabs>
              <w:ind w:right="-287"/>
              <w:jc w:val="center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67</w:t>
            </w:r>
            <w:r w:rsidR="00FB2BAE">
              <w:rPr>
                <w:rFonts w:ascii="Angsana New" w:eastAsia="Cordia New" w:hAnsi="Angsana New" w:cs="Angsana New"/>
                <w:lang w:val="en-US"/>
              </w:rPr>
              <w:t>,62</w:t>
            </w:r>
            <w:r w:rsidR="003D6C11">
              <w:rPr>
                <w:rFonts w:ascii="Angsana New" w:eastAsia="Cordia New" w:hAnsi="Angsana New" w:cs="Angsana New"/>
                <w:lang w:val="en-US"/>
              </w:rPr>
              <w:t>7</w:t>
            </w:r>
          </w:p>
        </w:tc>
      </w:tr>
      <w:tr w:rsidR="00D1171C" w:rsidRPr="00A73265" w14:paraId="23D0DB78" w14:textId="77777777" w:rsidTr="00FB2BAE">
        <w:trPr>
          <w:trHeight w:val="199"/>
        </w:trPr>
        <w:tc>
          <w:tcPr>
            <w:tcW w:w="2970" w:type="dxa"/>
          </w:tcPr>
          <w:p w14:paraId="28A46CBA" w14:textId="77777777" w:rsidR="00D1171C" w:rsidRPr="00936DDE" w:rsidRDefault="00D1171C" w:rsidP="00D1171C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6EBE6CC" w14:textId="77777777" w:rsidR="00D1171C" w:rsidRPr="00936DDE" w:rsidRDefault="00D1171C" w:rsidP="00D1171C">
            <w:pPr>
              <w:pStyle w:val="a"/>
              <w:tabs>
                <w:tab w:val="clear" w:pos="1080"/>
              </w:tabs>
              <w:ind w:right="-4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3020808" w14:textId="77777777" w:rsidR="00D1171C" w:rsidRPr="00936DDE" w:rsidRDefault="00D1171C" w:rsidP="00D1171C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FFB18A2" w14:textId="77777777" w:rsidR="00D1171C" w:rsidRPr="00936DDE" w:rsidRDefault="00D1171C" w:rsidP="00D1171C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ECF71D" w14:textId="54877E29" w:rsidR="00D1171C" w:rsidRPr="00D1171C" w:rsidRDefault="00D1171C" w:rsidP="00D1171C">
            <w:pPr>
              <w:pStyle w:val="a"/>
              <w:tabs>
                <w:tab w:val="clear" w:pos="1080"/>
              </w:tabs>
              <w:ind w:right="-287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D1171C">
              <w:rPr>
                <w:rFonts w:ascii="Angsana New" w:eastAsia="Cordia New" w:hAnsi="Angsana New" w:cs="Angsana New"/>
                <w:b/>
                <w:bCs/>
                <w:lang w:val="en-US"/>
              </w:rPr>
              <w:t>67,62</w:t>
            </w:r>
            <w:r w:rsidR="003D6C11">
              <w:rPr>
                <w:rFonts w:ascii="Angsana New" w:eastAsia="Cordia New" w:hAnsi="Angsana New" w:cs="Angsana New"/>
                <w:b/>
                <w:bCs/>
                <w:lang w:val="en-US"/>
              </w:rPr>
              <w:t>7</w:t>
            </w:r>
          </w:p>
        </w:tc>
      </w:tr>
      <w:tr w:rsidR="00D1171C" w:rsidRPr="00A73265" w14:paraId="377FE0DF" w14:textId="77777777" w:rsidTr="006C267D">
        <w:trPr>
          <w:trHeight w:hRule="exact" w:val="288"/>
        </w:trPr>
        <w:tc>
          <w:tcPr>
            <w:tcW w:w="2970" w:type="dxa"/>
          </w:tcPr>
          <w:p w14:paraId="22123AF0" w14:textId="77777777" w:rsidR="00D1171C" w:rsidRPr="00936DDE" w:rsidRDefault="00D1171C" w:rsidP="00D1171C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06BCC2D" w14:textId="77777777" w:rsidR="00D1171C" w:rsidRPr="00936DDE" w:rsidRDefault="00D1171C" w:rsidP="00D1171C">
            <w:pPr>
              <w:pStyle w:val="a"/>
              <w:tabs>
                <w:tab w:val="clear" w:pos="1080"/>
              </w:tabs>
              <w:ind w:right="-4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2849CA9" w14:textId="77777777" w:rsidR="00D1171C" w:rsidRPr="00936DDE" w:rsidRDefault="00D1171C" w:rsidP="00D1171C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247ACFB8" w14:textId="77777777" w:rsidR="00D1171C" w:rsidRPr="00936DDE" w:rsidRDefault="00D1171C" w:rsidP="00D1171C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7F94E5" w14:textId="77777777" w:rsidR="00D1171C" w:rsidRPr="00B82153" w:rsidRDefault="00D1171C" w:rsidP="00D1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bookmarkEnd w:id="2"/>
    <w:p w14:paraId="737BE858" w14:textId="41A9EFA8" w:rsidR="0080683B" w:rsidRPr="00D92E9D" w:rsidRDefault="0094136A" w:rsidP="00D92E9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D92E9D">
        <w:rPr>
          <w:rFonts w:asciiTheme="majorBidi" w:hAnsiTheme="majorBidi" w:cstheme="majorBidi" w:hint="cs"/>
          <w:color w:val="000000" w:themeColor="text1"/>
          <w:sz w:val="30"/>
          <w:szCs w:val="30"/>
          <w:u w:val="none"/>
          <w:cs/>
          <w:lang w:val="th-TH"/>
        </w:rPr>
        <w:t>ข้อ</w:t>
      </w:r>
      <w:r w:rsidR="0080683B" w:rsidRPr="00D92E9D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มูลเกี่ยวกับการซื้อขายเงินลงทุน</w:t>
      </w:r>
    </w:p>
    <w:p w14:paraId="3FD34527" w14:textId="156D840C" w:rsidR="003A3BEF" w:rsidRPr="006C267D" w:rsidRDefault="003A3BEF" w:rsidP="00C9291A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  <w:r w:rsidRPr="006C267D">
        <w:rPr>
          <w:rFonts w:asciiTheme="majorBidi" w:eastAsia="Cordia New" w:hAnsiTheme="majorBidi" w:cstheme="majorBidi"/>
          <w:sz w:val="25"/>
          <w:szCs w:val="25"/>
          <w:cs/>
        </w:rPr>
        <w:t xml:space="preserve">  </w:t>
      </w:r>
    </w:p>
    <w:p w14:paraId="0AB2DB2F" w14:textId="67D384EC" w:rsidR="00AF0094" w:rsidRDefault="00F17037" w:rsidP="00AF0094">
      <w:pPr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</w:rPr>
      </w:pPr>
      <w:r w:rsidRPr="0042317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กองทรัสต์ได้ซื้อขายเงินลงทุนสําหรับงวด</w:t>
      </w:r>
      <w:r w:rsidR="005B06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Pr="0042317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5B06E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5B06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5B06EA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42317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2317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โดยไม่รวมเงินลงทุนในเงินฝาก</w:t>
      </w:r>
      <w:r w:rsidRPr="0042317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สถาบันการเงิน เป็นจำนวนเงินรวม</w:t>
      </w:r>
      <w:r w:rsidR="000E080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="004C0364">
        <w:rPr>
          <w:rFonts w:asciiTheme="majorBidi" w:hAnsiTheme="majorBidi" w:cstheme="majorBidi"/>
          <w:color w:val="000000" w:themeColor="text1"/>
          <w:sz w:val="30"/>
          <w:szCs w:val="30"/>
        </w:rPr>
        <w:t>370.63</w:t>
      </w:r>
      <w:r w:rsidR="00423178" w:rsidRPr="0042317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42317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ล้านบาท โดยคิดเป็นร้อยล</w:t>
      </w:r>
      <w:r w:rsidR="00860B0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>ะ</w:t>
      </w:r>
      <w:r w:rsidR="00860B0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="00C55E8C">
        <w:rPr>
          <w:rFonts w:asciiTheme="majorBidi" w:hAnsiTheme="majorBidi" w:cstheme="majorBidi"/>
          <w:color w:val="000000" w:themeColor="text1"/>
          <w:sz w:val="30"/>
          <w:szCs w:val="30"/>
        </w:rPr>
        <w:t>10.98</w:t>
      </w:r>
      <w:r w:rsidR="000F4321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42317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ต่อมูลค่าสินทรัพย์สุทธิถัวเฉลี่ย</w:t>
      </w:r>
      <w:r w:rsidR="00ED0FA2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br/>
      </w:r>
      <w:r w:rsidRPr="00ED0FA2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ระหว่างงวด</w:t>
      </w:r>
      <w:r w:rsidR="004521B3" w:rsidRPr="00ED0FA2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(</w:t>
      </w:r>
      <w:r w:rsidR="004F34FA" w:rsidRPr="00E82D5A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3</w:t>
      </w:r>
      <w:r w:rsidR="005B06EA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</w:t>
      </w:r>
      <w:r w:rsidR="004F34FA" w:rsidRPr="00E82D5A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5B06EA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มีนาคม </w:t>
      </w:r>
      <w:r w:rsidR="005B06EA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2568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</w:rPr>
        <w:t xml:space="preserve">: 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 xml:space="preserve">จํานวน </w:t>
      </w:r>
      <w:r w:rsidR="005B06EA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419.11</w:t>
      </w:r>
      <w:r w:rsidR="00DB7BF7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ล้านบาท โดยคิดเป็นร้อ</w:t>
      </w:r>
      <w:r w:rsidR="004521B3" w:rsidRPr="003D26C3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 xml:space="preserve">ยละ </w:t>
      </w:r>
      <w:r w:rsidR="005B06EA">
        <w:rPr>
          <w:rFonts w:asciiTheme="majorBidi" w:hAnsiTheme="majorBidi" w:cstheme="majorBidi"/>
          <w:i/>
          <w:iCs/>
          <w:color w:val="000000" w:themeColor="text1"/>
          <w:spacing w:val="-8"/>
          <w:sz w:val="30"/>
          <w:szCs w:val="30"/>
        </w:rPr>
        <w:t xml:space="preserve">12.45 </w:t>
      </w:r>
      <w:r w:rsidR="004F34FA" w:rsidRPr="003D26C3">
        <w:rPr>
          <w:rFonts w:asciiTheme="majorBidi" w:hAnsiTheme="majorBidi" w:cstheme="majorBidi"/>
          <w:i/>
          <w:iCs/>
          <w:color w:val="000000" w:themeColor="text1"/>
          <w:spacing w:val="-8"/>
          <w:sz w:val="30"/>
          <w:szCs w:val="30"/>
        </w:rPr>
        <w:t xml:space="preserve"> </w:t>
      </w:r>
      <w:r w:rsidR="004521B3" w:rsidRPr="003D26C3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ต่อมูลค่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าสินทรัพย์สุทธิถัวเฉลี่ยระหว่างงวด)</w:t>
      </w:r>
    </w:p>
    <w:p w14:paraId="2D31E296" w14:textId="77777777" w:rsidR="00BB3CC6" w:rsidRPr="006C267D" w:rsidRDefault="00BB3CC6" w:rsidP="00CC7B95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</w:p>
    <w:p w14:paraId="1931DCC0" w14:textId="00E3BDE7" w:rsidR="00DA3CD7" w:rsidRPr="00AF0094" w:rsidRDefault="007D7F14" w:rsidP="00AF009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8EE6AEC" w14:textId="77777777" w:rsidR="00EA54A2" w:rsidRPr="006C267D" w:rsidRDefault="00EA54A2" w:rsidP="003F7A10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</w:p>
    <w:p w14:paraId="318435A8" w14:textId="0527BDDB" w:rsidR="00B533A9" w:rsidRPr="00A73265" w:rsidRDefault="00EA54A2" w:rsidP="003F3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ดำเนินงานหลักของกองทรัสต์มาจากรายได้ค่าเช่าและค่าบริการจากธุรกิจหลักประเภทลงทุนในอสังหาริมทรัพย์และสิทธิการเช่า จัดหาผลประโยชน์จากอสังหาริมทรัพย์ และให้เช่าอสังหาริมทรัพย์</w:t>
      </w:r>
      <w:r w:rsidR="008F70C4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F70C4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โดยที่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กองทรัสต์มีส่วนงาน</w:t>
      </w:r>
      <w:r w:rsidR="008425E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ทางภูมิศาสตร์เพียงส่วนงานเดียวเนื่องจากกองทรัสต์ดำเนินธุรกิจเฉพาะในประเทศไทยเท่านั้น</w:t>
      </w:r>
    </w:p>
    <w:p w14:paraId="6470427E" w14:textId="54429E77" w:rsidR="001A250E" w:rsidRPr="006C267D" w:rsidRDefault="001A250E" w:rsidP="003F7A10">
      <w:pPr>
        <w:spacing w:line="0" w:lineRule="atLeast"/>
        <w:rPr>
          <w:rFonts w:asciiTheme="majorBidi" w:eastAsia="Cordia New" w:hAnsiTheme="majorBidi" w:cstheme="majorBidi"/>
          <w:sz w:val="25"/>
          <w:szCs w:val="25"/>
          <w:cs/>
        </w:rPr>
      </w:pPr>
    </w:p>
    <w:p w14:paraId="5BA302FC" w14:textId="38E3485E" w:rsidR="001A3F75" w:rsidRDefault="00152850" w:rsidP="00423178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การจำแนกรายได้ จังหวะเวลาในการรับรู้รายได้ในงบการเงินระหว่างกาลสำหรับงวดสามเดือนสิ้นสุดวันที่</w:t>
      </w:r>
      <w:r w:rsidRPr="00A73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="00401302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31</w:t>
      </w:r>
      <w:r w:rsidR="00401302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มีนาคม</w:t>
      </w: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 ตามมาตรฐานการรายงานทางการเงินฉบับที่</w:t>
      </w: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15 </w:t>
      </w: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เรื่อง </w:t>
      </w:r>
      <w:r w:rsidRPr="00A73265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รายได้จากสัญญาที่ทำกับลูกค้า</w:t>
      </w:r>
      <w:r w:rsidRPr="00A73265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มีดังนี้</w:t>
      </w:r>
    </w:p>
    <w:p w14:paraId="56F2557A" w14:textId="57A703BD" w:rsidR="000E080B" w:rsidRPr="006C267D" w:rsidRDefault="000E080B" w:rsidP="00972B64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9"/>
      </w:tblGrid>
      <w:tr w:rsidR="00152850" w:rsidRPr="00A73265" w14:paraId="262A1383" w14:textId="77777777">
        <w:trPr>
          <w:tblHeader/>
        </w:trPr>
        <w:tc>
          <w:tcPr>
            <w:tcW w:w="6210" w:type="dxa"/>
          </w:tcPr>
          <w:p w14:paraId="2CB5C179" w14:textId="19DD8ABF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013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013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013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53CC1161" w14:textId="79ED008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13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C38895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65BADDF" w14:textId="1989AB6E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13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52850" w:rsidRPr="00A73265" w14:paraId="07DCE4E1" w14:textId="77777777">
        <w:trPr>
          <w:tblHeader/>
        </w:trPr>
        <w:tc>
          <w:tcPr>
            <w:tcW w:w="6210" w:type="dxa"/>
          </w:tcPr>
          <w:p w14:paraId="373B57B7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</w:tcPr>
          <w:p w14:paraId="7AA0DA20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2850" w:rsidRPr="00A73265" w14:paraId="29AF492A" w14:textId="77777777" w:rsidTr="00CF4DB3">
        <w:tc>
          <w:tcPr>
            <w:tcW w:w="6210" w:type="dxa"/>
          </w:tcPr>
          <w:p w14:paraId="40454AE7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350" w:type="dxa"/>
          </w:tcPr>
          <w:p w14:paraId="3D575E7A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05100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61C04F4E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1302" w:rsidRPr="00A73265" w14:paraId="670474B1" w14:textId="77777777" w:rsidTr="00CF4DB3">
        <w:tc>
          <w:tcPr>
            <w:tcW w:w="6210" w:type="dxa"/>
          </w:tcPr>
          <w:p w14:paraId="4496A454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AFCB6" w14:textId="40B966CC" w:rsidR="00401302" w:rsidRPr="00A73265" w:rsidRDefault="003C065F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83,694</w:t>
            </w:r>
          </w:p>
        </w:tc>
        <w:tc>
          <w:tcPr>
            <w:tcW w:w="270" w:type="dxa"/>
          </w:tcPr>
          <w:p w14:paraId="262DB5EC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2A8F67A" w14:textId="69F917D4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82,575</w:t>
            </w:r>
          </w:p>
        </w:tc>
      </w:tr>
      <w:tr w:rsidR="00401302" w:rsidRPr="00A73265" w14:paraId="4A64BA6D" w14:textId="77777777">
        <w:tc>
          <w:tcPr>
            <w:tcW w:w="6210" w:type="dxa"/>
          </w:tcPr>
          <w:p w14:paraId="30FDAA5B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7D28CC" w14:textId="66399744" w:rsidR="00401302" w:rsidRPr="00E14305" w:rsidRDefault="003C065F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138,33</w:t>
            </w:r>
            <w:r w:rsidR="00B42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92D560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610B7B8" w14:textId="609E131D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138,010</w:t>
            </w:r>
          </w:p>
        </w:tc>
      </w:tr>
      <w:tr w:rsidR="00401302" w:rsidRPr="00A73265" w14:paraId="58E1896B" w14:textId="77777777" w:rsidTr="006C267D">
        <w:trPr>
          <w:trHeight w:val="216"/>
        </w:trPr>
        <w:tc>
          <w:tcPr>
            <w:tcW w:w="6210" w:type="dxa"/>
          </w:tcPr>
          <w:p w14:paraId="5689D251" w14:textId="77777777" w:rsidR="00401302" w:rsidRPr="00A73265" w:rsidRDefault="00401302" w:rsidP="006C267D">
            <w:pPr>
              <w:spacing w:line="0" w:lineRule="atLeast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0563F8D" w14:textId="77777777" w:rsidR="00401302" w:rsidRPr="00A73265" w:rsidRDefault="00401302" w:rsidP="00401302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D0BAB3" w14:textId="77777777" w:rsidR="00401302" w:rsidRPr="00A73265" w:rsidRDefault="00401302" w:rsidP="00401302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359" w:type="dxa"/>
          </w:tcPr>
          <w:p w14:paraId="6D971A86" w14:textId="77777777" w:rsidR="00401302" w:rsidRPr="00A73265" w:rsidRDefault="00401302" w:rsidP="00401302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401302" w:rsidRPr="00A73265" w14:paraId="2D7C6D72" w14:textId="77777777">
        <w:tc>
          <w:tcPr>
            <w:tcW w:w="6210" w:type="dxa"/>
          </w:tcPr>
          <w:p w14:paraId="5F61BD70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43AD5D49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08D10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7D908CF4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1302" w:rsidRPr="00A73265" w14:paraId="761E4797" w14:textId="77777777">
        <w:tc>
          <w:tcPr>
            <w:tcW w:w="6210" w:type="dxa"/>
          </w:tcPr>
          <w:p w14:paraId="197F6B2F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3FA977" w14:textId="112692AC" w:rsidR="00401302" w:rsidRPr="00A73265" w:rsidRDefault="006945FE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7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83,694</w:t>
            </w:r>
          </w:p>
        </w:tc>
        <w:tc>
          <w:tcPr>
            <w:tcW w:w="270" w:type="dxa"/>
          </w:tcPr>
          <w:p w14:paraId="4D550755" w14:textId="77777777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</w:tcPr>
          <w:p w14:paraId="52071E32" w14:textId="3BD31F12" w:rsidR="00401302" w:rsidRPr="00A73265" w:rsidRDefault="00401302" w:rsidP="0040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82,575</w:t>
            </w:r>
          </w:p>
        </w:tc>
      </w:tr>
    </w:tbl>
    <w:p w14:paraId="4E0531E2" w14:textId="2CD0F652" w:rsidR="00944488" w:rsidRPr="00AF0094" w:rsidRDefault="0094136A" w:rsidP="00AF009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F0094">
        <w:rPr>
          <w:rFonts w:asciiTheme="majorBidi" w:hAnsiTheme="majorBidi" w:cstheme="majorBidi" w:hint="cs"/>
          <w:color w:val="000000" w:themeColor="text1"/>
          <w:sz w:val="30"/>
          <w:szCs w:val="30"/>
          <w:u w:val="none"/>
          <w:cs/>
          <w:lang w:val="th-TH"/>
        </w:rPr>
        <w:t>ข้อมูล</w:t>
      </w:r>
      <w:r w:rsidR="00944488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เกี่ยวกับระดับและวิธีวัดมูลค่ายุติธรรมของเงินลงทุน</w:t>
      </w:r>
    </w:p>
    <w:p w14:paraId="52B4315D" w14:textId="247D2103" w:rsidR="00944488" w:rsidRPr="00A73265" w:rsidRDefault="00944488" w:rsidP="007B677E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803"/>
        <w:gridCol w:w="275"/>
        <w:gridCol w:w="812"/>
        <w:gridCol w:w="268"/>
        <w:gridCol w:w="812"/>
        <w:gridCol w:w="268"/>
        <w:gridCol w:w="843"/>
      </w:tblGrid>
      <w:tr w:rsidR="00F11C7A" w:rsidRPr="00A73265" w14:paraId="0D917EF9" w14:textId="77777777">
        <w:trPr>
          <w:tblHeader/>
        </w:trPr>
        <w:tc>
          <w:tcPr>
            <w:tcW w:w="2763" w:type="pct"/>
          </w:tcPr>
          <w:p w14:paraId="5079CA01" w14:textId="77777777" w:rsidR="00F11C7A" w:rsidRPr="00A73265" w:rsidRDefault="00F11C7A">
            <w:pPr>
              <w:spacing w:line="240" w:lineRule="auto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0" w:type="pct"/>
          </w:tcPr>
          <w:p w14:paraId="6B475EC1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2C0AFC83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3C8604BB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C705D49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7DB7B42C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B880987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</w:tcPr>
          <w:p w14:paraId="7CE23829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F11C7A" w:rsidRPr="00A73265" w14:paraId="5DCF0A28" w14:textId="77777777">
        <w:trPr>
          <w:tblHeader/>
        </w:trPr>
        <w:tc>
          <w:tcPr>
            <w:tcW w:w="2763" w:type="pct"/>
          </w:tcPr>
          <w:p w14:paraId="21C0D686" w14:textId="77777777" w:rsidR="00F11C7A" w:rsidRPr="00A73265" w:rsidRDefault="00F11C7A">
            <w:pPr>
              <w:spacing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237" w:type="pct"/>
            <w:gridSpan w:val="7"/>
          </w:tcPr>
          <w:p w14:paraId="7DF291C4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(ล้านบาท)</w:t>
            </w:r>
          </w:p>
        </w:tc>
      </w:tr>
      <w:tr w:rsidR="00F11C7A" w:rsidRPr="00A73265" w14:paraId="4EA81324" w14:textId="77777777">
        <w:tc>
          <w:tcPr>
            <w:tcW w:w="2763" w:type="pct"/>
          </w:tcPr>
          <w:p w14:paraId="6AC58768" w14:textId="3BA1B502" w:rsidR="00F11C7A" w:rsidRPr="00A73265" w:rsidRDefault="00F11C7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40130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="0040130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="0040130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440" w:type="pct"/>
          </w:tcPr>
          <w:p w14:paraId="36E889AF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</w:tcPr>
          <w:p w14:paraId="11F6BD71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41CE5ABD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7BD177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3D1F7CAD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FEC665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</w:tcPr>
          <w:p w14:paraId="780E10D1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7167B7" w:rsidRPr="00A73265" w14:paraId="684ABD81" w14:textId="77777777" w:rsidTr="00CF4DB3">
        <w:tc>
          <w:tcPr>
            <w:tcW w:w="2763" w:type="pct"/>
          </w:tcPr>
          <w:p w14:paraId="20F3379A" w14:textId="77777777" w:rsidR="007167B7" w:rsidRPr="00A73265" w:rsidRDefault="007167B7" w:rsidP="007167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440" w:type="pct"/>
            <w:vAlign w:val="bottom"/>
          </w:tcPr>
          <w:p w14:paraId="2DA8DB86" w14:textId="601B6895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41FA6F95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F97810B" w14:textId="1687FDC3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323E5BA3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D4E517C" w14:textId="6674C69F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3,8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49</w:t>
            </w:r>
          </w:p>
        </w:tc>
        <w:tc>
          <w:tcPr>
            <w:tcW w:w="147" w:type="pct"/>
            <w:vAlign w:val="bottom"/>
          </w:tcPr>
          <w:p w14:paraId="6098D0A5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462" w:type="pct"/>
            <w:vAlign w:val="bottom"/>
          </w:tcPr>
          <w:p w14:paraId="61893889" w14:textId="3054B79C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3,849</w:t>
            </w:r>
          </w:p>
        </w:tc>
      </w:tr>
      <w:tr w:rsidR="007167B7" w:rsidRPr="00A73265" w14:paraId="2C291E92" w14:textId="77777777" w:rsidTr="00CF4DB3">
        <w:tc>
          <w:tcPr>
            <w:tcW w:w="2763" w:type="pct"/>
          </w:tcPr>
          <w:p w14:paraId="1654E09F" w14:textId="77777777" w:rsidR="007167B7" w:rsidRPr="00A73265" w:rsidRDefault="007167B7" w:rsidP="007167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440" w:type="pct"/>
            <w:vAlign w:val="bottom"/>
          </w:tcPr>
          <w:p w14:paraId="5139F6AC" w14:textId="0FCFC93A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37B90631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02F5A3F" w14:textId="130F3494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208</w:t>
            </w:r>
          </w:p>
        </w:tc>
        <w:tc>
          <w:tcPr>
            <w:tcW w:w="147" w:type="pct"/>
            <w:vAlign w:val="bottom"/>
          </w:tcPr>
          <w:p w14:paraId="43A5F190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030F083" w14:textId="65A54469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0087AB35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462" w:type="pct"/>
            <w:vAlign w:val="bottom"/>
          </w:tcPr>
          <w:p w14:paraId="6FBFCD05" w14:textId="779FBE78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208</w:t>
            </w:r>
          </w:p>
        </w:tc>
      </w:tr>
      <w:tr w:rsidR="000F7F88" w:rsidRPr="00A73265" w14:paraId="21B18396" w14:textId="77777777">
        <w:tc>
          <w:tcPr>
            <w:tcW w:w="2763" w:type="pct"/>
          </w:tcPr>
          <w:p w14:paraId="7B551CD2" w14:textId="2CB6F3B9" w:rsidR="000F7F88" w:rsidRPr="00A73265" w:rsidRDefault="000F7F88" w:rsidP="000F7F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40130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440" w:type="pct"/>
          </w:tcPr>
          <w:p w14:paraId="0B3F9A3B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</w:tcPr>
          <w:p w14:paraId="220C7951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5396CE86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7DCA10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03BDAA6C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FA636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</w:tcPr>
          <w:p w14:paraId="0AD82935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3F4B53" w:rsidRPr="00A73265" w14:paraId="00E47B30" w14:textId="77777777">
        <w:tc>
          <w:tcPr>
            <w:tcW w:w="2763" w:type="pct"/>
          </w:tcPr>
          <w:p w14:paraId="3211E736" w14:textId="77777777" w:rsidR="003F4B53" w:rsidRPr="00A73265" w:rsidRDefault="003F4B53" w:rsidP="003F4B5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440" w:type="pct"/>
            <w:vAlign w:val="bottom"/>
          </w:tcPr>
          <w:p w14:paraId="73DFD4A9" w14:textId="4770677A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6CEE53A0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0E0B0143" w14:textId="3E3E7C60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573C1C9D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822927F" w14:textId="66615AA3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3,8</w:t>
            </w:r>
            <w:r w:rsidR="005F1BED">
              <w:rPr>
                <w:rFonts w:ascii="Angsana New" w:hAnsi="Angsana New"/>
                <w:sz w:val="30"/>
                <w:szCs w:val="30"/>
                <w:lang w:eastAsia="ko-KR"/>
              </w:rPr>
              <w:t>48</w:t>
            </w:r>
          </w:p>
        </w:tc>
        <w:tc>
          <w:tcPr>
            <w:tcW w:w="147" w:type="pct"/>
            <w:vAlign w:val="bottom"/>
          </w:tcPr>
          <w:p w14:paraId="215AD559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  <w:vAlign w:val="bottom"/>
          </w:tcPr>
          <w:p w14:paraId="34B78E8D" w14:textId="4B842151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3,8</w:t>
            </w:r>
            <w:r w:rsidR="005F1BED">
              <w:rPr>
                <w:rFonts w:ascii="Angsana New" w:hAnsi="Angsana New"/>
                <w:sz w:val="30"/>
                <w:szCs w:val="30"/>
                <w:lang w:eastAsia="ko-KR"/>
              </w:rPr>
              <w:t>48</w:t>
            </w:r>
          </w:p>
        </w:tc>
      </w:tr>
      <w:tr w:rsidR="003F4B53" w:rsidRPr="00A73265" w14:paraId="17889682" w14:textId="77777777">
        <w:tc>
          <w:tcPr>
            <w:tcW w:w="2763" w:type="pct"/>
          </w:tcPr>
          <w:p w14:paraId="58568A3F" w14:textId="77777777" w:rsidR="003F4B53" w:rsidRPr="00A73265" w:rsidRDefault="003F4B53" w:rsidP="003F4B5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440" w:type="pct"/>
            <w:vAlign w:val="bottom"/>
          </w:tcPr>
          <w:p w14:paraId="0B027A5E" w14:textId="4DB2D80E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791D212A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D8E5139" w14:textId="5E1A137A" w:rsidR="003F4B53" w:rsidRPr="00A73265" w:rsidRDefault="005F1BED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243</w:t>
            </w:r>
          </w:p>
        </w:tc>
        <w:tc>
          <w:tcPr>
            <w:tcW w:w="147" w:type="pct"/>
            <w:vAlign w:val="bottom"/>
          </w:tcPr>
          <w:p w14:paraId="07CEF969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2A42F4CE" w14:textId="5C989ECF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65B65D7F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  <w:vAlign w:val="bottom"/>
          </w:tcPr>
          <w:p w14:paraId="202DC919" w14:textId="12234FBD" w:rsidR="003F4B53" w:rsidRPr="00A73265" w:rsidRDefault="005F1BED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243</w:t>
            </w:r>
          </w:p>
        </w:tc>
      </w:tr>
    </w:tbl>
    <w:p w14:paraId="281E28F7" w14:textId="77777777" w:rsidR="00C9291A" w:rsidRPr="00E92AF6" w:rsidRDefault="00C9291A" w:rsidP="00E92AF6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46CC2B47" w14:textId="13325E2B" w:rsidR="00944488" w:rsidRPr="00A73265" w:rsidRDefault="00944488" w:rsidP="00ED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</w:t>
      </w:r>
      <w:r w:rsidR="00E60475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</w:t>
      </w:r>
      <w:r w:rsidR="00942773" w:rsidRPr="00A73265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การสนับสนุนจากข้อมูลที่สังเกตได้จะถูกจัดอยู่ในระดั</w:t>
      </w:r>
      <w:r w:rsidR="00E62B9A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เครื่องมือการเงินเหล่านี้ประกอบด้วยตราสารหนี้ภาค</w:t>
      </w:r>
      <w:r w:rsidR="0076493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รัฐ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ที่อยู่ในกลุ่มน่าลงทุน</w:t>
      </w:r>
      <w:r w:rsidR="00665EB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และเงินฝากประจำ</w:t>
      </w:r>
    </w:p>
    <w:p w14:paraId="1B9CBFE5" w14:textId="77777777" w:rsidR="009E5987" w:rsidRPr="00E92AF6" w:rsidRDefault="009E5987" w:rsidP="00E92AF6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5052F3D8" w14:textId="2930A1D5" w:rsidR="005B69D8" w:rsidRPr="00A73265" w:rsidRDefault="00944488" w:rsidP="00ED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เงินลงทุนที่ถูกจัดประเภทในระดับ</w:t>
      </w:r>
      <w:r w:rsidR="00CF4522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3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 w:rsidR="00AC5AD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E598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AC5AD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วิธีการวัดมูลค่าและข้อสมมติสำคัญเปิดเผยในหมายเหตุข้อ</w:t>
      </w:r>
      <w:r w:rsidR="00CF4522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4</w:t>
      </w:r>
    </w:p>
    <w:p w14:paraId="49BD2F69" w14:textId="77777777" w:rsidR="00640ADE" w:rsidRPr="00E92AF6" w:rsidRDefault="00640ADE" w:rsidP="00E92AF6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46061C9" w14:textId="0F67CD90" w:rsidR="000E0957" w:rsidRPr="00A73265" w:rsidRDefault="00C62C97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ภาระผูกพัน</w:t>
      </w:r>
      <w:r w:rsidR="00517CBA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60944BE3" w14:textId="136381FA" w:rsidR="00C62C97" w:rsidRPr="00E92AF6" w:rsidRDefault="00C62C97" w:rsidP="00E92AF6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1AFEB397" w14:textId="2639C963" w:rsidR="00497068" w:rsidRDefault="008E57A1" w:rsidP="00A9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กองทรัสต์มีภาระผูกพันที่จะต้องจ่ายค่าบริการและค่าธรรมเนียมต่าง</w:t>
      </w:r>
      <w:r w:rsidR="003A3BEF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ๆ ตามเกณฑ์และเงื่อนไขที่กล่าวไว้ในสัญญาก่อตั้งทรัสต์</w:t>
      </w:r>
    </w:p>
    <w:p w14:paraId="5F08F243" w14:textId="77777777" w:rsidR="00401302" w:rsidRDefault="00401302" w:rsidP="00A9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723B8D7" w14:textId="77777777" w:rsidR="00401302" w:rsidRPr="00272406" w:rsidRDefault="00401302" w:rsidP="0040130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272406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076F58F" w14:textId="77777777" w:rsidR="00401302" w:rsidRPr="00102CCA" w:rsidRDefault="00401302" w:rsidP="00401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14:paraId="5EB746B0" w14:textId="4A6ABA0A" w:rsidR="00401302" w:rsidRPr="00226120" w:rsidRDefault="00401302" w:rsidP="00401302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A454AF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ในการประชุมคณะกรรมการการลงทุนด้านอสังหาริมทรัพย์ บริษัทหลักทรัพย์จัดการกองทุนรวม บัวหลวง จำกัด </w:t>
      </w:r>
      <w:r w:rsidRPr="00A454AF">
        <w:rPr>
          <w:rFonts w:asciiTheme="majorBidi" w:hAnsiTheme="majorBidi" w:cstheme="majorBidi"/>
          <w:sz w:val="30"/>
          <w:szCs w:val="30"/>
          <w:cs/>
        </w:rPr>
        <w:br/>
        <w:t xml:space="preserve">ในฐานะผู้จัดการกองทรัสต์เพื่อการลงทุนในสิทธิการเช่าอสังหาริมทรัพย์บัวหลวง ออฟฟิศ เมื่อวันที่ </w:t>
      </w:r>
      <w:r w:rsidRPr="00A454AF">
        <w:rPr>
          <w:rFonts w:asciiTheme="majorBidi" w:hAnsiTheme="majorBidi" w:cstheme="majorBidi"/>
          <w:sz w:val="30"/>
          <w:szCs w:val="30"/>
        </w:rPr>
        <w:t>1</w:t>
      </w:r>
      <w:r w:rsidR="004E09F4" w:rsidRPr="00A454AF">
        <w:rPr>
          <w:rFonts w:asciiTheme="majorBidi" w:hAnsiTheme="majorBidi" w:cstheme="majorBidi"/>
          <w:sz w:val="30"/>
          <w:szCs w:val="30"/>
        </w:rPr>
        <w:t>2</w:t>
      </w:r>
      <w:r w:rsidRPr="00A454AF">
        <w:rPr>
          <w:rFonts w:asciiTheme="majorBidi" w:hAnsiTheme="majorBidi" w:cstheme="majorBidi"/>
          <w:sz w:val="30"/>
          <w:szCs w:val="30"/>
        </w:rPr>
        <w:t xml:space="preserve"> </w:t>
      </w:r>
      <w:r w:rsidR="004E09F4" w:rsidRPr="00A454A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A454AF">
        <w:rPr>
          <w:rFonts w:asciiTheme="majorBidi" w:hAnsiTheme="majorBidi" w:cstheme="majorBidi"/>
          <w:sz w:val="30"/>
          <w:szCs w:val="30"/>
        </w:rPr>
        <w:t>256</w:t>
      </w:r>
      <w:r w:rsidR="004E09F4" w:rsidRPr="00A454AF">
        <w:rPr>
          <w:rFonts w:asciiTheme="majorBidi" w:hAnsiTheme="majorBidi" w:cstheme="majorBidi"/>
          <w:sz w:val="30"/>
          <w:szCs w:val="30"/>
        </w:rPr>
        <w:t>9</w:t>
      </w:r>
      <w:r w:rsidRPr="00A454AF">
        <w:rPr>
          <w:rFonts w:asciiTheme="majorBidi" w:hAnsiTheme="majorBidi" w:cstheme="majorBidi"/>
          <w:sz w:val="30"/>
          <w:szCs w:val="30"/>
        </w:rPr>
        <w:t xml:space="preserve"> </w:t>
      </w:r>
      <w:r w:rsidRPr="00A454AF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A454AF">
        <w:rPr>
          <w:rFonts w:asciiTheme="majorBidi" w:hAnsiTheme="majorBidi" w:hint="cs"/>
          <w:sz w:val="30"/>
          <w:szCs w:val="30"/>
          <w:cs/>
        </w:rPr>
        <w:t>การลงทุนด้านอสังหาริมทรัพย์</w:t>
      </w:r>
      <w:r w:rsidRPr="00A454AF">
        <w:rPr>
          <w:rFonts w:asciiTheme="majorBidi" w:hAnsiTheme="majorBidi" w:cstheme="majorBidi"/>
          <w:sz w:val="30"/>
          <w:szCs w:val="30"/>
          <w:cs/>
        </w:rPr>
        <w:t>ได้มีมติ</w:t>
      </w:r>
      <w:r w:rsidRPr="00A454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อนุมัติการจัดสรรผลกำไรจากการดำเนินงานระหว่างวันที่ </w:t>
      </w:r>
      <w:r w:rsidRPr="00A454AF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572127" w:rsidRPr="00A454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572127" w:rsidRPr="00A454AF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A454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454AF">
        <w:rPr>
          <w:rFonts w:asciiTheme="majorBidi" w:hAnsiTheme="majorBidi" w:cstheme="majorBidi" w:hint="cs"/>
          <w:spacing w:val="-2"/>
          <w:sz w:val="30"/>
          <w:szCs w:val="30"/>
          <w:cs/>
        </w:rPr>
        <w:t>ถึงวันที่</w:t>
      </w:r>
      <w:r w:rsidRPr="00A454AF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 w:rsidR="00572127" w:rsidRPr="00A454AF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454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72127" w:rsidRPr="00A454A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572127" w:rsidRPr="00A454AF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A454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454AF">
        <w:rPr>
          <w:rFonts w:asciiTheme="majorBidi" w:hAnsiTheme="majorBidi" w:cstheme="majorBidi" w:hint="cs"/>
          <w:sz w:val="30"/>
          <w:szCs w:val="30"/>
          <w:cs/>
        </w:rPr>
        <w:t>เป็นประโยชน์ตอบแทน</w:t>
      </w:r>
      <w:r w:rsidRPr="00A454AF">
        <w:rPr>
          <w:rFonts w:asciiTheme="majorBidi" w:hAnsiTheme="majorBidi" w:cstheme="majorBidi"/>
          <w:sz w:val="30"/>
          <w:szCs w:val="30"/>
          <w:cs/>
        </w:rPr>
        <w:t xml:space="preserve">ในอัตราหน่วยละ </w:t>
      </w:r>
      <w:r w:rsidRPr="00A454AF">
        <w:rPr>
          <w:rFonts w:asciiTheme="majorBidi" w:hAnsiTheme="majorBidi" w:cstheme="majorBidi"/>
          <w:spacing w:val="-2"/>
          <w:sz w:val="30"/>
          <w:szCs w:val="30"/>
        </w:rPr>
        <w:t>0.</w:t>
      </w:r>
      <w:r w:rsidR="00572127" w:rsidRPr="00A454AF">
        <w:rPr>
          <w:rFonts w:asciiTheme="majorBidi" w:hAnsiTheme="majorBidi" w:cstheme="majorBidi"/>
          <w:spacing w:val="-2"/>
          <w:sz w:val="30"/>
          <w:szCs w:val="30"/>
        </w:rPr>
        <w:t xml:space="preserve">1607 </w:t>
      </w:r>
      <w:r w:rsidRPr="00A454AF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เป็นจำนวนเงิน </w:t>
      </w:r>
      <w:r w:rsidR="00A454AF" w:rsidRPr="00A454AF">
        <w:rPr>
          <w:rFonts w:asciiTheme="majorBidi" w:hAnsiTheme="majorBidi" w:cstheme="majorBidi"/>
          <w:spacing w:val="-2"/>
          <w:sz w:val="30"/>
          <w:szCs w:val="30"/>
        </w:rPr>
        <w:t>59.27</w:t>
      </w:r>
      <w:r w:rsidRPr="00A454A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454AF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</w:t>
      </w:r>
      <w:r w:rsidRPr="00A454AF">
        <w:rPr>
          <w:rFonts w:asciiTheme="majorBidi" w:hAnsiTheme="majorBidi" w:cstheme="majorBidi" w:hint="cs"/>
          <w:spacing w:val="-2"/>
          <w:sz w:val="30"/>
          <w:szCs w:val="30"/>
          <w:cs/>
        </w:rPr>
        <w:t>มีกำหนดจะจ่ายใ</w:t>
      </w:r>
      <w:r w:rsidRPr="00A454AF">
        <w:rPr>
          <w:rFonts w:asciiTheme="majorBidi" w:hAnsiTheme="majorBidi" w:cstheme="majorBidi"/>
          <w:spacing w:val="-2"/>
          <w:sz w:val="30"/>
          <w:szCs w:val="30"/>
          <w:cs/>
        </w:rPr>
        <w:t>ห้แก่ผู้ถือหน่วยทรัสต์</w:t>
      </w:r>
      <w:r w:rsidRPr="00A454AF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A454AF" w:rsidRPr="00A454A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454AF" w:rsidRPr="00A454AF">
        <w:rPr>
          <w:rFonts w:asciiTheme="majorBidi" w:hAnsiTheme="majorBidi" w:cstheme="majorBidi"/>
          <w:sz w:val="30"/>
          <w:szCs w:val="30"/>
        </w:rPr>
        <w:t>2569</w:t>
      </w:r>
      <w:r w:rsidRPr="00226120">
        <w:rPr>
          <w:rFonts w:asciiTheme="majorBidi" w:hAnsiTheme="majorBidi" w:cstheme="majorBidi"/>
          <w:sz w:val="30"/>
          <w:szCs w:val="30"/>
        </w:rPr>
        <w:t xml:space="preserve"> </w:t>
      </w:r>
    </w:p>
    <w:sectPr w:rsidR="00401302" w:rsidRPr="00226120" w:rsidSect="002A30AE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14872" w14:textId="77777777" w:rsidR="00B06B4D" w:rsidRDefault="00B06B4D" w:rsidP="004956B4">
      <w:r>
        <w:separator/>
      </w:r>
    </w:p>
  </w:endnote>
  <w:endnote w:type="continuationSeparator" w:id="0">
    <w:p w14:paraId="2614921F" w14:textId="77777777" w:rsidR="00B06B4D" w:rsidRDefault="00B06B4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F6665" w14:textId="77777777" w:rsidR="00C351E4" w:rsidRPr="002C4C47" w:rsidRDefault="00C351E4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C4C47">
      <w:rPr>
        <w:rStyle w:val="PageNumber"/>
        <w:rFonts w:ascii="Angsana New" w:hAnsi="Angsana New"/>
        <w:sz w:val="30"/>
        <w:szCs w:val="30"/>
      </w:rPr>
      <w:fldChar w:fldCharType="begin"/>
    </w:r>
    <w:r w:rsidRPr="002C4C4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C4C4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2C4C47">
      <w:rPr>
        <w:rStyle w:val="PageNumber"/>
        <w:rFonts w:ascii="Angsana New" w:hAnsi="Angsana New"/>
        <w:sz w:val="30"/>
        <w:szCs w:val="30"/>
      </w:rPr>
      <w:fldChar w:fldCharType="end"/>
    </w:r>
  </w:p>
  <w:p w14:paraId="15081C37" w14:textId="77777777" w:rsidR="00C351E4" w:rsidRPr="008C3A03" w:rsidRDefault="00C351E4" w:rsidP="008C3A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FF08E" w14:textId="77777777" w:rsidR="00B06B4D" w:rsidRDefault="00B06B4D" w:rsidP="004956B4">
      <w:r>
        <w:separator/>
      </w:r>
    </w:p>
  </w:footnote>
  <w:footnote w:type="continuationSeparator" w:id="0">
    <w:p w14:paraId="2853B458" w14:textId="77777777" w:rsidR="00B06B4D" w:rsidRDefault="00B06B4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961D" w14:textId="7A84FF25" w:rsidR="00C351E4" w:rsidRPr="00FF38E1" w:rsidRDefault="00C351E4" w:rsidP="008F2A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ทรัสต์เพื่อการลงทุนใน</w:t>
    </w:r>
    <w:r w:rsidRPr="00FF38E1">
      <w:rPr>
        <w:rFonts w:ascii="Angsana New" w:hAnsi="Angsana New" w:hint="cs"/>
        <w:b/>
        <w:bCs/>
        <w:sz w:val="32"/>
        <w:szCs w:val="32"/>
        <w:cs/>
      </w:rPr>
      <w:t>สิทธิการเช่า</w:t>
    </w:r>
    <w:r>
      <w:rPr>
        <w:rFonts w:ascii="Angsana New" w:hAnsi="Angsana New"/>
        <w:b/>
        <w:bCs/>
        <w:sz w:val="32"/>
        <w:szCs w:val="32"/>
        <w:cs/>
      </w:rPr>
      <w:t>อสังหาริมทรัพย์</w:t>
    </w:r>
    <w:r>
      <w:rPr>
        <w:rFonts w:ascii="Angsana New" w:hAnsi="Angsana New" w:hint="cs"/>
        <w:b/>
        <w:bCs/>
        <w:sz w:val="32"/>
        <w:szCs w:val="32"/>
        <w:cs/>
      </w:rPr>
      <w:t>บัวหลวง ออฟฟิศ</w:t>
    </w:r>
  </w:p>
  <w:p w14:paraId="6C25898F" w14:textId="77777777" w:rsidR="00C351E4" w:rsidRDefault="00C351E4" w:rsidP="008F2A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FF38E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F3C33A" w14:textId="6731A880" w:rsidR="00A02949" w:rsidRPr="00A445DA" w:rsidRDefault="00A02949" w:rsidP="00A02949">
    <w:pPr>
      <w:ind w:right="-46"/>
      <w:rPr>
        <w:rFonts w:ascii="Angsana New" w:hAnsi="Angsana New"/>
        <w:b/>
        <w:bCs/>
        <w:spacing w:val="-4"/>
        <w:sz w:val="32"/>
        <w:szCs w:val="32"/>
        <w:cs/>
      </w:rPr>
    </w:pPr>
    <w:r w:rsidRPr="00A445DA">
      <w:rPr>
        <w:rFonts w:ascii="Angsana New" w:hAnsi="Angsana New"/>
        <w:b/>
        <w:bCs/>
        <w:spacing w:val="-4"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pacing w:val="-4"/>
        <w:sz w:val="32"/>
        <w:szCs w:val="32"/>
        <w:cs/>
      </w:rPr>
      <w:t xml:space="preserve">งวดสามเดือนสิ้นสุดวันที่ </w:t>
    </w:r>
    <w:r w:rsidR="000821AE">
      <w:rPr>
        <w:rFonts w:ascii="Angsana New" w:hAnsi="Angsana New"/>
        <w:b/>
        <w:bCs/>
        <w:spacing w:val="-4"/>
        <w:sz w:val="32"/>
        <w:szCs w:val="32"/>
      </w:rPr>
      <w:t xml:space="preserve">31 </w:t>
    </w:r>
    <w:r w:rsidR="000821AE">
      <w:rPr>
        <w:rFonts w:ascii="Angsana New" w:hAnsi="Angsana New" w:hint="cs"/>
        <w:b/>
        <w:bCs/>
        <w:spacing w:val="-4"/>
        <w:sz w:val="32"/>
        <w:szCs w:val="32"/>
        <w:cs/>
      </w:rPr>
      <w:t xml:space="preserve">มีนาคม </w:t>
    </w:r>
    <w:r w:rsidR="000821AE">
      <w:rPr>
        <w:rFonts w:ascii="Angsana New" w:hAnsi="Angsana New"/>
        <w:b/>
        <w:bCs/>
        <w:spacing w:val="-4"/>
        <w:sz w:val="32"/>
        <w:szCs w:val="32"/>
      </w:rPr>
      <w:t>2569</w:t>
    </w:r>
    <w:r>
      <w:rPr>
        <w:rFonts w:ascii="Angsana New" w:hAnsi="Angsana New" w:hint="cs"/>
        <w:b/>
        <w:bCs/>
        <w:spacing w:val="-4"/>
        <w:sz w:val="32"/>
        <w:szCs w:val="32"/>
        <w:cs/>
      </w:rPr>
      <w:t xml:space="preserve"> (ไม่ได้ตรวจสอบ)</w:t>
    </w:r>
  </w:p>
  <w:p w14:paraId="67C8A4E2" w14:textId="77777777" w:rsidR="00C351E4" w:rsidRPr="007F7F8E" w:rsidRDefault="00C351E4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E6173"/>
    <w:multiLevelType w:val="hybridMultilevel"/>
    <w:tmpl w:val="6EFC185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7C30B5E"/>
    <w:multiLevelType w:val="multilevel"/>
    <w:tmpl w:val="9E4EB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8874FF1"/>
    <w:multiLevelType w:val="hybridMultilevel"/>
    <w:tmpl w:val="87CE83B6"/>
    <w:lvl w:ilvl="0" w:tplc="71A4245E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D0A6A9B"/>
    <w:multiLevelType w:val="hybridMultilevel"/>
    <w:tmpl w:val="19E0039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7263C93"/>
    <w:multiLevelType w:val="multilevel"/>
    <w:tmpl w:val="526097E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6357159"/>
    <w:multiLevelType w:val="hybridMultilevel"/>
    <w:tmpl w:val="7DDE3144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1D326CC"/>
    <w:multiLevelType w:val="singleLevel"/>
    <w:tmpl w:val="B8B817E0"/>
    <w:lvl w:ilvl="0">
      <w:start w:val="1"/>
      <w:numFmt w:val="bullet"/>
      <w:lvlText w:val="‒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24"/>
      </w:rPr>
    </w:lvl>
  </w:abstractNum>
  <w:abstractNum w:abstractNumId="12" w15:restartNumberingAfterBreak="0">
    <w:nsid w:val="6F86369A"/>
    <w:multiLevelType w:val="multilevel"/>
    <w:tmpl w:val="7536F2E4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7A293969"/>
    <w:multiLevelType w:val="hybridMultilevel"/>
    <w:tmpl w:val="51BAA42C"/>
    <w:lvl w:ilvl="0" w:tplc="D346B3DA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D556DBE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7EC11035"/>
    <w:multiLevelType w:val="multilevel"/>
    <w:tmpl w:val="0D886A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2129275612">
    <w:abstractNumId w:val="4"/>
  </w:num>
  <w:num w:numId="2" w16cid:durableId="400710849">
    <w:abstractNumId w:val="1"/>
  </w:num>
  <w:num w:numId="3" w16cid:durableId="1682660665">
    <w:abstractNumId w:val="7"/>
  </w:num>
  <w:num w:numId="4" w16cid:durableId="1533300899">
    <w:abstractNumId w:val="8"/>
  </w:num>
  <w:num w:numId="5" w16cid:durableId="1526092162">
    <w:abstractNumId w:val="3"/>
  </w:num>
  <w:num w:numId="6" w16cid:durableId="1576743065">
    <w:abstractNumId w:val="10"/>
  </w:num>
  <w:num w:numId="7" w16cid:durableId="1952781799">
    <w:abstractNumId w:val="4"/>
  </w:num>
  <w:num w:numId="8" w16cid:durableId="2117557217">
    <w:abstractNumId w:val="5"/>
  </w:num>
  <w:num w:numId="9" w16cid:durableId="76825709">
    <w:abstractNumId w:val="0"/>
  </w:num>
  <w:num w:numId="10" w16cid:durableId="1957054327">
    <w:abstractNumId w:val="14"/>
  </w:num>
  <w:num w:numId="11" w16cid:durableId="1756702218">
    <w:abstractNumId w:val="11"/>
  </w:num>
  <w:num w:numId="12" w16cid:durableId="888147898">
    <w:abstractNumId w:val="13"/>
  </w:num>
  <w:num w:numId="13" w16cid:durableId="2135828766">
    <w:abstractNumId w:val="4"/>
  </w:num>
  <w:num w:numId="14" w16cid:durableId="1648241602">
    <w:abstractNumId w:val="4"/>
  </w:num>
  <w:num w:numId="15" w16cid:durableId="1785660633">
    <w:abstractNumId w:val="4"/>
  </w:num>
  <w:num w:numId="16" w16cid:durableId="1434781257">
    <w:abstractNumId w:val="6"/>
  </w:num>
  <w:num w:numId="17" w16cid:durableId="515002844">
    <w:abstractNumId w:val="2"/>
  </w:num>
  <w:num w:numId="18" w16cid:durableId="1117719332">
    <w:abstractNumId w:val="12"/>
  </w:num>
  <w:num w:numId="19" w16cid:durableId="396628156">
    <w:abstractNumId w:val="15"/>
  </w:num>
  <w:num w:numId="20" w16cid:durableId="1922255144">
    <w:abstractNumId w:val="9"/>
  </w:num>
  <w:num w:numId="21" w16cid:durableId="1370691889">
    <w:abstractNumId w:val="4"/>
  </w:num>
  <w:num w:numId="22" w16cid:durableId="7095023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3C8"/>
    <w:rsid w:val="00000481"/>
    <w:rsid w:val="00000FDF"/>
    <w:rsid w:val="000010B8"/>
    <w:rsid w:val="00001205"/>
    <w:rsid w:val="000015AB"/>
    <w:rsid w:val="000017C2"/>
    <w:rsid w:val="000018F9"/>
    <w:rsid w:val="000019C7"/>
    <w:rsid w:val="000022A6"/>
    <w:rsid w:val="00002354"/>
    <w:rsid w:val="00004034"/>
    <w:rsid w:val="0000445A"/>
    <w:rsid w:val="00004606"/>
    <w:rsid w:val="00004B52"/>
    <w:rsid w:val="00005160"/>
    <w:rsid w:val="00005ACB"/>
    <w:rsid w:val="00005AF7"/>
    <w:rsid w:val="0000625B"/>
    <w:rsid w:val="00006E90"/>
    <w:rsid w:val="0000731B"/>
    <w:rsid w:val="00007B04"/>
    <w:rsid w:val="00007DCE"/>
    <w:rsid w:val="00010C9A"/>
    <w:rsid w:val="00010E56"/>
    <w:rsid w:val="00010EC8"/>
    <w:rsid w:val="00011345"/>
    <w:rsid w:val="00011C04"/>
    <w:rsid w:val="000121BF"/>
    <w:rsid w:val="00012707"/>
    <w:rsid w:val="0001291F"/>
    <w:rsid w:val="00012929"/>
    <w:rsid w:val="00012BC5"/>
    <w:rsid w:val="0001340A"/>
    <w:rsid w:val="00013BA2"/>
    <w:rsid w:val="000145B4"/>
    <w:rsid w:val="000146D1"/>
    <w:rsid w:val="00014E43"/>
    <w:rsid w:val="00015367"/>
    <w:rsid w:val="000157CC"/>
    <w:rsid w:val="00016033"/>
    <w:rsid w:val="00016D78"/>
    <w:rsid w:val="0001713F"/>
    <w:rsid w:val="00017C14"/>
    <w:rsid w:val="00017D81"/>
    <w:rsid w:val="0002033D"/>
    <w:rsid w:val="00020A53"/>
    <w:rsid w:val="00020A62"/>
    <w:rsid w:val="00021721"/>
    <w:rsid w:val="00021CD6"/>
    <w:rsid w:val="00021E45"/>
    <w:rsid w:val="000222AD"/>
    <w:rsid w:val="000223D9"/>
    <w:rsid w:val="00022475"/>
    <w:rsid w:val="0002247F"/>
    <w:rsid w:val="00022826"/>
    <w:rsid w:val="0002304E"/>
    <w:rsid w:val="0002323B"/>
    <w:rsid w:val="000239FC"/>
    <w:rsid w:val="00023E11"/>
    <w:rsid w:val="000242AB"/>
    <w:rsid w:val="00024A11"/>
    <w:rsid w:val="00025120"/>
    <w:rsid w:val="000259F6"/>
    <w:rsid w:val="00025EAA"/>
    <w:rsid w:val="00026410"/>
    <w:rsid w:val="000266FA"/>
    <w:rsid w:val="0002694C"/>
    <w:rsid w:val="00026A22"/>
    <w:rsid w:val="00026B30"/>
    <w:rsid w:val="00026D84"/>
    <w:rsid w:val="0002726F"/>
    <w:rsid w:val="0002730C"/>
    <w:rsid w:val="00027793"/>
    <w:rsid w:val="00027EE2"/>
    <w:rsid w:val="00027F2D"/>
    <w:rsid w:val="000306A9"/>
    <w:rsid w:val="000308C2"/>
    <w:rsid w:val="00030A00"/>
    <w:rsid w:val="00030F9A"/>
    <w:rsid w:val="000316A1"/>
    <w:rsid w:val="000316CD"/>
    <w:rsid w:val="000324B9"/>
    <w:rsid w:val="000328BD"/>
    <w:rsid w:val="000329FE"/>
    <w:rsid w:val="00032B3F"/>
    <w:rsid w:val="00032FD0"/>
    <w:rsid w:val="00033134"/>
    <w:rsid w:val="00033157"/>
    <w:rsid w:val="0003333C"/>
    <w:rsid w:val="000336A3"/>
    <w:rsid w:val="0003373E"/>
    <w:rsid w:val="000339B8"/>
    <w:rsid w:val="0003457A"/>
    <w:rsid w:val="0003532B"/>
    <w:rsid w:val="0003535B"/>
    <w:rsid w:val="000356FA"/>
    <w:rsid w:val="00035A57"/>
    <w:rsid w:val="00035AA5"/>
    <w:rsid w:val="00035DCE"/>
    <w:rsid w:val="0003715A"/>
    <w:rsid w:val="000377F8"/>
    <w:rsid w:val="00037B04"/>
    <w:rsid w:val="00040CC6"/>
    <w:rsid w:val="00040EE3"/>
    <w:rsid w:val="00040F51"/>
    <w:rsid w:val="00041423"/>
    <w:rsid w:val="00041620"/>
    <w:rsid w:val="00041709"/>
    <w:rsid w:val="00041926"/>
    <w:rsid w:val="00041AC3"/>
    <w:rsid w:val="00041B7C"/>
    <w:rsid w:val="00041EB1"/>
    <w:rsid w:val="00042081"/>
    <w:rsid w:val="000421BA"/>
    <w:rsid w:val="00042AE4"/>
    <w:rsid w:val="00042DBE"/>
    <w:rsid w:val="00043343"/>
    <w:rsid w:val="00043862"/>
    <w:rsid w:val="00044246"/>
    <w:rsid w:val="000443BD"/>
    <w:rsid w:val="00044483"/>
    <w:rsid w:val="00044B66"/>
    <w:rsid w:val="00044BFA"/>
    <w:rsid w:val="000450C8"/>
    <w:rsid w:val="0004544B"/>
    <w:rsid w:val="0004578F"/>
    <w:rsid w:val="00046C12"/>
    <w:rsid w:val="00046DCD"/>
    <w:rsid w:val="00047014"/>
    <w:rsid w:val="0004773F"/>
    <w:rsid w:val="000479CD"/>
    <w:rsid w:val="00050206"/>
    <w:rsid w:val="00050D75"/>
    <w:rsid w:val="00050DFE"/>
    <w:rsid w:val="00051204"/>
    <w:rsid w:val="000521F1"/>
    <w:rsid w:val="0005266F"/>
    <w:rsid w:val="0005283F"/>
    <w:rsid w:val="00053447"/>
    <w:rsid w:val="00053FC3"/>
    <w:rsid w:val="000545F9"/>
    <w:rsid w:val="00054899"/>
    <w:rsid w:val="000548CB"/>
    <w:rsid w:val="00054A69"/>
    <w:rsid w:val="00054C55"/>
    <w:rsid w:val="00054DCC"/>
    <w:rsid w:val="000550D2"/>
    <w:rsid w:val="000553B5"/>
    <w:rsid w:val="00055675"/>
    <w:rsid w:val="00055960"/>
    <w:rsid w:val="00055BC8"/>
    <w:rsid w:val="00055CA7"/>
    <w:rsid w:val="00055D63"/>
    <w:rsid w:val="00055F4E"/>
    <w:rsid w:val="00055FE0"/>
    <w:rsid w:val="00056084"/>
    <w:rsid w:val="000560EF"/>
    <w:rsid w:val="000561D7"/>
    <w:rsid w:val="00056736"/>
    <w:rsid w:val="00056C43"/>
    <w:rsid w:val="00057123"/>
    <w:rsid w:val="000571C6"/>
    <w:rsid w:val="0005722C"/>
    <w:rsid w:val="000574DA"/>
    <w:rsid w:val="00060716"/>
    <w:rsid w:val="0006150F"/>
    <w:rsid w:val="000617B2"/>
    <w:rsid w:val="000622B0"/>
    <w:rsid w:val="00062B96"/>
    <w:rsid w:val="00063284"/>
    <w:rsid w:val="0006332F"/>
    <w:rsid w:val="000633C6"/>
    <w:rsid w:val="00063781"/>
    <w:rsid w:val="00063DD2"/>
    <w:rsid w:val="00064357"/>
    <w:rsid w:val="00064661"/>
    <w:rsid w:val="000646A7"/>
    <w:rsid w:val="00064E73"/>
    <w:rsid w:val="000656E1"/>
    <w:rsid w:val="00065AC8"/>
    <w:rsid w:val="00065C80"/>
    <w:rsid w:val="00065F30"/>
    <w:rsid w:val="00066DAB"/>
    <w:rsid w:val="00066F25"/>
    <w:rsid w:val="000670A6"/>
    <w:rsid w:val="000672C8"/>
    <w:rsid w:val="00067D22"/>
    <w:rsid w:val="00070206"/>
    <w:rsid w:val="0007020F"/>
    <w:rsid w:val="000703F9"/>
    <w:rsid w:val="00071173"/>
    <w:rsid w:val="00071347"/>
    <w:rsid w:val="00071482"/>
    <w:rsid w:val="000714ED"/>
    <w:rsid w:val="000716FC"/>
    <w:rsid w:val="0007186B"/>
    <w:rsid w:val="00071951"/>
    <w:rsid w:val="00071DF5"/>
    <w:rsid w:val="00072171"/>
    <w:rsid w:val="000725AB"/>
    <w:rsid w:val="000728D4"/>
    <w:rsid w:val="00072A7B"/>
    <w:rsid w:val="00072AC7"/>
    <w:rsid w:val="00072D99"/>
    <w:rsid w:val="000730CF"/>
    <w:rsid w:val="00073402"/>
    <w:rsid w:val="00073F5A"/>
    <w:rsid w:val="000742B7"/>
    <w:rsid w:val="00074399"/>
    <w:rsid w:val="0007440A"/>
    <w:rsid w:val="000744FA"/>
    <w:rsid w:val="0007481E"/>
    <w:rsid w:val="00074F73"/>
    <w:rsid w:val="0007509B"/>
    <w:rsid w:val="000751B4"/>
    <w:rsid w:val="00075239"/>
    <w:rsid w:val="000754D3"/>
    <w:rsid w:val="000759E5"/>
    <w:rsid w:val="00075DA7"/>
    <w:rsid w:val="000763F2"/>
    <w:rsid w:val="00076825"/>
    <w:rsid w:val="00076935"/>
    <w:rsid w:val="00076B68"/>
    <w:rsid w:val="00077260"/>
    <w:rsid w:val="00077558"/>
    <w:rsid w:val="00077879"/>
    <w:rsid w:val="00077B61"/>
    <w:rsid w:val="00080747"/>
    <w:rsid w:val="00080CF4"/>
    <w:rsid w:val="00081C12"/>
    <w:rsid w:val="00081E56"/>
    <w:rsid w:val="000821AE"/>
    <w:rsid w:val="00082266"/>
    <w:rsid w:val="0008285D"/>
    <w:rsid w:val="000828DA"/>
    <w:rsid w:val="00082978"/>
    <w:rsid w:val="000829A2"/>
    <w:rsid w:val="00082A56"/>
    <w:rsid w:val="00082A66"/>
    <w:rsid w:val="00082F02"/>
    <w:rsid w:val="000834BB"/>
    <w:rsid w:val="0008356D"/>
    <w:rsid w:val="00083B33"/>
    <w:rsid w:val="00083FA4"/>
    <w:rsid w:val="00083FEA"/>
    <w:rsid w:val="00084319"/>
    <w:rsid w:val="00084343"/>
    <w:rsid w:val="0008435B"/>
    <w:rsid w:val="00084538"/>
    <w:rsid w:val="00084932"/>
    <w:rsid w:val="00084AD1"/>
    <w:rsid w:val="00084C9A"/>
    <w:rsid w:val="00084EA9"/>
    <w:rsid w:val="0008520C"/>
    <w:rsid w:val="000853D0"/>
    <w:rsid w:val="000854A2"/>
    <w:rsid w:val="000854DF"/>
    <w:rsid w:val="00085D42"/>
    <w:rsid w:val="00086258"/>
    <w:rsid w:val="000865C8"/>
    <w:rsid w:val="000868C3"/>
    <w:rsid w:val="000868C5"/>
    <w:rsid w:val="000868F3"/>
    <w:rsid w:val="00086932"/>
    <w:rsid w:val="000876C7"/>
    <w:rsid w:val="000878FB"/>
    <w:rsid w:val="00087C9A"/>
    <w:rsid w:val="00090C2B"/>
    <w:rsid w:val="00090CC3"/>
    <w:rsid w:val="00091611"/>
    <w:rsid w:val="00091F4D"/>
    <w:rsid w:val="000920E6"/>
    <w:rsid w:val="00092165"/>
    <w:rsid w:val="000924B9"/>
    <w:rsid w:val="000924E7"/>
    <w:rsid w:val="000928FF"/>
    <w:rsid w:val="0009348F"/>
    <w:rsid w:val="000937F4"/>
    <w:rsid w:val="00093832"/>
    <w:rsid w:val="00093951"/>
    <w:rsid w:val="00093996"/>
    <w:rsid w:val="00093C9B"/>
    <w:rsid w:val="000943AF"/>
    <w:rsid w:val="000944D5"/>
    <w:rsid w:val="00094C71"/>
    <w:rsid w:val="00094CA2"/>
    <w:rsid w:val="00094FEE"/>
    <w:rsid w:val="000952AE"/>
    <w:rsid w:val="00095CC7"/>
    <w:rsid w:val="00096753"/>
    <w:rsid w:val="0009752C"/>
    <w:rsid w:val="0009756E"/>
    <w:rsid w:val="00097703"/>
    <w:rsid w:val="00097BB4"/>
    <w:rsid w:val="000A0382"/>
    <w:rsid w:val="000A04BD"/>
    <w:rsid w:val="000A0522"/>
    <w:rsid w:val="000A060A"/>
    <w:rsid w:val="000A0977"/>
    <w:rsid w:val="000A0BAA"/>
    <w:rsid w:val="000A0CCE"/>
    <w:rsid w:val="000A1096"/>
    <w:rsid w:val="000A1342"/>
    <w:rsid w:val="000A20E9"/>
    <w:rsid w:val="000A24FD"/>
    <w:rsid w:val="000A2819"/>
    <w:rsid w:val="000A2D20"/>
    <w:rsid w:val="000A4018"/>
    <w:rsid w:val="000A4BCE"/>
    <w:rsid w:val="000A4C73"/>
    <w:rsid w:val="000A508B"/>
    <w:rsid w:val="000A54EE"/>
    <w:rsid w:val="000A5F8C"/>
    <w:rsid w:val="000A600B"/>
    <w:rsid w:val="000A678A"/>
    <w:rsid w:val="000A6A28"/>
    <w:rsid w:val="000A6C35"/>
    <w:rsid w:val="000A733A"/>
    <w:rsid w:val="000A7946"/>
    <w:rsid w:val="000A7BCD"/>
    <w:rsid w:val="000A7C78"/>
    <w:rsid w:val="000B064D"/>
    <w:rsid w:val="000B09F7"/>
    <w:rsid w:val="000B0E74"/>
    <w:rsid w:val="000B11CD"/>
    <w:rsid w:val="000B12F9"/>
    <w:rsid w:val="000B1407"/>
    <w:rsid w:val="000B1B44"/>
    <w:rsid w:val="000B1DB1"/>
    <w:rsid w:val="000B20BC"/>
    <w:rsid w:val="000B22B4"/>
    <w:rsid w:val="000B2988"/>
    <w:rsid w:val="000B3267"/>
    <w:rsid w:val="000B3892"/>
    <w:rsid w:val="000B3AD4"/>
    <w:rsid w:val="000B3C06"/>
    <w:rsid w:val="000B3C7B"/>
    <w:rsid w:val="000B4049"/>
    <w:rsid w:val="000B46CF"/>
    <w:rsid w:val="000B49D9"/>
    <w:rsid w:val="000B4B8E"/>
    <w:rsid w:val="000B4BDA"/>
    <w:rsid w:val="000B4EE5"/>
    <w:rsid w:val="000B50AF"/>
    <w:rsid w:val="000B5C5F"/>
    <w:rsid w:val="000B604E"/>
    <w:rsid w:val="000B64A9"/>
    <w:rsid w:val="000B6505"/>
    <w:rsid w:val="000B7569"/>
    <w:rsid w:val="000B78AD"/>
    <w:rsid w:val="000B7A60"/>
    <w:rsid w:val="000B7AB3"/>
    <w:rsid w:val="000B7ECB"/>
    <w:rsid w:val="000C033C"/>
    <w:rsid w:val="000C04D4"/>
    <w:rsid w:val="000C08F9"/>
    <w:rsid w:val="000C0946"/>
    <w:rsid w:val="000C0D18"/>
    <w:rsid w:val="000C0D65"/>
    <w:rsid w:val="000C0FD9"/>
    <w:rsid w:val="000C2178"/>
    <w:rsid w:val="000C238C"/>
    <w:rsid w:val="000C3995"/>
    <w:rsid w:val="000C3B33"/>
    <w:rsid w:val="000C3B41"/>
    <w:rsid w:val="000C4270"/>
    <w:rsid w:val="000C5408"/>
    <w:rsid w:val="000C5F64"/>
    <w:rsid w:val="000C5FE1"/>
    <w:rsid w:val="000C6062"/>
    <w:rsid w:val="000C64FC"/>
    <w:rsid w:val="000C6952"/>
    <w:rsid w:val="000C6BFE"/>
    <w:rsid w:val="000C6CFB"/>
    <w:rsid w:val="000C6D34"/>
    <w:rsid w:val="000C6E27"/>
    <w:rsid w:val="000C6F1E"/>
    <w:rsid w:val="000C6F63"/>
    <w:rsid w:val="000C74A2"/>
    <w:rsid w:val="000D000A"/>
    <w:rsid w:val="000D013A"/>
    <w:rsid w:val="000D02D5"/>
    <w:rsid w:val="000D07C6"/>
    <w:rsid w:val="000D0A11"/>
    <w:rsid w:val="000D0D85"/>
    <w:rsid w:val="000D163E"/>
    <w:rsid w:val="000D1AB9"/>
    <w:rsid w:val="000D1FCB"/>
    <w:rsid w:val="000D202F"/>
    <w:rsid w:val="000D2E6C"/>
    <w:rsid w:val="000D3A3B"/>
    <w:rsid w:val="000D3BA6"/>
    <w:rsid w:val="000D3FB7"/>
    <w:rsid w:val="000D41FB"/>
    <w:rsid w:val="000D48CE"/>
    <w:rsid w:val="000D56CF"/>
    <w:rsid w:val="000D6154"/>
    <w:rsid w:val="000D616C"/>
    <w:rsid w:val="000D63CE"/>
    <w:rsid w:val="000D68CA"/>
    <w:rsid w:val="000D6C5A"/>
    <w:rsid w:val="000D6C91"/>
    <w:rsid w:val="000D769C"/>
    <w:rsid w:val="000D79DC"/>
    <w:rsid w:val="000E080B"/>
    <w:rsid w:val="000E0957"/>
    <w:rsid w:val="000E0B33"/>
    <w:rsid w:val="000E0E97"/>
    <w:rsid w:val="000E160E"/>
    <w:rsid w:val="000E1942"/>
    <w:rsid w:val="000E209B"/>
    <w:rsid w:val="000E2701"/>
    <w:rsid w:val="000E2F3D"/>
    <w:rsid w:val="000E30B9"/>
    <w:rsid w:val="000E31EB"/>
    <w:rsid w:val="000E353B"/>
    <w:rsid w:val="000E36A5"/>
    <w:rsid w:val="000E3B0F"/>
    <w:rsid w:val="000E3BBF"/>
    <w:rsid w:val="000E3E99"/>
    <w:rsid w:val="000E4062"/>
    <w:rsid w:val="000E4BA9"/>
    <w:rsid w:val="000E562E"/>
    <w:rsid w:val="000E5641"/>
    <w:rsid w:val="000E579B"/>
    <w:rsid w:val="000E59D6"/>
    <w:rsid w:val="000E6411"/>
    <w:rsid w:val="000E6431"/>
    <w:rsid w:val="000E6609"/>
    <w:rsid w:val="000E687A"/>
    <w:rsid w:val="000E6C3C"/>
    <w:rsid w:val="000E6CEA"/>
    <w:rsid w:val="000E744D"/>
    <w:rsid w:val="000E74E0"/>
    <w:rsid w:val="000E79BE"/>
    <w:rsid w:val="000E7E13"/>
    <w:rsid w:val="000F09F8"/>
    <w:rsid w:val="000F0BE7"/>
    <w:rsid w:val="000F0C0E"/>
    <w:rsid w:val="000F2F82"/>
    <w:rsid w:val="000F2FF2"/>
    <w:rsid w:val="000F3028"/>
    <w:rsid w:val="000F38AD"/>
    <w:rsid w:val="000F3A2D"/>
    <w:rsid w:val="000F3D4A"/>
    <w:rsid w:val="000F3F1A"/>
    <w:rsid w:val="000F42C7"/>
    <w:rsid w:val="000F4321"/>
    <w:rsid w:val="000F4D90"/>
    <w:rsid w:val="000F4EA7"/>
    <w:rsid w:val="000F523F"/>
    <w:rsid w:val="000F56CA"/>
    <w:rsid w:val="000F5AE9"/>
    <w:rsid w:val="000F5DB3"/>
    <w:rsid w:val="000F66B6"/>
    <w:rsid w:val="000F679A"/>
    <w:rsid w:val="000F6A33"/>
    <w:rsid w:val="000F6A7F"/>
    <w:rsid w:val="000F7311"/>
    <w:rsid w:val="000F7399"/>
    <w:rsid w:val="000F7F88"/>
    <w:rsid w:val="00100149"/>
    <w:rsid w:val="0010035A"/>
    <w:rsid w:val="001004E7"/>
    <w:rsid w:val="00100D81"/>
    <w:rsid w:val="00101C4D"/>
    <w:rsid w:val="0010216C"/>
    <w:rsid w:val="001024B3"/>
    <w:rsid w:val="0010266F"/>
    <w:rsid w:val="001028A9"/>
    <w:rsid w:val="00102935"/>
    <w:rsid w:val="00102A53"/>
    <w:rsid w:val="00102CCA"/>
    <w:rsid w:val="00102E78"/>
    <w:rsid w:val="00102F91"/>
    <w:rsid w:val="0010316B"/>
    <w:rsid w:val="00105CB6"/>
    <w:rsid w:val="00105CE8"/>
    <w:rsid w:val="00106220"/>
    <w:rsid w:val="0010743C"/>
    <w:rsid w:val="00107622"/>
    <w:rsid w:val="001077C4"/>
    <w:rsid w:val="00110082"/>
    <w:rsid w:val="001104B0"/>
    <w:rsid w:val="0011113D"/>
    <w:rsid w:val="00111246"/>
    <w:rsid w:val="00111A0F"/>
    <w:rsid w:val="00112272"/>
    <w:rsid w:val="00113711"/>
    <w:rsid w:val="00113EB0"/>
    <w:rsid w:val="00113FCD"/>
    <w:rsid w:val="00114FCB"/>
    <w:rsid w:val="00115205"/>
    <w:rsid w:val="00115547"/>
    <w:rsid w:val="0011579C"/>
    <w:rsid w:val="0011648D"/>
    <w:rsid w:val="00116C84"/>
    <w:rsid w:val="00117ACE"/>
    <w:rsid w:val="00117D0A"/>
    <w:rsid w:val="0012014C"/>
    <w:rsid w:val="00120302"/>
    <w:rsid w:val="00120556"/>
    <w:rsid w:val="001213DB"/>
    <w:rsid w:val="00121F33"/>
    <w:rsid w:val="00122034"/>
    <w:rsid w:val="001229F9"/>
    <w:rsid w:val="00122CA1"/>
    <w:rsid w:val="00122E3F"/>
    <w:rsid w:val="00122E91"/>
    <w:rsid w:val="001230AB"/>
    <w:rsid w:val="00123895"/>
    <w:rsid w:val="001238AE"/>
    <w:rsid w:val="0012430C"/>
    <w:rsid w:val="00124623"/>
    <w:rsid w:val="00124993"/>
    <w:rsid w:val="00124B96"/>
    <w:rsid w:val="00124BAF"/>
    <w:rsid w:val="00124EF7"/>
    <w:rsid w:val="001250B7"/>
    <w:rsid w:val="001255BA"/>
    <w:rsid w:val="0012576A"/>
    <w:rsid w:val="00125E0F"/>
    <w:rsid w:val="001261C6"/>
    <w:rsid w:val="001264B1"/>
    <w:rsid w:val="0012668B"/>
    <w:rsid w:val="001266AB"/>
    <w:rsid w:val="0012679C"/>
    <w:rsid w:val="0012696B"/>
    <w:rsid w:val="00126C10"/>
    <w:rsid w:val="00127299"/>
    <w:rsid w:val="0012730E"/>
    <w:rsid w:val="00127BE4"/>
    <w:rsid w:val="00127F56"/>
    <w:rsid w:val="00127FDD"/>
    <w:rsid w:val="001303F0"/>
    <w:rsid w:val="0013057E"/>
    <w:rsid w:val="001307A1"/>
    <w:rsid w:val="00130986"/>
    <w:rsid w:val="00130C75"/>
    <w:rsid w:val="00130DD2"/>
    <w:rsid w:val="00130FE8"/>
    <w:rsid w:val="00131830"/>
    <w:rsid w:val="001319EC"/>
    <w:rsid w:val="00131A89"/>
    <w:rsid w:val="00132190"/>
    <w:rsid w:val="0013241D"/>
    <w:rsid w:val="001324BB"/>
    <w:rsid w:val="0013250D"/>
    <w:rsid w:val="00132798"/>
    <w:rsid w:val="00133480"/>
    <w:rsid w:val="00133C2D"/>
    <w:rsid w:val="00134474"/>
    <w:rsid w:val="00134592"/>
    <w:rsid w:val="001345FC"/>
    <w:rsid w:val="00134733"/>
    <w:rsid w:val="00134855"/>
    <w:rsid w:val="00134AB0"/>
    <w:rsid w:val="00134DE1"/>
    <w:rsid w:val="00134FE8"/>
    <w:rsid w:val="00135640"/>
    <w:rsid w:val="0013579C"/>
    <w:rsid w:val="001360EE"/>
    <w:rsid w:val="001364E5"/>
    <w:rsid w:val="0013686A"/>
    <w:rsid w:val="00136A02"/>
    <w:rsid w:val="00137409"/>
    <w:rsid w:val="00137B33"/>
    <w:rsid w:val="00137F08"/>
    <w:rsid w:val="00140375"/>
    <w:rsid w:val="00140413"/>
    <w:rsid w:val="001407B0"/>
    <w:rsid w:val="00140A2E"/>
    <w:rsid w:val="00140AC4"/>
    <w:rsid w:val="00140B39"/>
    <w:rsid w:val="00140E34"/>
    <w:rsid w:val="00140FB7"/>
    <w:rsid w:val="001411B0"/>
    <w:rsid w:val="00141213"/>
    <w:rsid w:val="00141482"/>
    <w:rsid w:val="00141604"/>
    <w:rsid w:val="00141B10"/>
    <w:rsid w:val="00141F2E"/>
    <w:rsid w:val="00142850"/>
    <w:rsid w:val="00142CDB"/>
    <w:rsid w:val="00144080"/>
    <w:rsid w:val="00144103"/>
    <w:rsid w:val="0014411C"/>
    <w:rsid w:val="0014461B"/>
    <w:rsid w:val="00144B78"/>
    <w:rsid w:val="00145A4B"/>
    <w:rsid w:val="00145A85"/>
    <w:rsid w:val="0014655B"/>
    <w:rsid w:val="001472BD"/>
    <w:rsid w:val="0014730E"/>
    <w:rsid w:val="001474CA"/>
    <w:rsid w:val="00147710"/>
    <w:rsid w:val="001477DC"/>
    <w:rsid w:val="00147BA5"/>
    <w:rsid w:val="00147C20"/>
    <w:rsid w:val="001503DB"/>
    <w:rsid w:val="00150812"/>
    <w:rsid w:val="00150988"/>
    <w:rsid w:val="001509D9"/>
    <w:rsid w:val="00150A2B"/>
    <w:rsid w:val="00151F17"/>
    <w:rsid w:val="00152468"/>
    <w:rsid w:val="00152850"/>
    <w:rsid w:val="00152A7E"/>
    <w:rsid w:val="00152B69"/>
    <w:rsid w:val="00152CE0"/>
    <w:rsid w:val="00153008"/>
    <w:rsid w:val="00153130"/>
    <w:rsid w:val="001537FA"/>
    <w:rsid w:val="00153DF7"/>
    <w:rsid w:val="00153E68"/>
    <w:rsid w:val="00153EEE"/>
    <w:rsid w:val="00154197"/>
    <w:rsid w:val="00154540"/>
    <w:rsid w:val="001546BC"/>
    <w:rsid w:val="00154898"/>
    <w:rsid w:val="00154F57"/>
    <w:rsid w:val="0015518E"/>
    <w:rsid w:val="0015519A"/>
    <w:rsid w:val="001556A5"/>
    <w:rsid w:val="001558E6"/>
    <w:rsid w:val="00155C20"/>
    <w:rsid w:val="00155CE9"/>
    <w:rsid w:val="00155D9B"/>
    <w:rsid w:val="001560EC"/>
    <w:rsid w:val="00156343"/>
    <w:rsid w:val="00156382"/>
    <w:rsid w:val="001564DB"/>
    <w:rsid w:val="0015659B"/>
    <w:rsid w:val="00156784"/>
    <w:rsid w:val="00156A7C"/>
    <w:rsid w:val="00157359"/>
    <w:rsid w:val="00157B20"/>
    <w:rsid w:val="0016014B"/>
    <w:rsid w:val="00160867"/>
    <w:rsid w:val="00160CCD"/>
    <w:rsid w:val="00160E2C"/>
    <w:rsid w:val="00160FCF"/>
    <w:rsid w:val="0016172D"/>
    <w:rsid w:val="00161F32"/>
    <w:rsid w:val="001620C9"/>
    <w:rsid w:val="0016298C"/>
    <w:rsid w:val="001642A2"/>
    <w:rsid w:val="00164E55"/>
    <w:rsid w:val="001651CC"/>
    <w:rsid w:val="00165BD1"/>
    <w:rsid w:val="00165DB6"/>
    <w:rsid w:val="0016626B"/>
    <w:rsid w:val="001662AD"/>
    <w:rsid w:val="00166505"/>
    <w:rsid w:val="0016677E"/>
    <w:rsid w:val="0016711F"/>
    <w:rsid w:val="00167A60"/>
    <w:rsid w:val="00167E59"/>
    <w:rsid w:val="00170024"/>
    <w:rsid w:val="0017099A"/>
    <w:rsid w:val="00170CA5"/>
    <w:rsid w:val="00170E03"/>
    <w:rsid w:val="001715F8"/>
    <w:rsid w:val="00171CE7"/>
    <w:rsid w:val="00171D05"/>
    <w:rsid w:val="00172508"/>
    <w:rsid w:val="001727B1"/>
    <w:rsid w:val="00172D43"/>
    <w:rsid w:val="00172EF6"/>
    <w:rsid w:val="001730BE"/>
    <w:rsid w:val="00173336"/>
    <w:rsid w:val="00173868"/>
    <w:rsid w:val="00173A41"/>
    <w:rsid w:val="00174062"/>
    <w:rsid w:val="0017452F"/>
    <w:rsid w:val="00174E10"/>
    <w:rsid w:val="00175D86"/>
    <w:rsid w:val="001762F1"/>
    <w:rsid w:val="00177163"/>
    <w:rsid w:val="00177D16"/>
    <w:rsid w:val="00180665"/>
    <w:rsid w:val="0018075F"/>
    <w:rsid w:val="001808C6"/>
    <w:rsid w:val="00180AC8"/>
    <w:rsid w:val="00180CD5"/>
    <w:rsid w:val="00180F55"/>
    <w:rsid w:val="0018159A"/>
    <w:rsid w:val="00181A96"/>
    <w:rsid w:val="00181DA4"/>
    <w:rsid w:val="001829C5"/>
    <w:rsid w:val="00182ADC"/>
    <w:rsid w:val="001832FB"/>
    <w:rsid w:val="001833FE"/>
    <w:rsid w:val="001838A8"/>
    <w:rsid w:val="00183DED"/>
    <w:rsid w:val="00184800"/>
    <w:rsid w:val="00184878"/>
    <w:rsid w:val="00184D88"/>
    <w:rsid w:val="00184DEC"/>
    <w:rsid w:val="0018534A"/>
    <w:rsid w:val="001853F3"/>
    <w:rsid w:val="001858CB"/>
    <w:rsid w:val="00186109"/>
    <w:rsid w:val="00186181"/>
    <w:rsid w:val="001861E7"/>
    <w:rsid w:val="00186299"/>
    <w:rsid w:val="001862F8"/>
    <w:rsid w:val="00186EA8"/>
    <w:rsid w:val="001872BC"/>
    <w:rsid w:val="00187AD1"/>
    <w:rsid w:val="00187EE6"/>
    <w:rsid w:val="00190743"/>
    <w:rsid w:val="00190B98"/>
    <w:rsid w:val="00191037"/>
    <w:rsid w:val="0019178A"/>
    <w:rsid w:val="00191AE6"/>
    <w:rsid w:val="00191B63"/>
    <w:rsid w:val="00192018"/>
    <w:rsid w:val="00192885"/>
    <w:rsid w:val="00192AEF"/>
    <w:rsid w:val="00192DBE"/>
    <w:rsid w:val="00192EA4"/>
    <w:rsid w:val="00192ED1"/>
    <w:rsid w:val="00193189"/>
    <w:rsid w:val="0019331D"/>
    <w:rsid w:val="001937D1"/>
    <w:rsid w:val="00193D57"/>
    <w:rsid w:val="00193E9A"/>
    <w:rsid w:val="00194710"/>
    <w:rsid w:val="00194BD3"/>
    <w:rsid w:val="00194C3C"/>
    <w:rsid w:val="00194C76"/>
    <w:rsid w:val="00195C2A"/>
    <w:rsid w:val="00195E8D"/>
    <w:rsid w:val="001960E6"/>
    <w:rsid w:val="0019645C"/>
    <w:rsid w:val="00196A76"/>
    <w:rsid w:val="0019725A"/>
    <w:rsid w:val="00197377"/>
    <w:rsid w:val="00197874"/>
    <w:rsid w:val="0019790A"/>
    <w:rsid w:val="0019792A"/>
    <w:rsid w:val="00197CA8"/>
    <w:rsid w:val="00197EC9"/>
    <w:rsid w:val="00197EF5"/>
    <w:rsid w:val="001A0131"/>
    <w:rsid w:val="001A0658"/>
    <w:rsid w:val="001A0D88"/>
    <w:rsid w:val="001A0E85"/>
    <w:rsid w:val="001A11E4"/>
    <w:rsid w:val="001A155A"/>
    <w:rsid w:val="001A1E93"/>
    <w:rsid w:val="001A1F0D"/>
    <w:rsid w:val="001A1F55"/>
    <w:rsid w:val="001A230F"/>
    <w:rsid w:val="001A232A"/>
    <w:rsid w:val="001A250E"/>
    <w:rsid w:val="001A2657"/>
    <w:rsid w:val="001A2A7E"/>
    <w:rsid w:val="001A2BE7"/>
    <w:rsid w:val="001A3117"/>
    <w:rsid w:val="001A31E3"/>
    <w:rsid w:val="001A325E"/>
    <w:rsid w:val="001A38C1"/>
    <w:rsid w:val="001A3B97"/>
    <w:rsid w:val="001A3E7B"/>
    <w:rsid w:val="001A3F75"/>
    <w:rsid w:val="001A4066"/>
    <w:rsid w:val="001A4171"/>
    <w:rsid w:val="001A41D0"/>
    <w:rsid w:val="001A4D64"/>
    <w:rsid w:val="001A5043"/>
    <w:rsid w:val="001A51A0"/>
    <w:rsid w:val="001A5731"/>
    <w:rsid w:val="001A57FA"/>
    <w:rsid w:val="001A5EC3"/>
    <w:rsid w:val="001A5FD1"/>
    <w:rsid w:val="001A6182"/>
    <w:rsid w:val="001A66F0"/>
    <w:rsid w:val="001A677F"/>
    <w:rsid w:val="001A6A40"/>
    <w:rsid w:val="001A6AE5"/>
    <w:rsid w:val="001A6BED"/>
    <w:rsid w:val="001A7090"/>
    <w:rsid w:val="001A739C"/>
    <w:rsid w:val="001B05B0"/>
    <w:rsid w:val="001B0969"/>
    <w:rsid w:val="001B0C67"/>
    <w:rsid w:val="001B0E84"/>
    <w:rsid w:val="001B0E91"/>
    <w:rsid w:val="001B12E0"/>
    <w:rsid w:val="001B14A2"/>
    <w:rsid w:val="001B154D"/>
    <w:rsid w:val="001B1A60"/>
    <w:rsid w:val="001B1C98"/>
    <w:rsid w:val="001B28F5"/>
    <w:rsid w:val="001B2E6F"/>
    <w:rsid w:val="001B2FF1"/>
    <w:rsid w:val="001B34F7"/>
    <w:rsid w:val="001B3920"/>
    <w:rsid w:val="001B3B25"/>
    <w:rsid w:val="001B3BC0"/>
    <w:rsid w:val="001B3C24"/>
    <w:rsid w:val="001B4487"/>
    <w:rsid w:val="001B47CC"/>
    <w:rsid w:val="001B4EB2"/>
    <w:rsid w:val="001B4F8F"/>
    <w:rsid w:val="001B5948"/>
    <w:rsid w:val="001B5AF5"/>
    <w:rsid w:val="001B6197"/>
    <w:rsid w:val="001B6335"/>
    <w:rsid w:val="001B7BF1"/>
    <w:rsid w:val="001B7C6C"/>
    <w:rsid w:val="001C09EB"/>
    <w:rsid w:val="001C0BBB"/>
    <w:rsid w:val="001C0BD7"/>
    <w:rsid w:val="001C0C56"/>
    <w:rsid w:val="001C0E67"/>
    <w:rsid w:val="001C0E6E"/>
    <w:rsid w:val="001C155E"/>
    <w:rsid w:val="001C16DA"/>
    <w:rsid w:val="001C1DBD"/>
    <w:rsid w:val="001C203E"/>
    <w:rsid w:val="001C222C"/>
    <w:rsid w:val="001C277E"/>
    <w:rsid w:val="001C2AAC"/>
    <w:rsid w:val="001C2ADB"/>
    <w:rsid w:val="001C2B5A"/>
    <w:rsid w:val="001C2F89"/>
    <w:rsid w:val="001C3385"/>
    <w:rsid w:val="001C344E"/>
    <w:rsid w:val="001C3DC5"/>
    <w:rsid w:val="001C3EE6"/>
    <w:rsid w:val="001C4052"/>
    <w:rsid w:val="001C4228"/>
    <w:rsid w:val="001C429C"/>
    <w:rsid w:val="001C42AD"/>
    <w:rsid w:val="001C4D75"/>
    <w:rsid w:val="001C534C"/>
    <w:rsid w:val="001C56AF"/>
    <w:rsid w:val="001C65F4"/>
    <w:rsid w:val="001C66E5"/>
    <w:rsid w:val="001C66FE"/>
    <w:rsid w:val="001C6A8A"/>
    <w:rsid w:val="001C6EDA"/>
    <w:rsid w:val="001C6F07"/>
    <w:rsid w:val="001C70DE"/>
    <w:rsid w:val="001C71E2"/>
    <w:rsid w:val="001C7257"/>
    <w:rsid w:val="001C76EA"/>
    <w:rsid w:val="001C7A87"/>
    <w:rsid w:val="001C7DC0"/>
    <w:rsid w:val="001C7F8F"/>
    <w:rsid w:val="001D044C"/>
    <w:rsid w:val="001D05C3"/>
    <w:rsid w:val="001D061B"/>
    <w:rsid w:val="001D0B7F"/>
    <w:rsid w:val="001D161E"/>
    <w:rsid w:val="001D1DDC"/>
    <w:rsid w:val="001D1FCA"/>
    <w:rsid w:val="001D2474"/>
    <w:rsid w:val="001D2827"/>
    <w:rsid w:val="001D29C8"/>
    <w:rsid w:val="001D3638"/>
    <w:rsid w:val="001D4273"/>
    <w:rsid w:val="001D4534"/>
    <w:rsid w:val="001D469E"/>
    <w:rsid w:val="001D479F"/>
    <w:rsid w:val="001D47E0"/>
    <w:rsid w:val="001D4E91"/>
    <w:rsid w:val="001D5026"/>
    <w:rsid w:val="001D522D"/>
    <w:rsid w:val="001D57CC"/>
    <w:rsid w:val="001D5AFE"/>
    <w:rsid w:val="001D5CDD"/>
    <w:rsid w:val="001D5E75"/>
    <w:rsid w:val="001D5EEA"/>
    <w:rsid w:val="001D5FE0"/>
    <w:rsid w:val="001D6563"/>
    <w:rsid w:val="001D6C86"/>
    <w:rsid w:val="001D6E45"/>
    <w:rsid w:val="001D701B"/>
    <w:rsid w:val="001D7113"/>
    <w:rsid w:val="001D7310"/>
    <w:rsid w:val="001D7319"/>
    <w:rsid w:val="001D7728"/>
    <w:rsid w:val="001E0F7D"/>
    <w:rsid w:val="001E133B"/>
    <w:rsid w:val="001E154B"/>
    <w:rsid w:val="001E16F9"/>
    <w:rsid w:val="001E1832"/>
    <w:rsid w:val="001E195B"/>
    <w:rsid w:val="001E19BE"/>
    <w:rsid w:val="001E19FB"/>
    <w:rsid w:val="001E1C75"/>
    <w:rsid w:val="001E25A8"/>
    <w:rsid w:val="001E265F"/>
    <w:rsid w:val="001E2ADB"/>
    <w:rsid w:val="001E2B62"/>
    <w:rsid w:val="001E2DEB"/>
    <w:rsid w:val="001E34BF"/>
    <w:rsid w:val="001E377C"/>
    <w:rsid w:val="001E472F"/>
    <w:rsid w:val="001E4E54"/>
    <w:rsid w:val="001E4FC4"/>
    <w:rsid w:val="001E62A8"/>
    <w:rsid w:val="001E641D"/>
    <w:rsid w:val="001E64E8"/>
    <w:rsid w:val="001E66BC"/>
    <w:rsid w:val="001E6C66"/>
    <w:rsid w:val="001E789C"/>
    <w:rsid w:val="001F0141"/>
    <w:rsid w:val="001F01D6"/>
    <w:rsid w:val="001F0738"/>
    <w:rsid w:val="001F081C"/>
    <w:rsid w:val="001F11D0"/>
    <w:rsid w:val="001F13EE"/>
    <w:rsid w:val="001F16FF"/>
    <w:rsid w:val="001F17C9"/>
    <w:rsid w:val="001F18A2"/>
    <w:rsid w:val="001F27B0"/>
    <w:rsid w:val="001F315C"/>
    <w:rsid w:val="001F3502"/>
    <w:rsid w:val="001F3649"/>
    <w:rsid w:val="001F3D60"/>
    <w:rsid w:val="001F5066"/>
    <w:rsid w:val="001F50D9"/>
    <w:rsid w:val="001F5244"/>
    <w:rsid w:val="001F542F"/>
    <w:rsid w:val="001F5625"/>
    <w:rsid w:val="001F5C62"/>
    <w:rsid w:val="001F62F3"/>
    <w:rsid w:val="001F6E9D"/>
    <w:rsid w:val="001F74F5"/>
    <w:rsid w:val="001F7548"/>
    <w:rsid w:val="001F7670"/>
    <w:rsid w:val="001F7DB8"/>
    <w:rsid w:val="00200110"/>
    <w:rsid w:val="002001F4"/>
    <w:rsid w:val="002006A9"/>
    <w:rsid w:val="00200711"/>
    <w:rsid w:val="00200804"/>
    <w:rsid w:val="00201328"/>
    <w:rsid w:val="00201745"/>
    <w:rsid w:val="0020178D"/>
    <w:rsid w:val="002027C4"/>
    <w:rsid w:val="00203223"/>
    <w:rsid w:val="002032B1"/>
    <w:rsid w:val="002034F1"/>
    <w:rsid w:val="00203B06"/>
    <w:rsid w:val="00203B86"/>
    <w:rsid w:val="00204497"/>
    <w:rsid w:val="00204539"/>
    <w:rsid w:val="00204A78"/>
    <w:rsid w:val="00204B6D"/>
    <w:rsid w:val="00204D9D"/>
    <w:rsid w:val="00205717"/>
    <w:rsid w:val="00205CD3"/>
    <w:rsid w:val="002066DE"/>
    <w:rsid w:val="0020686A"/>
    <w:rsid w:val="0020696C"/>
    <w:rsid w:val="0020788D"/>
    <w:rsid w:val="00210247"/>
    <w:rsid w:val="002103C5"/>
    <w:rsid w:val="0021056F"/>
    <w:rsid w:val="00210620"/>
    <w:rsid w:val="002108AC"/>
    <w:rsid w:val="00210A13"/>
    <w:rsid w:val="002111EA"/>
    <w:rsid w:val="002114FE"/>
    <w:rsid w:val="00211981"/>
    <w:rsid w:val="00211BE1"/>
    <w:rsid w:val="0021229B"/>
    <w:rsid w:val="00212A3D"/>
    <w:rsid w:val="00213689"/>
    <w:rsid w:val="00213943"/>
    <w:rsid w:val="002143E0"/>
    <w:rsid w:val="00214D58"/>
    <w:rsid w:val="0021576A"/>
    <w:rsid w:val="00215839"/>
    <w:rsid w:val="002164B4"/>
    <w:rsid w:val="00216596"/>
    <w:rsid w:val="002167ED"/>
    <w:rsid w:val="00216C38"/>
    <w:rsid w:val="00217548"/>
    <w:rsid w:val="002177A1"/>
    <w:rsid w:val="002177ED"/>
    <w:rsid w:val="0021786B"/>
    <w:rsid w:val="00217D9D"/>
    <w:rsid w:val="002202E6"/>
    <w:rsid w:val="00220ACE"/>
    <w:rsid w:val="00220FAE"/>
    <w:rsid w:val="0022107B"/>
    <w:rsid w:val="00221929"/>
    <w:rsid w:val="00221DA2"/>
    <w:rsid w:val="00222400"/>
    <w:rsid w:val="0022275D"/>
    <w:rsid w:val="00222AD5"/>
    <w:rsid w:val="002235C6"/>
    <w:rsid w:val="0022381A"/>
    <w:rsid w:val="00223903"/>
    <w:rsid w:val="00223D24"/>
    <w:rsid w:val="00223F81"/>
    <w:rsid w:val="0022403F"/>
    <w:rsid w:val="002245AC"/>
    <w:rsid w:val="00225161"/>
    <w:rsid w:val="00225341"/>
    <w:rsid w:val="002258F7"/>
    <w:rsid w:val="00225EF3"/>
    <w:rsid w:val="00225F61"/>
    <w:rsid w:val="00225F9D"/>
    <w:rsid w:val="00226120"/>
    <w:rsid w:val="0022633F"/>
    <w:rsid w:val="00226358"/>
    <w:rsid w:val="0022648E"/>
    <w:rsid w:val="0022672A"/>
    <w:rsid w:val="00226964"/>
    <w:rsid w:val="00226A8C"/>
    <w:rsid w:val="00227227"/>
    <w:rsid w:val="00227836"/>
    <w:rsid w:val="00227A8F"/>
    <w:rsid w:val="002304B6"/>
    <w:rsid w:val="0023083D"/>
    <w:rsid w:val="00230971"/>
    <w:rsid w:val="00230A16"/>
    <w:rsid w:val="00230DDB"/>
    <w:rsid w:val="00231242"/>
    <w:rsid w:val="00232858"/>
    <w:rsid w:val="00235010"/>
    <w:rsid w:val="002358D7"/>
    <w:rsid w:val="002359AE"/>
    <w:rsid w:val="002362F2"/>
    <w:rsid w:val="002365DA"/>
    <w:rsid w:val="00236752"/>
    <w:rsid w:val="00236989"/>
    <w:rsid w:val="00236EA8"/>
    <w:rsid w:val="00237410"/>
    <w:rsid w:val="00237BEC"/>
    <w:rsid w:val="00240024"/>
    <w:rsid w:val="00240217"/>
    <w:rsid w:val="00240D48"/>
    <w:rsid w:val="0024110E"/>
    <w:rsid w:val="002413C3"/>
    <w:rsid w:val="00241682"/>
    <w:rsid w:val="00241692"/>
    <w:rsid w:val="002417F3"/>
    <w:rsid w:val="00241CFF"/>
    <w:rsid w:val="00241FCC"/>
    <w:rsid w:val="002423F4"/>
    <w:rsid w:val="00242503"/>
    <w:rsid w:val="00242D24"/>
    <w:rsid w:val="00242FB0"/>
    <w:rsid w:val="00243DFA"/>
    <w:rsid w:val="00243EBF"/>
    <w:rsid w:val="00244082"/>
    <w:rsid w:val="0024426E"/>
    <w:rsid w:val="00244298"/>
    <w:rsid w:val="00244DAE"/>
    <w:rsid w:val="00244FB8"/>
    <w:rsid w:val="002454CE"/>
    <w:rsid w:val="002454D9"/>
    <w:rsid w:val="0024559F"/>
    <w:rsid w:val="0024582D"/>
    <w:rsid w:val="00245D36"/>
    <w:rsid w:val="00245EB7"/>
    <w:rsid w:val="0024645D"/>
    <w:rsid w:val="0024665B"/>
    <w:rsid w:val="002468B7"/>
    <w:rsid w:val="00246D38"/>
    <w:rsid w:val="0024739F"/>
    <w:rsid w:val="0024744C"/>
    <w:rsid w:val="00247634"/>
    <w:rsid w:val="002478AE"/>
    <w:rsid w:val="002505DA"/>
    <w:rsid w:val="00250DDB"/>
    <w:rsid w:val="00251351"/>
    <w:rsid w:val="00251954"/>
    <w:rsid w:val="002519F6"/>
    <w:rsid w:val="00251EDA"/>
    <w:rsid w:val="00252146"/>
    <w:rsid w:val="00252244"/>
    <w:rsid w:val="00252286"/>
    <w:rsid w:val="002527C9"/>
    <w:rsid w:val="002527D7"/>
    <w:rsid w:val="00252A31"/>
    <w:rsid w:val="00252C7C"/>
    <w:rsid w:val="00252C8F"/>
    <w:rsid w:val="00252CB3"/>
    <w:rsid w:val="002532F6"/>
    <w:rsid w:val="00253830"/>
    <w:rsid w:val="00253FEA"/>
    <w:rsid w:val="0025432A"/>
    <w:rsid w:val="002547ED"/>
    <w:rsid w:val="00254C36"/>
    <w:rsid w:val="00254D80"/>
    <w:rsid w:val="00254E1B"/>
    <w:rsid w:val="002556BD"/>
    <w:rsid w:val="0025588D"/>
    <w:rsid w:val="00255DB1"/>
    <w:rsid w:val="00255F8B"/>
    <w:rsid w:val="002562AF"/>
    <w:rsid w:val="00256521"/>
    <w:rsid w:val="00256D28"/>
    <w:rsid w:val="00256F6B"/>
    <w:rsid w:val="0025757D"/>
    <w:rsid w:val="002578B7"/>
    <w:rsid w:val="00257E2F"/>
    <w:rsid w:val="00260070"/>
    <w:rsid w:val="0026079D"/>
    <w:rsid w:val="00260C2A"/>
    <w:rsid w:val="00261F1B"/>
    <w:rsid w:val="002622F5"/>
    <w:rsid w:val="002623B1"/>
    <w:rsid w:val="00262839"/>
    <w:rsid w:val="002631F2"/>
    <w:rsid w:val="00263BD0"/>
    <w:rsid w:val="00263BD6"/>
    <w:rsid w:val="00263BE9"/>
    <w:rsid w:val="002641A3"/>
    <w:rsid w:val="00264262"/>
    <w:rsid w:val="002650A3"/>
    <w:rsid w:val="002658AC"/>
    <w:rsid w:val="00265A63"/>
    <w:rsid w:val="00265CCE"/>
    <w:rsid w:val="00265ECF"/>
    <w:rsid w:val="00265F56"/>
    <w:rsid w:val="002663ED"/>
    <w:rsid w:val="00266742"/>
    <w:rsid w:val="002671CD"/>
    <w:rsid w:val="00267B2C"/>
    <w:rsid w:val="00270F3A"/>
    <w:rsid w:val="002718F9"/>
    <w:rsid w:val="00271C54"/>
    <w:rsid w:val="00272381"/>
    <w:rsid w:val="00272406"/>
    <w:rsid w:val="00272A14"/>
    <w:rsid w:val="00272EE9"/>
    <w:rsid w:val="00273315"/>
    <w:rsid w:val="002736B1"/>
    <w:rsid w:val="002738D5"/>
    <w:rsid w:val="00273E3B"/>
    <w:rsid w:val="00274096"/>
    <w:rsid w:val="002742DE"/>
    <w:rsid w:val="0027438E"/>
    <w:rsid w:val="00274628"/>
    <w:rsid w:val="00274682"/>
    <w:rsid w:val="00274F39"/>
    <w:rsid w:val="00275011"/>
    <w:rsid w:val="00275279"/>
    <w:rsid w:val="00275F65"/>
    <w:rsid w:val="00276029"/>
    <w:rsid w:val="002761A1"/>
    <w:rsid w:val="002764BD"/>
    <w:rsid w:val="002768A8"/>
    <w:rsid w:val="00276DD6"/>
    <w:rsid w:val="00276F16"/>
    <w:rsid w:val="00277480"/>
    <w:rsid w:val="002779C6"/>
    <w:rsid w:val="00277EA0"/>
    <w:rsid w:val="00277FE9"/>
    <w:rsid w:val="00280864"/>
    <w:rsid w:val="00280B85"/>
    <w:rsid w:val="002819B3"/>
    <w:rsid w:val="00282D0C"/>
    <w:rsid w:val="00282E29"/>
    <w:rsid w:val="00282F96"/>
    <w:rsid w:val="00283882"/>
    <w:rsid w:val="00284067"/>
    <w:rsid w:val="00284565"/>
    <w:rsid w:val="00284B6F"/>
    <w:rsid w:val="002854A0"/>
    <w:rsid w:val="002855E4"/>
    <w:rsid w:val="00285855"/>
    <w:rsid w:val="002859F6"/>
    <w:rsid w:val="00286106"/>
    <w:rsid w:val="00286369"/>
    <w:rsid w:val="002876AC"/>
    <w:rsid w:val="00287ACE"/>
    <w:rsid w:val="002903BC"/>
    <w:rsid w:val="00291E1A"/>
    <w:rsid w:val="002925E5"/>
    <w:rsid w:val="002927C7"/>
    <w:rsid w:val="00292B24"/>
    <w:rsid w:val="00292B84"/>
    <w:rsid w:val="0029316D"/>
    <w:rsid w:val="002931ED"/>
    <w:rsid w:val="00293725"/>
    <w:rsid w:val="002939AC"/>
    <w:rsid w:val="002941C0"/>
    <w:rsid w:val="00294899"/>
    <w:rsid w:val="00294BB1"/>
    <w:rsid w:val="00294CEE"/>
    <w:rsid w:val="00294E70"/>
    <w:rsid w:val="0029538A"/>
    <w:rsid w:val="0029543E"/>
    <w:rsid w:val="00295BB6"/>
    <w:rsid w:val="00295E1E"/>
    <w:rsid w:val="002962FB"/>
    <w:rsid w:val="0029671C"/>
    <w:rsid w:val="00296A11"/>
    <w:rsid w:val="00296A61"/>
    <w:rsid w:val="0029744D"/>
    <w:rsid w:val="0029761E"/>
    <w:rsid w:val="002976EE"/>
    <w:rsid w:val="00297FBC"/>
    <w:rsid w:val="002A0A98"/>
    <w:rsid w:val="002A0EC6"/>
    <w:rsid w:val="002A1001"/>
    <w:rsid w:val="002A125E"/>
    <w:rsid w:val="002A269B"/>
    <w:rsid w:val="002A288E"/>
    <w:rsid w:val="002A2F2B"/>
    <w:rsid w:val="002A30AE"/>
    <w:rsid w:val="002A3483"/>
    <w:rsid w:val="002A3732"/>
    <w:rsid w:val="002A3ABB"/>
    <w:rsid w:val="002A3AFD"/>
    <w:rsid w:val="002A3BE8"/>
    <w:rsid w:val="002A3F68"/>
    <w:rsid w:val="002A3FF6"/>
    <w:rsid w:val="002A45F1"/>
    <w:rsid w:val="002A4CCD"/>
    <w:rsid w:val="002A4E10"/>
    <w:rsid w:val="002A538F"/>
    <w:rsid w:val="002A5D71"/>
    <w:rsid w:val="002A5E2C"/>
    <w:rsid w:val="002A5F77"/>
    <w:rsid w:val="002A657B"/>
    <w:rsid w:val="002A692E"/>
    <w:rsid w:val="002A6A48"/>
    <w:rsid w:val="002A6C62"/>
    <w:rsid w:val="002A6DDC"/>
    <w:rsid w:val="002A71B3"/>
    <w:rsid w:val="002A7373"/>
    <w:rsid w:val="002A7542"/>
    <w:rsid w:val="002A77AD"/>
    <w:rsid w:val="002A79F8"/>
    <w:rsid w:val="002A7BA0"/>
    <w:rsid w:val="002B07DA"/>
    <w:rsid w:val="002B07F3"/>
    <w:rsid w:val="002B0F89"/>
    <w:rsid w:val="002B10FE"/>
    <w:rsid w:val="002B1AFE"/>
    <w:rsid w:val="002B318B"/>
    <w:rsid w:val="002B3231"/>
    <w:rsid w:val="002B3294"/>
    <w:rsid w:val="002B3566"/>
    <w:rsid w:val="002B3617"/>
    <w:rsid w:val="002B3E05"/>
    <w:rsid w:val="002B4397"/>
    <w:rsid w:val="002B5638"/>
    <w:rsid w:val="002B5796"/>
    <w:rsid w:val="002B676A"/>
    <w:rsid w:val="002B6ACD"/>
    <w:rsid w:val="002B6BA6"/>
    <w:rsid w:val="002B70FD"/>
    <w:rsid w:val="002B79A5"/>
    <w:rsid w:val="002B7C9E"/>
    <w:rsid w:val="002B7F3F"/>
    <w:rsid w:val="002C037D"/>
    <w:rsid w:val="002C04A1"/>
    <w:rsid w:val="002C08E7"/>
    <w:rsid w:val="002C0B0A"/>
    <w:rsid w:val="002C0B8D"/>
    <w:rsid w:val="002C0E6D"/>
    <w:rsid w:val="002C1077"/>
    <w:rsid w:val="002C1122"/>
    <w:rsid w:val="002C13BE"/>
    <w:rsid w:val="002C1E57"/>
    <w:rsid w:val="002C219B"/>
    <w:rsid w:val="002C2389"/>
    <w:rsid w:val="002C2421"/>
    <w:rsid w:val="002C3343"/>
    <w:rsid w:val="002C3C88"/>
    <w:rsid w:val="002C3DB7"/>
    <w:rsid w:val="002C3DF6"/>
    <w:rsid w:val="002C40ED"/>
    <w:rsid w:val="002C4C47"/>
    <w:rsid w:val="002C5432"/>
    <w:rsid w:val="002C544E"/>
    <w:rsid w:val="002C5F35"/>
    <w:rsid w:val="002C5FF4"/>
    <w:rsid w:val="002C6013"/>
    <w:rsid w:val="002C625F"/>
    <w:rsid w:val="002C70E7"/>
    <w:rsid w:val="002C726C"/>
    <w:rsid w:val="002C77B6"/>
    <w:rsid w:val="002C77FD"/>
    <w:rsid w:val="002C797C"/>
    <w:rsid w:val="002D0C56"/>
    <w:rsid w:val="002D18E5"/>
    <w:rsid w:val="002D1927"/>
    <w:rsid w:val="002D1BC0"/>
    <w:rsid w:val="002D257C"/>
    <w:rsid w:val="002D2788"/>
    <w:rsid w:val="002D297A"/>
    <w:rsid w:val="002D2AFC"/>
    <w:rsid w:val="002D3476"/>
    <w:rsid w:val="002D3903"/>
    <w:rsid w:val="002D3E1D"/>
    <w:rsid w:val="002D40F3"/>
    <w:rsid w:val="002D4906"/>
    <w:rsid w:val="002D494A"/>
    <w:rsid w:val="002D4E0A"/>
    <w:rsid w:val="002D5A5C"/>
    <w:rsid w:val="002D5AB8"/>
    <w:rsid w:val="002D5E20"/>
    <w:rsid w:val="002D5F22"/>
    <w:rsid w:val="002D5FF6"/>
    <w:rsid w:val="002D60F5"/>
    <w:rsid w:val="002D611B"/>
    <w:rsid w:val="002D642B"/>
    <w:rsid w:val="002D68EC"/>
    <w:rsid w:val="002D7566"/>
    <w:rsid w:val="002D774B"/>
    <w:rsid w:val="002D7780"/>
    <w:rsid w:val="002D7DA9"/>
    <w:rsid w:val="002E02C6"/>
    <w:rsid w:val="002E0D71"/>
    <w:rsid w:val="002E0E1A"/>
    <w:rsid w:val="002E10D2"/>
    <w:rsid w:val="002E2301"/>
    <w:rsid w:val="002E2783"/>
    <w:rsid w:val="002E2A7E"/>
    <w:rsid w:val="002E305B"/>
    <w:rsid w:val="002E30E6"/>
    <w:rsid w:val="002E3114"/>
    <w:rsid w:val="002E3A34"/>
    <w:rsid w:val="002E4200"/>
    <w:rsid w:val="002E485E"/>
    <w:rsid w:val="002E4D10"/>
    <w:rsid w:val="002E4E7C"/>
    <w:rsid w:val="002E541D"/>
    <w:rsid w:val="002E595B"/>
    <w:rsid w:val="002E60A6"/>
    <w:rsid w:val="002E6216"/>
    <w:rsid w:val="002E6415"/>
    <w:rsid w:val="002E69AD"/>
    <w:rsid w:val="002E7065"/>
    <w:rsid w:val="002E728E"/>
    <w:rsid w:val="002E7604"/>
    <w:rsid w:val="002E765B"/>
    <w:rsid w:val="002E7ABE"/>
    <w:rsid w:val="002E7CAF"/>
    <w:rsid w:val="002E7CB5"/>
    <w:rsid w:val="002F0990"/>
    <w:rsid w:val="002F09AE"/>
    <w:rsid w:val="002F1533"/>
    <w:rsid w:val="002F1795"/>
    <w:rsid w:val="002F1CD1"/>
    <w:rsid w:val="002F1DC0"/>
    <w:rsid w:val="002F20B5"/>
    <w:rsid w:val="002F21D1"/>
    <w:rsid w:val="002F25C3"/>
    <w:rsid w:val="002F27D2"/>
    <w:rsid w:val="002F2DE2"/>
    <w:rsid w:val="002F2E63"/>
    <w:rsid w:val="002F3518"/>
    <w:rsid w:val="002F3722"/>
    <w:rsid w:val="002F37C2"/>
    <w:rsid w:val="002F38CA"/>
    <w:rsid w:val="002F3CAC"/>
    <w:rsid w:val="002F4341"/>
    <w:rsid w:val="002F482C"/>
    <w:rsid w:val="002F4F08"/>
    <w:rsid w:val="002F5580"/>
    <w:rsid w:val="002F5B9A"/>
    <w:rsid w:val="002F643B"/>
    <w:rsid w:val="002F65AF"/>
    <w:rsid w:val="002F673B"/>
    <w:rsid w:val="002F7107"/>
    <w:rsid w:val="002F756A"/>
    <w:rsid w:val="002F7AC1"/>
    <w:rsid w:val="002F7EC4"/>
    <w:rsid w:val="00300121"/>
    <w:rsid w:val="003004A9"/>
    <w:rsid w:val="00300740"/>
    <w:rsid w:val="00300992"/>
    <w:rsid w:val="00300C31"/>
    <w:rsid w:val="00301642"/>
    <w:rsid w:val="00302038"/>
    <w:rsid w:val="0030208F"/>
    <w:rsid w:val="00302402"/>
    <w:rsid w:val="00302A58"/>
    <w:rsid w:val="00302D3E"/>
    <w:rsid w:val="00303479"/>
    <w:rsid w:val="003040C0"/>
    <w:rsid w:val="00305033"/>
    <w:rsid w:val="00305518"/>
    <w:rsid w:val="00305664"/>
    <w:rsid w:val="003057D6"/>
    <w:rsid w:val="00305809"/>
    <w:rsid w:val="00305961"/>
    <w:rsid w:val="00306CFA"/>
    <w:rsid w:val="00307FF4"/>
    <w:rsid w:val="003108A1"/>
    <w:rsid w:val="0031122C"/>
    <w:rsid w:val="00311891"/>
    <w:rsid w:val="00311D14"/>
    <w:rsid w:val="0031234D"/>
    <w:rsid w:val="00312390"/>
    <w:rsid w:val="00312765"/>
    <w:rsid w:val="00312887"/>
    <w:rsid w:val="003133EF"/>
    <w:rsid w:val="00313D8F"/>
    <w:rsid w:val="00314137"/>
    <w:rsid w:val="0031424D"/>
    <w:rsid w:val="0031439C"/>
    <w:rsid w:val="0031482C"/>
    <w:rsid w:val="00314AF9"/>
    <w:rsid w:val="00314CEB"/>
    <w:rsid w:val="00314D2B"/>
    <w:rsid w:val="00314F22"/>
    <w:rsid w:val="003150AE"/>
    <w:rsid w:val="00315102"/>
    <w:rsid w:val="0031592B"/>
    <w:rsid w:val="00315AA5"/>
    <w:rsid w:val="00316014"/>
    <w:rsid w:val="0031602B"/>
    <w:rsid w:val="003164B6"/>
    <w:rsid w:val="00317668"/>
    <w:rsid w:val="003200B7"/>
    <w:rsid w:val="00320152"/>
    <w:rsid w:val="00320465"/>
    <w:rsid w:val="00320721"/>
    <w:rsid w:val="003207AB"/>
    <w:rsid w:val="003207C4"/>
    <w:rsid w:val="00320927"/>
    <w:rsid w:val="003211C6"/>
    <w:rsid w:val="00321592"/>
    <w:rsid w:val="003217FC"/>
    <w:rsid w:val="003218A9"/>
    <w:rsid w:val="00321986"/>
    <w:rsid w:val="00321BA7"/>
    <w:rsid w:val="00321C5B"/>
    <w:rsid w:val="00321F61"/>
    <w:rsid w:val="00322535"/>
    <w:rsid w:val="00322CE2"/>
    <w:rsid w:val="00322E77"/>
    <w:rsid w:val="0032329F"/>
    <w:rsid w:val="00323486"/>
    <w:rsid w:val="003235A3"/>
    <w:rsid w:val="00323B58"/>
    <w:rsid w:val="0032418D"/>
    <w:rsid w:val="0032478E"/>
    <w:rsid w:val="00324913"/>
    <w:rsid w:val="0032494E"/>
    <w:rsid w:val="00324C42"/>
    <w:rsid w:val="00325499"/>
    <w:rsid w:val="00325745"/>
    <w:rsid w:val="00325A3D"/>
    <w:rsid w:val="0032645D"/>
    <w:rsid w:val="0032679C"/>
    <w:rsid w:val="00326B0E"/>
    <w:rsid w:val="00326B79"/>
    <w:rsid w:val="003271DE"/>
    <w:rsid w:val="003271E2"/>
    <w:rsid w:val="003271F2"/>
    <w:rsid w:val="0032732D"/>
    <w:rsid w:val="003274F2"/>
    <w:rsid w:val="0033193B"/>
    <w:rsid w:val="003319EC"/>
    <w:rsid w:val="00331E7A"/>
    <w:rsid w:val="00331FD9"/>
    <w:rsid w:val="00332089"/>
    <w:rsid w:val="003326FF"/>
    <w:rsid w:val="00332BDB"/>
    <w:rsid w:val="00332DA9"/>
    <w:rsid w:val="00332EBE"/>
    <w:rsid w:val="00333520"/>
    <w:rsid w:val="00334433"/>
    <w:rsid w:val="00334C5F"/>
    <w:rsid w:val="0033574A"/>
    <w:rsid w:val="00335CCA"/>
    <w:rsid w:val="00335D57"/>
    <w:rsid w:val="00335DEB"/>
    <w:rsid w:val="00336E22"/>
    <w:rsid w:val="0033703D"/>
    <w:rsid w:val="0033760C"/>
    <w:rsid w:val="00337671"/>
    <w:rsid w:val="003377DD"/>
    <w:rsid w:val="00337A23"/>
    <w:rsid w:val="003400D4"/>
    <w:rsid w:val="00340317"/>
    <w:rsid w:val="00340801"/>
    <w:rsid w:val="00341550"/>
    <w:rsid w:val="00341D57"/>
    <w:rsid w:val="00342BD0"/>
    <w:rsid w:val="00342DC0"/>
    <w:rsid w:val="00342E31"/>
    <w:rsid w:val="00342F12"/>
    <w:rsid w:val="00343031"/>
    <w:rsid w:val="003433CE"/>
    <w:rsid w:val="003433FC"/>
    <w:rsid w:val="00343664"/>
    <w:rsid w:val="00343AE7"/>
    <w:rsid w:val="00343B0A"/>
    <w:rsid w:val="00343CEA"/>
    <w:rsid w:val="00343F59"/>
    <w:rsid w:val="0034431D"/>
    <w:rsid w:val="00344735"/>
    <w:rsid w:val="003447BD"/>
    <w:rsid w:val="003448CD"/>
    <w:rsid w:val="003448F0"/>
    <w:rsid w:val="00344AB6"/>
    <w:rsid w:val="00344E51"/>
    <w:rsid w:val="00344EB7"/>
    <w:rsid w:val="00345088"/>
    <w:rsid w:val="00345415"/>
    <w:rsid w:val="003454CD"/>
    <w:rsid w:val="00345FF7"/>
    <w:rsid w:val="003467CA"/>
    <w:rsid w:val="00346EDF"/>
    <w:rsid w:val="00347156"/>
    <w:rsid w:val="003472C4"/>
    <w:rsid w:val="00347667"/>
    <w:rsid w:val="00347711"/>
    <w:rsid w:val="0034771A"/>
    <w:rsid w:val="00347A0B"/>
    <w:rsid w:val="003500A9"/>
    <w:rsid w:val="003501C9"/>
    <w:rsid w:val="00350241"/>
    <w:rsid w:val="00350A2D"/>
    <w:rsid w:val="00350F21"/>
    <w:rsid w:val="00350F2A"/>
    <w:rsid w:val="003512CD"/>
    <w:rsid w:val="003515F8"/>
    <w:rsid w:val="00351971"/>
    <w:rsid w:val="00351F44"/>
    <w:rsid w:val="00351F7D"/>
    <w:rsid w:val="00352163"/>
    <w:rsid w:val="00352881"/>
    <w:rsid w:val="003528A1"/>
    <w:rsid w:val="00352A49"/>
    <w:rsid w:val="00352CDE"/>
    <w:rsid w:val="0035393B"/>
    <w:rsid w:val="003539BF"/>
    <w:rsid w:val="003539F8"/>
    <w:rsid w:val="00353B90"/>
    <w:rsid w:val="00353D82"/>
    <w:rsid w:val="00354154"/>
    <w:rsid w:val="0035421F"/>
    <w:rsid w:val="00354745"/>
    <w:rsid w:val="0035482A"/>
    <w:rsid w:val="003548BF"/>
    <w:rsid w:val="00354A3F"/>
    <w:rsid w:val="00354A8E"/>
    <w:rsid w:val="00355064"/>
    <w:rsid w:val="00355AB5"/>
    <w:rsid w:val="00355C56"/>
    <w:rsid w:val="00355CCF"/>
    <w:rsid w:val="00355E14"/>
    <w:rsid w:val="003567C2"/>
    <w:rsid w:val="00356A46"/>
    <w:rsid w:val="00356D4F"/>
    <w:rsid w:val="00356EAB"/>
    <w:rsid w:val="003573BE"/>
    <w:rsid w:val="00357823"/>
    <w:rsid w:val="003578E3"/>
    <w:rsid w:val="00357C07"/>
    <w:rsid w:val="003605E9"/>
    <w:rsid w:val="00360609"/>
    <w:rsid w:val="003606B4"/>
    <w:rsid w:val="00360B90"/>
    <w:rsid w:val="00361366"/>
    <w:rsid w:val="00361847"/>
    <w:rsid w:val="00361C72"/>
    <w:rsid w:val="003620ED"/>
    <w:rsid w:val="00362394"/>
    <w:rsid w:val="003624E9"/>
    <w:rsid w:val="00363102"/>
    <w:rsid w:val="00363827"/>
    <w:rsid w:val="003642FC"/>
    <w:rsid w:val="00364695"/>
    <w:rsid w:val="00364DE9"/>
    <w:rsid w:val="00364ED8"/>
    <w:rsid w:val="00365275"/>
    <w:rsid w:val="00365DCF"/>
    <w:rsid w:val="00365EB9"/>
    <w:rsid w:val="00365FCC"/>
    <w:rsid w:val="0036601A"/>
    <w:rsid w:val="003665BA"/>
    <w:rsid w:val="00366876"/>
    <w:rsid w:val="003669B5"/>
    <w:rsid w:val="00366C04"/>
    <w:rsid w:val="00366C23"/>
    <w:rsid w:val="00366F01"/>
    <w:rsid w:val="00367C30"/>
    <w:rsid w:val="003703FF"/>
    <w:rsid w:val="003706F2"/>
    <w:rsid w:val="00370F13"/>
    <w:rsid w:val="0037130E"/>
    <w:rsid w:val="00371633"/>
    <w:rsid w:val="00371F06"/>
    <w:rsid w:val="003726E6"/>
    <w:rsid w:val="00372881"/>
    <w:rsid w:val="00372FB9"/>
    <w:rsid w:val="0037318A"/>
    <w:rsid w:val="00373C14"/>
    <w:rsid w:val="00374260"/>
    <w:rsid w:val="00374A94"/>
    <w:rsid w:val="00374BEA"/>
    <w:rsid w:val="00374EF8"/>
    <w:rsid w:val="0037534B"/>
    <w:rsid w:val="00375AA4"/>
    <w:rsid w:val="00375FD4"/>
    <w:rsid w:val="003763EB"/>
    <w:rsid w:val="00376734"/>
    <w:rsid w:val="003767ED"/>
    <w:rsid w:val="0037710C"/>
    <w:rsid w:val="003778BB"/>
    <w:rsid w:val="003800DF"/>
    <w:rsid w:val="0038013B"/>
    <w:rsid w:val="0038030A"/>
    <w:rsid w:val="003805C3"/>
    <w:rsid w:val="00380B67"/>
    <w:rsid w:val="00380B6E"/>
    <w:rsid w:val="00380CB9"/>
    <w:rsid w:val="0038138D"/>
    <w:rsid w:val="003814E0"/>
    <w:rsid w:val="00381A8F"/>
    <w:rsid w:val="00381D22"/>
    <w:rsid w:val="003821BA"/>
    <w:rsid w:val="003821F3"/>
    <w:rsid w:val="003822E6"/>
    <w:rsid w:val="0038270C"/>
    <w:rsid w:val="00382BD7"/>
    <w:rsid w:val="003830F4"/>
    <w:rsid w:val="00383248"/>
    <w:rsid w:val="003833DD"/>
    <w:rsid w:val="0038394C"/>
    <w:rsid w:val="00383A37"/>
    <w:rsid w:val="0038418B"/>
    <w:rsid w:val="003849DB"/>
    <w:rsid w:val="00384AD7"/>
    <w:rsid w:val="00384CEF"/>
    <w:rsid w:val="00385490"/>
    <w:rsid w:val="00385709"/>
    <w:rsid w:val="003857AB"/>
    <w:rsid w:val="0038587C"/>
    <w:rsid w:val="00385F92"/>
    <w:rsid w:val="00386183"/>
    <w:rsid w:val="003867CB"/>
    <w:rsid w:val="0038686C"/>
    <w:rsid w:val="003869A9"/>
    <w:rsid w:val="003869BF"/>
    <w:rsid w:val="00386A41"/>
    <w:rsid w:val="00386DD9"/>
    <w:rsid w:val="00387927"/>
    <w:rsid w:val="003909FC"/>
    <w:rsid w:val="00390BCE"/>
    <w:rsid w:val="00390F9B"/>
    <w:rsid w:val="0039160C"/>
    <w:rsid w:val="00391741"/>
    <w:rsid w:val="00391956"/>
    <w:rsid w:val="00391B61"/>
    <w:rsid w:val="00391D76"/>
    <w:rsid w:val="00391E6A"/>
    <w:rsid w:val="00391FA3"/>
    <w:rsid w:val="00392198"/>
    <w:rsid w:val="00392611"/>
    <w:rsid w:val="00392778"/>
    <w:rsid w:val="00392DBE"/>
    <w:rsid w:val="0039323E"/>
    <w:rsid w:val="00393842"/>
    <w:rsid w:val="00393D85"/>
    <w:rsid w:val="00393F36"/>
    <w:rsid w:val="00394541"/>
    <w:rsid w:val="0039469A"/>
    <w:rsid w:val="00394F58"/>
    <w:rsid w:val="00395030"/>
    <w:rsid w:val="003950EF"/>
    <w:rsid w:val="00395230"/>
    <w:rsid w:val="00395E0C"/>
    <w:rsid w:val="00396050"/>
    <w:rsid w:val="003961F3"/>
    <w:rsid w:val="00396E7C"/>
    <w:rsid w:val="003974D1"/>
    <w:rsid w:val="0039765A"/>
    <w:rsid w:val="00397F91"/>
    <w:rsid w:val="003A054A"/>
    <w:rsid w:val="003A066B"/>
    <w:rsid w:val="003A0D48"/>
    <w:rsid w:val="003A1017"/>
    <w:rsid w:val="003A12B8"/>
    <w:rsid w:val="003A1312"/>
    <w:rsid w:val="003A1487"/>
    <w:rsid w:val="003A1F4F"/>
    <w:rsid w:val="003A2107"/>
    <w:rsid w:val="003A216D"/>
    <w:rsid w:val="003A2A79"/>
    <w:rsid w:val="003A2AB8"/>
    <w:rsid w:val="003A2FF9"/>
    <w:rsid w:val="003A352A"/>
    <w:rsid w:val="003A3866"/>
    <w:rsid w:val="003A3B7F"/>
    <w:rsid w:val="003A3BEF"/>
    <w:rsid w:val="003A3DFD"/>
    <w:rsid w:val="003A40A0"/>
    <w:rsid w:val="003A442E"/>
    <w:rsid w:val="003A4A04"/>
    <w:rsid w:val="003A5089"/>
    <w:rsid w:val="003A5245"/>
    <w:rsid w:val="003A5608"/>
    <w:rsid w:val="003A577C"/>
    <w:rsid w:val="003A6A59"/>
    <w:rsid w:val="003A6C41"/>
    <w:rsid w:val="003A6F3C"/>
    <w:rsid w:val="003A7034"/>
    <w:rsid w:val="003A7041"/>
    <w:rsid w:val="003A7C82"/>
    <w:rsid w:val="003B04D5"/>
    <w:rsid w:val="003B0DD4"/>
    <w:rsid w:val="003B10F2"/>
    <w:rsid w:val="003B12ED"/>
    <w:rsid w:val="003B13A6"/>
    <w:rsid w:val="003B22FF"/>
    <w:rsid w:val="003B27F1"/>
    <w:rsid w:val="003B2B78"/>
    <w:rsid w:val="003B2E23"/>
    <w:rsid w:val="003B2E45"/>
    <w:rsid w:val="003B39CC"/>
    <w:rsid w:val="003B4493"/>
    <w:rsid w:val="003B4586"/>
    <w:rsid w:val="003B4E8C"/>
    <w:rsid w:val="003B50D7"/>
    <w:rsid w:val="003B5E6C"/>
    <w:rsid w:val="003B5EFF"/>
    <w:rsid w:val="003B63D1"/>
    <w:rsid w:val="003B6779"/>
    <w:rsid w:val="003B685B"/>
    <w:rsid w:val="003B6B30"/>
    <w:rsid w:val="003B6EA1"/>
    <w:rsid w:val="003B70A9"/>
    <w:rsid w:val="003B71B1"/>
    <w:rsid w:val="003B7A9C"/>
    <w:rsid w:val="003B7C75"/>
    <w:rsid w:val="003C0453"/>
    <w:rsid w:val="003C065F"/>
    <w:rsid w:val="003C0823"/>
    <w:rsid w:val="003C0D2B"/>
    <w:rsid w:val="003C1151"/>
    <w:rsid w:val="003C16AF"/>
    <w:rsid w:val="003C1CFF"/>
    <w:rsid w:val="003C2B70"/>
    <w:rsid w:val="003C2C78"/>
    <w:rsid w:val="003C2F32"/>
    <w:rsid w:val="003C2F61"/>
    <w:rsid w:val="003C3BD4"/>
    <w:rsid w:val="003C3C8E"/>
    <w:rsid w:val="003C3D1C"/>
    <w:rsid w:val="003C3E00"/>
    <w:rsid w:val="003C44CF"/>
    <w:rsid w:val="003C4A2F"/>
    <w:rsid w:val="003C4C68"/>
    <w:rsid w:val="003C4CD3"/>
    <w:rsid w:val="003C50B0"/>
    <w:rsid w:val="003C514B"/>
    <w:rsid w:val="003C5B1F"/>
    <w:rsid w:val="003C5D5B"/>
    <w:rsid w:val="003C6939"/>
    <w:rsid w:val="003C7AE4"/>
    <w:rsid w:val="003D030E"/>
    <w:rsid w:val="003D09DF"/>
    <w:rsid w:val="003D1048"/>
    <w:rsid w:val="003D16AF"/>
    <w:rsid w:val="003D16ED"/>
    <w:rsid w:val="003D1C74"/>
    <w:rsid w:val="003D2383"/>
    <w:rsid w:val="003D26C3"/>
    <w:rsid w:val="003D270C"/>
    <w:rsid w:val="003D31BC"/>
    <w:rsid w:val="003D3501"/>
    <w:rsid w:val="003D3C89"/>
    <w:rsid w:val="003D3EB4"/>
    <w:rsid w:val="003D4425"/>
    <w:rsid w:val="003D44E7"/>
    <w:rsid w:val="003D52AA"/>
    <w:rsid w:val="003D52BD"/>
    <w:rsid w:val="003D52EB"/>
    <w:rsid w:val="003D56B2"/>
    <w:rsid w:val="003D59F2"/>
    <w:rsid w:val="003D5B4B"/>
    <w:rsid w:val="003D61F2"/>
    <w:rsid w:val="003D62FE"/>
    <w:rsid w:val="003D65C6"/>
    <w:rsid w:val="003D6C11"/>
    <w:rsid w:val="003D6E51"/>
    <w:rsid w:val="003D7105"/>
    <w:rsid w:val="003D72CF"/>
    <w:rsid w:val="003D7422"/>
    <w:rsid w:val="003D7BC8"/>
    <w:rsid w:val="003D7C47"/>
    <w:rsid w:val="003D7D4A"/>
    <w:rsid w:val="003E000E"/>
    <w:rsid w:val="003E044A"/>
    <w:rsid w:val="003E0B8C"/>
    <w:rsid w:val="003E1893"/>
    <w:rsid w:val="003E2473"/>
    <w:rsid w:val="003E3129"/>
    <w:rsid w:val="003E3302"/>
    <w:rsid w:val="003E344A"/>
    <w:rsid w:val="003E36F0"/>
    <w:rsid w:val="003E3B9E"/>
    <w:rsid w:val="003E3E81"/>
    <w:rsid w:val="003E3F04"/>
    <w:rsid w:val="003E4082"/>
    <w:rsid w:val="003E4201"/>
    <w:rsid w:val="003E431D"/>
    <w:rsid w:val="003E476E"/>
    <w:rsid w:val="003E4EE7"/>
    <w:rsid w:val="003E51F0"/>
    <w:rsid w:val="003E5366"/>
    <w:rsid w:val="003E5368"/>
    <w:rsid w:val="003E5A23"/>
    <w:rsid w:val="003E639C"/>
    <w:rsid w:val="003E665F"/>
    <w:rsid w:val="003E711F"/>
    <w:rsid w:val="003E7A0A"/>
    <w:rsid w:val="003F06A0"/>
    <w:rsid w:val="003F0724"/>
    <w:rsid w:val="003F0881"/>
    <w:rsid w:val="003F0A1B"/>
    <w:rsid w:val="003F0AF9"/>
    <w:rsid w:val="003F0F46"/>
    <w:rsid w:val="003F1101"/>
    <w:rsid w:val="003F146B"/>
    <w:rsid w:val="003F179D"/>
    <w:rsid w:val="003F1868"/>
    <w:rsid w:val="003F204F"/>
    <w:rsid w:val="003F2357"/>
    <w:rsid w:val="003F288C"/>
    <w:rsid w:val="003F2965"/>
    <w:rsid w:val="003F337D"/>
    <w:rsid w:val="003F3393"/>
    <w:rsid w:val="003F373C"/>
    <w:rsid w:val="003F37AC"/>
    <w:rsid w:val="003F482A"/>
    <w:rsid w:val="003F4B53"/>
    <w:rsid w:val="003F4F6A"/>
    <w:rsid w:val="003F53AB"/>
    <w:rsid w:val="003F56AD"/>
    <w:rsid w:val="003F5777"/>
    <w:rsid w:val="003F5BB3"/>
    <w:rsid w:val="003F647E"/>
    <w:rsid w:val="003F7727"/>
    <w:rsid w:val="003F77BD"/>
    <w:rsid w:val="003F784A"/>
    <w:rsid w:val="003F797C"/>
    <w:rsid w:val="003F7A10"/>
    <w:rsid w:val="003F7AEB"/>
    <w:rsid w:val="003F7D52"/>
    <w:rsid w:val="00400198"/>
    <w:rsid w:val="00400E75"/>
    <w:rsid w:val="0040100C"/>
    <w:rsid w:val="00401302"/>
    <w:rsid w:val="004014AC"/>
    <w:rsid w:val="004014B9"/>
    <w:rsid w:val="00401741"/>
    <w:rsid w:val="00401A7E"/>
    <w:rsid w:val="00401EE8"/>
    <w:rsid w:val="004023B1"/>
    <w:rsid w:val="00402CA0"/>
    <w:rsid w:val="0040353F"/>
    <w:rsid w:val="004035FC"/>
    <w:rsid w:val="0040369E"/>
    <w:rsid w:val="00403743"/>
    <w:rsid w:val="00403FAA"/>
    <w:rsid w:val="00403FDF"/>
    <w:rsid w:val="00404302"/>
    <w:rsid w:val="00404BA0"/>
    <w:rsid w:val="00404EEB"/>
    <w:rsid w:val="00405058"/>
    <w:rsid w:val="00405118"/>
    <w:rsid w:val="00405C7B"/>
    <w:rsid w:val="00405D02"/>
    <w:rsid w:val="00406003"/>
    <w:rsid w:val="0040606E"/>
    <w:rsid w:val="004061F0"/>
    <w:rsid w:val="00406CFD"/>
    <w:rsid w:val="004072FA"/>
    <w:rsid w:val="00407311"/>
    <w:rsid w:val="00407887"/>
    <w:rsid w:val="00407B30"/>
    <w:rsid w:val="00407C2D"/>
    <w:rsid w:val="0041014F"/>
    <w:rsid w:val="00410B44"/>
    <w:rsid w:val="004112CD"/>
    <w:rsid w:val="00411619"/>
    <w:rsid w:val="004118E2"/>
    <w:rsid w:val="00411C0D"/>
    <w:rsid w:val="004122B5"/>
    <w:rsid w:val="004130C9"/>
    <w:rsid w:val="00413161"/>
    <w:rsid w:val="00413B87"/>
    <w:rsid w:val="00413D5E"/>
    <w:rsid w:val="00413DA6"/>
    <w:rsid w:val="00414287"/>
    <w:rsid w:val="00414946"/>
    <w:rsid w:val="00414976"/>
    <w:rsid w:val="00415168"/>
    <w:rsid w:val="00415233"/>
    <w:rsid w:val="00415283"/>
    <w:rsid w:val="004153E5"/>
    <w:rsid w:val="00415629"/>
    <w:rsid w:val="004156B1"/>
    <w:rsid w:val="004159A1"/>
    <w:rsid w:val="00415C5F"/>
    <w:rsid w:val="00415DFC"/>
    <w:rsid w:val="00416A31"/>
    <w:rsid w:val="00416A88"/>
    <w:rsid w:val="00417896"/>
    <w:rsid w:val="00417E98"/>
    <w:rsid w:val="004202F3"/>
    <w:rsid w:val="00420CE3"/>
    <w:rsid w:val="00420E0D"/>
    <w:rsid w:val="00421A72"/>
    <w:rsid w:val="00422067"/>
    <w:rsid w:val="004228CF"/>
    <w:rsid w:val="00423178"/>
    <w:rsid w:val="0042343D"/>
    <w:rsid w:val="004235D6"/>
    <w:rsid w:val="004245A3"/>
    <w:rsid w:val="004246DF"/>
    <w:rsid w:val="00424A06"/>
    <w:rsid w:val="00425336"/>
    <w:rsid w:val="0042542B"/>
    <w:rsid w:val="00425603"/>
    <w:rsid w:val="0042564E"/>
    <w:rsid w:val="00425D68"/>
    <w:rsid w:val="00425D88"/>
    <w:rsid w:val="00425F4B"/>
    <w:rsid w:val="00425F8C"/>
    <w:rsid w:val="0042674E"/>
    <w:rsid w:val="00426E96"/>
    <w:rsid w:val="00426EF5"/>
    <w:rsid w:val="004271C9"/>
    <w:rsid w:val="00427331"/>
    <w:rsid w:val="00427488"/>
    <w:rsid w:val="00427585"/>
    <w:rsid w:val="00427DBA"/>
    <w:rsid w:val="004302B8"/>
    <w:rsid w:val="004302F2"/>
    <w:rsid w:val="004305AF"/>
    <w:rsid w:val="00430713"/>
    <w:rsid w:val="00430997"/>
    <w:rsid w:val="00430DC1"/>
    <w:rsid w:val="00432BED"/>
    <w:rsid w:val="00432C26"/>
    <w:rsid w:val="00432D1E"/>
    <w:rsid w:val="00433400"/>
    <w:rsid w:val="00433422"/>
    <w:rsid w:val="00433724"/>
    <w:rsid w:val="00433AB8"/>
    <w:rsid w:val="00433D96"/>
    <w:rsid w:val="004345CA"/>
    <w:rsid w:val="00434FD1"/>
    <w:rsid w:val="004356BB"/>
    <w:rsid w:val="004369D2"/>
    <w:rsid w:val="0043707B"/>
    <w:rsid w:val="004370BD"/>
    <w:rsid w:val="004378BE"/>
    <w:rsid w:val="00437AA7"/>
    <w:rsid w:val="00437B65"/>
    <w:rsid w:val="00437D37"/>
    <w:rsid w:val="004400AE"/>
    <w:rsid w:val="004407D8"/>
    <w:rsid w:val="0044081C"/>
    <w:rsid w:val="00440D62"/>
    <w:rsid w:val="004415A4"/>
    <w:rsid w:val="00441934"/>
    <w:rsid w:val="004419E0"/>
    <w:rsid w:val="00441B9F"/>
    <w:rsid w:val="00442997"/>
    <w:rsid w:val="00442BA2"/>
    <w:rsid w:val="00443ECD"/>
    <w:rsid w:val="00444068"/>
    <w:rsid w:val="00444481"/>
    <w:rsid w:val="00444913"/>
    <w:rsid w:val="00444A5D"/>
    <w:rsid w:val="00444C95"/>
    <w:rsid w:val="00444E31"/>
    <w:rsid w:val="00444F8D"/>
    <w:rsid w:val="004456CA"/>
    <w:rsid w:val="00445AB4"/>
    <w:rsid w:val="0044612F"/>
    <w:rsid w:val="004463A1"/>
    <w:rsid w:val="00446619"/>
    <w:rsid w:val="004466E4"/>
    <w:rsid w:val="00446BBB"/>
    <w:rsid w:val="00446F55"/>
    <w:rsid w:val="00446FAC"/>
    <w:rsid w:val="004471F4"/>
    <w:rsid w:val="0044762D"/>
    <w:rsid w:val="00447D35"/>
    <w:rsid w:val="00447DF3"/>
    <w:rsid w:val="00447EF5"/>
    <w:rsid w:val="004500AC"/>
    <w:rsid w:val="00450221"/>
    <w:rsid w:val="00450384"/>
    <w:rsid w:val="00450B45"/>
    <w:rsid w:val="00450CDC"/>
    <w:rsid w:val="00450EC6"/>
    <w:rsid w:val="00450F01"/>
    <w:rsid w:val="00451020"/>
    <w:rsid w:val="00451990"/>
    <w:rsid w:val="004519DF"/>
    <w:rsid w:val="00451B6A"/>
    <w:rsid w:val="00451F17"/>
    <w:rsid w:val="004521B3"/>
    <w:rsid w:val="00452272"/>
    <w:rsid w:val="0045291D"/>
    <w:rsid w:val="00452BB6"/>
    <w:rsid w:val="00453180"/>
    <w:rsid w:val="004531F7"/>
    <w:rsid w:val="00453261"/>
    <w:rsid w:val="00453449"/>
    <w:rsid w:val="00453656"/>
    <w:rsid w:val="00453BC4"/>
    <w:rsid w:val="004540C3"/>
    <w:rsid w:val="00454225"/>
    <w:rsid w:val="004547F5"/>
    <w:rsid w:val="00455153"/>
    <w:rsid w:val="0045536C"/>
    <w:rsid w:val="0045577A"/>
    <w:rsid w:val="0045586E"/>
    <w:rsid w:val="00455918"/>
    <w:rsid w:val="004562B3"/>
    <w:rsid w:val="00456CC9"/>
    <w:rsid w:val="00456E7A"/>
    <w:rsid w:val="00457372"/>
    <w:rsid w:val="004575C8"/>
    <w:rsid w:val="0045762B"/>
    <w:rsid w:val="00457BF3"/>
    <w:rsid w:val="00457E48"/>
    <w:rsid w:val="00457F7F"/>
    <w:rsid w:val="00460478"/>
    <w:rsid w:val="004605EF"/>
    <w:rsid w:val="00460636"/>
    <w:rsid w:val="00460BE1"/>
    <w:rsid w:val="00461C71"/>
    <w:rsid w:val="00462282"/>
    <w:rsid w:val="0046229C"/>
    <w:rsid w:val="00462467"/>
    <w:rsid w:val="0046264A"/>
    <w:rsid w:val="00462A1D"/>
    <w:rsid w:val="00462AA4"/>
    <w:rsid w:val="00462BA9"/>
    <w:rsid w:val="00462CC8"/>
    <w:rsid w:val="00462E1E"/>
    <w:rsid w:val="004634F5"/>
    <w:rsid w:val="004638C6"/>
    <w:rsid w:val="00464282"/>
    <w:rsid w:val="004642F9"/>
    <w:rsid w:val="0046497D"/>
    <w:rsid w:val="004654AC"/>
    <w:rsid w:val="00465662"/>
    <w:rsid w:val="0046577C"/>
    <w:rsid w:val="00466865"/>
    <w:rsid w:val="00466A58"/>
    <w:rsid w:val="00466A5B"/>
    <w:rsid w:val="004670D3"/>
    <w:rsid w:val="00467A32"/>
    <w:rsid w:val="00467CD5"/>
    <w:rsid w:val="004700FA"/>
    <w:rsid w:val="004707E2"/>
    <w:rsid w:val="00471368"/>
    <w:rsid w:val="00471841"/>
    <w:rsid w:val="004719C9"/>
    <w:rsid w:val="00471AB0"/>
    <w:rsid w:val="00471E87"/>
    <w:rsid w:val="00471ECF"/>
    <w:rsid w:val="00472136"/>
    <w:rsid w:val="0047218B"/>
    <w:rsid w:val="004721B4"/>
    <w:rsid w:val="004722BB"/>
    <w:rsid w:val="00472A8E"/>
    <w:rsid w:val="00472B1B"/>
    <w:rsid w:val="004736A8"/>
    <w:rsid w:val="00474437"/>
    <w:rsid w:val="00474661"/>
    <w:rsid w:val="00474B2B"/>
    <w:rsid w:val="00474B36"/>
    <w:rsid w:val="00474D08"/>
    <w:rsid w:val="0047516F"/>
    <w:rsid w:val="0047566B"/>
    <w:rsid w:val="004763DF"/>
    <w:rsid w:val="00476BDA"/>
    <w:rsid w:val="004771E7"/>
    <w:rsid w:val="00477D13"/>
    <w:rsid w:val="00480D5C"/>
    <w:rsid w:val="00480E44"/>
    <w:rsid w:val="00480E51"/>
    <w:rsid w:val="00480FA9"/>
    <w:rsid w:val="004811F1"/>
    <w:rsid w:val="0048133E"/>
    <w:rsid w:val="00481485"/>
    <w:rsid w:val="00481557"/>
    <w:rsid w:val="00481A49"/>
    <w:rsid w:val="00481E9D"/>
    <w:rsid w:val="00482934"/>
    <w:rsid w:val="00482CE2"/>
    <w:rsid w:val="00482D28"/>
    <w:rsid w:val="00482E98"/>
    <w:rsid w:val="004832FC"/>
    <w:rsid w:val="0048337F"/>
    <w:rsid w:val="00483AF8"/>
    <w:rsid w:val="00483D59"/>
    <w:rsid w:val="00483E3B"/>
    <w:rsid w:val="00483E9A"/>
    <w:rsid w:val="0048416B"/>
    <w:rsid w:val="00484545"/>
    <w:rsid w:val="00484B4D"/>
    <w:rsid w:val="00484DA6"/>
    <w:rsid w:val="004852B1"/>
    <w:rsid w:val="004860E3"/>
    <w:rsid w:val="004864AE"/>
    <w:rsid w:val="00486A53"/>
    <w:rsid w:val="00486B63"/>
    <w:rsid w:val="004871D0"/>
    <w:rsid w:val="00487261"/>
    <w:rsid w:val="0048732F"/>
    <w:rsid w:val="00487723"/>
    <w:rsid w:val="00487931"/>
    <w:rsid w:val="00487C1E"/>
    <w:rsid w:val="0049036D"/>
    <w:rsid w:val="004903EF"/>
    <w:rsid w:val="0049050F"/>
    <w:rsid w:val="004906F0"/>
    <w:rsid w:val="004906F1"/>
    <w:rsid w:val="00490AB7"/>
    <w:rsid w:val="0049134C"/>
    <w:rsid w:val="00491406"/>
    <w:rsid w:val="00491C5B"/>
    <w:rsid w:val="00491E3F"/>
    <w:rsid w:val="00492A02"/>
    <w:rsid w:val="00492BF1"/>
    <w:rsid w:val="00492D79"/>
    <w:rsid w:val="00493494"/>
    <w:rsid w:val="004937F4"/>
    <w:rsid w:val="004940C2"/>
    <w:rsid w:val="0049421E"/>
    <w:rsid w:val="004942C3"/>
    <w:rsid w:val="00494336"/>
    <w:rsid w:val="0049437C"/>
    <w:rsid w:val="00494390"/>
    <w:rsid w:val="004947DA"/>
    <w:rsid w:val="00495541"/>
    <w:rsid w:val="004956B4"/>
    <w:rsid w:val="00495CCC"/>
    <w:rsid w:val="00496556"/>
    <w:rsid w:val="0049690E"/>
    <w:rsid w:val="0049694B"/>
    <w:rsid w:val="00496C4C"/>
    <w:rsid w:val="00496D1A"/>
    <w:rsid w:val="00497068"/>
    <w:rsid w:val="0049714D"/>
    <w:rsid w:val="004975B9"/>
    <w:rsid w:val="004A05A4"/>
    <w:rsid w:val="004A0D05"/>
    <w:rsid w:val="004A0E1B"/>
    <w:rsid w:val="004A126C"/>
    <w:rsid w:val="004A1715"/>
    <w:rsid w:val="004A1766"/>
    <w:rsid w:val="004A18F3"/>
    <w:rsid w:val="004A1D50"/>
    <w:rsid w:val="004A1F50"/>
    <w:rsid w:val="004A1F69"/>
    <w:rsid w:val="004A1FD8"/>
    <w:rsid w:val="004A22E6"/>
    <w:rsid w:val="004A2509"/>
    <w:rsid w:val="004A3394"/>
    <w:rsid w:val="004A380C"/>
    <w:rsid w:val="004A3B8B"/>
    <w:rsid w:val="004A3B8C"/>
    <w:rsid w:val="004A4264"/>
    <w:rsid w:val="004A463C"/>
    <w:rsid w:val="004A4701"/>
    <w:rsid w:val="004A4A07"/>
    <w:rsid w:val="004A51C3"/>
    <w:rsid w:val="004A5593"/>
    <w:rsid w:val="004A573D"/>
    <w:rsid w:val="004A5B6F"/>
    <w:rsid w:val="004A5D68"/>
    <w:rsid w:val="004A60AA"/>
    <w:rsid w:val="004A6371"/>
    <w:rsid w:val="004A654C"/>
    <w:rsid w:val="004A65A1"/>
    <w:rsid w:val="004A6A7D"/>
    <w:rsid w:val="004A6C6F"/>
    <w:rsid w:val="004A767A"/>
    <w:rsid w:val="004B028B"/>
    <w:rsid w:val="004B082F"/>
    <w:rsid w:val="004B08CA"/>
    <w:rsid w:val="004B0D2A"/>
    <w:rsid w:val="004B11FE"/>
    <w:rsid w:val="004B14E4"/>
    <w:rsid w:val="004B1F8E"/>
    <w:rsid w:val="004B1FFC"/>
    <w:rsid w:val="004B22EC"/>
    <w:rsid w:val="004B2444"/>
    <w:rsid w:val="004B25AF"/>
    <w:rsid w:val="004B27BD"/>
    <w:rsid w:val="004B27F2"/>
    <w:rsid w:val="004B2A87"/>
    <w:rsid w:val="004B39ED"/>
    <w:rsid w:val="004B431D"/>
    <w:rsid w:val="004B439F"/>
    <w:rsid w:val="004B456F"/>
    <w:rsid w:val="004B47DB"/>
    <w:rsid w:val="004B4C64"/>
    <w:rsid w:val="004B4F93"/>
    <w:rsid w:val="004B5047"/>
    <w:rsid w:val="004B5448"/>
    <w:rsid w:val="004B5635"/>
    <w:rsid w:val="004B56B8"/>
    <w:rsid w:val="004B591B"/>
    <w:rsid w:val="004B5E7A"/>
    <w:rsid w:val="004B6646"/>
    <w:rsid w:val="004B696C"/>
    <w:rsid w:val="004B7200"/>
    <w:rsid w:val="004B77B8"/>
    <w:rsid w:val="004B7CC0"/>
    <w:rsid w:val="004B7E35"/>
    <w:rsid w:val="004C0364"/>
    <w:rsid w:val="004C05A8"/>
    <w:rsid w:val="004C0609"/>
    <w:rsid w:val="004C0C36"/>
    <w:rsid w:val="004C0C97"/>
    <w:rsid w:val="004C0D15"/>
    <w:rsid w:val="004C0D18"/>
    <w:rsid w:val="004C114C"/>
    <w:rsid w:val="004C1615"/>
    <w:rsid w:val="004C1E39"/>
    <w:rsid w:val="004C22AA"/>
    <w:rsid w:val="004C2390"/>
    <w:rsid w:val="004C327F"/>
    <w:rsid w:val="004C3893"/>
    <w:rsid w:val="004C3A76"/>
    <w:rsid w:val="004C3EE2"/>
    <w:rsid w:val="004C4491"/>
    <w:rsid w:val="004C45ED"/>
    <w:rsid w:val="004C4DBA"/>
    <w:rsid w:val="004C5651"/>
    <w:rsid w:val="004C57EE"/>
    <w:rsid w:val="004C5972"/>
    <w:rsid w:val="004C5EBB"/>
    <w:rsid w:val="004C6088"/>
    <w:rsid w:val="004C61BE"/>
    <w:rsid w:val="004C64B1"/>
    <w:rsid w:val="004C6A68"/>
    <w:rsid w:val="004C70F6"/>
    <w:rsid w:val="004C7781"/>
    <w:rsid w:val="004D0017"/>
    <w:rsid w:val="004D0B4F"/>
    <w:rsid w:val="004D0D3E"/>
    <w:rsid w:val="004D151C"/>
    <w:rsid w:val="004D1524"/>
    <w:rsid w:val="004D1AEE"/>
    <w:rsid w:val="004D1B7D"/>
    <w:rsid w:val="004D1B86"/>
    <w:rsid w:val="004D23C3"/>
    <w:rsid w:val="004D27B4"/>
    <w:rsid w:val="004D2D40"/>
    <w:rsid w:val="004D2E52"/>
    <w:rsid w:val="004D35CA"/>
    <w:rsid w:val="004D3B30"/>
    <w:rsid w:val="004D3F33"/>
    <w:rsid w:val="004D4383"/>
    <w:rsid w:val="004D5169"/>
    <w:rsid w:val="004D5479"/>
    <w:rsid w:val="004D590A"/>
    <w:rsid w:val="004D5A67"/>
    <w:rsid w:val="004D5C51"/>
    <w:rsid w:val="004D6331"/>
    <w:rsid w:val="004D6F95"/>
    <w:rsid w:val="004D7037"/>
    <w:rsid w:val="004D79F7"/>
    <w:rsid w:val="004D7A05"/>
    <w:rsid w:val="004D7B6B"/>
    <w:rsid w:val="004E0018"/>
    <w:rsid w:val="004E03DC"/>
    <w:rsid w:val="004E06B5"/>
    <w:rsid w:val="004E09F4"/>
    <w:rsid w:val="004E0B98"/>
    <w:rsid w:val="004E108F"/>
    <w:rsid w:val="004E1392"/>
    <w:rsid w:val="004E1487"/>
    <w:rsid w:val="004E154A"/>
    <w:rsid w:val="004E16B7"/>
    <w:rsid w:val="004E1763"/>
    <w:rsid w:val="004E19E9"/>
    <w:rsid w:val="004E1EE7"/>
    <w:rsid w:val="004E21A8"/>
    <w:rsid w:val="004E2370"/>
    <w:rsid w:val="004E27FA"/>
    <w:rsid w:val="004E28A2"/>
    <w:rsid w:val="004E2FCD"/>
    <w:rsid w:val="004E35FA"/>
    <w:rsid w:val="004E3995"/>
    <w:rsid w:val="004E39F0"/>
    <w:rsid w:val="004E3D6A"/>
    <w:rsid w:val="004E3D91"/>
    <w:rsid w:val="004E41CE"/>
    <w:rsid w:val="004E4226"/>
    <w:rsid w:val="004E4AE8"/>
    <w:rsid w:val="004E5059"/>
    <w:rsid w:val="004E5265"/>
    <w:rsid w:val="004E5306"/>
    <w:rsid w:val="004E5583"/>
    <w:rsid w:val="004E5950"/>
    <w:rsid w:val="004E62FA"/>
    <w:rsid w:val="004E640D"/>
    <w:rsid w:val="004E65C6"/>
    <w:rsid w:val="004E6B3B"/>
    <w:rsid w:val="004E6CD7"/>
    <w:rsid w:val="004E703D"/>
    <w:rsid w:val="004E76DE"/>
    <w:rsid w:val="004E7995"/>
    <w:rsid w:val="004E7AB8"/>
    <w:rsid w:val="004F0A67"/>
    <w:rsid w:val="004F13C7"/>
    <w:rsid w:val="004F218C"/>
    <w:rsid w:val="004F25A4"/>
    <w:rsid w:val="004F25E7"/>
    <w:rsid w:val="004F2610"/>
    <w:rsid w:val="004F26F9"/>
    <w:rsid w:val="004F2B65"/>
    <w:rsid w:val="004F2CBA"/>
    <w:rsid w:val="004F31FB"/>
    <w:rsid w:val="004F34FA"/>
    <w:rsid w:val="004F3A98"/>
    <w:rsid w:val="004F40CF"/>
    <w:rsid w:val="004F41C0"/>
    <w:rsid w:val="004F4311"/>
    <w:rsid w:val="004F4656"/>
    <w:rsid w:val="004F478D"/>
    <w:rsid w:val="004F4CCD"/>
    <w:rsid w:val="004F4E14"/>
    <w:rsid w:val="004F4E32"/>
    <w:rsid w:val="004F631B"/>
    <w:rsid w:val="004F63F1"/>
    <w:rsid w:val="004F65B8"/>
    <w:rsid w:val="004F6823"/>
    <w:rsid w:val="004F6F9A"/>
    <w:rsid w:val="004F7231"/>
    <w:rsid w:val="004F7886"/>
    <w:rsid w:val="004F7C98"/>
    <w:rsid w:val="004F7CAA"/>
    <w:rsid w:val="00500477"/>
    <w:rsid w:val="00500ADF"/>
    <w:rsid w:val="00500B7B"/>
    <w:rsid w:val="005014D2"/>
    <w:rsid w:val="0050173C"/>
    <w:rsid w:val="005018D4"/>
    <w:rsid w:val="00501907"/>
    <w:rsid w:val="00501CFD"/>
    <w:rsid w:val="005023E3"/>
    <w:rsid w:val="005024AE"/>
    <w:rsid w:val="00502A01"/>
    <w:rsid w:val="00502D7E"/>
    <w:rsid w:val="00503203"/>
    <w:rsid w:val="00503640"/>
    <w:rsid w:val="00503C4D"/>
    <w:rsid w:val="00503ED5"/>
    <w:rsid w:val="00504BBE"/>
    <w:rsid w:val="00504C54"/>
    <w:rsid w:val="00504EBB"/>
    <w:rsid w:val="0050556E"/>
    <w:rsid w:val="00505B42"/>
    <w:rsid w:val="00505E50"/>
    <w:rsid w:val="005065D9"/>
    <w:rsid w:val="005066BE"/>
    <w:rsid w:val="0050698B"/>
    <w:rsid w:val="00506EE6"/>
    <w:rsid w:val="00506F68"/>
    <w:rsid w:val="0050722B"/>
    <w:rsid w:val="005078A5"/>
    <w:rsid w:val="00507C30"/>
    <w:rsid w:val="005102C9"/>
    <w:rsid w:val="0051048E"/>
    <w:rsid w:val="00510588"/>
    <w:rsid w:val="00510834"/>
    <w:rsid w:val="00510A3D"/>
    <w:rsid w:val="00510DB5"/>
    <w:rsid w:val="00510DD1"/>
    <w:rsid w:val="00510DE1"/>
    <w:rsid w:val="00510E4D"/>
    <w:rsid w:val="0051137E"/>
    <w:rsid w:val="005116F8"/>
    <w:rsid w:val="00511CF4"/>
    <w:rsid w:val="00511E65"/>
    <w:rsid w:val="00512186"/>
    <w:rsid w:val="005121E3"/>
    <w:rsid w:val="00512B18"/>
    <w:rsid w:val="00512E19"/>
    <w:rsid w:val="005130C3"/>
    <w:rsid w:val="005134B5"/>
    <w:rsid w:val="005137FA"/>
    <w:rsid w:val="00513958"/>
    <w:rsid w:val="00513B89"/>
    <w:rsid w:val="00513D8D"/>
    <w:rsid w:val="00513EE9"/>
    <w:rsid w:val="00514059"/>
    <w:rsid w:val="00514776"/>
    <w:rsid w:val="00514968"/>
    <w:rsid w:val="00515004"/>
    <w:rsid w:val="00515590"/>
    <w:rsid w:val="0051590B"/>
    <w:rsid w:val="00515D67"/>
    <w:rsid w:val="00515E6D"/>
    <w:rsid w:val="0051645D"/>
    <w:rsid w:val="005166E0"/>
    <w:rsid w:val="005167DB"/>
    <w:rsid w:val="0051690F"/>
    <w:rsid w:val="00516E9D"/>
    <w:rsid w:val="005170DF"/>
    <w:rsid w:val="00517A4A"/>
    <w:rsid w:val="00517CBA"/>
    <w:rsid w:val="00520004"/>
    <w:rsid w:val="00520466"/>
    <w:rsid w:val="00520669"/>
    <w:rsid w:val="00521136"/>
    <w:rsid w:val="00522246"/>
    <w:rsid w:val="00522908"/>
    <w:rsid w:val="00522FA9"/>
    <w:rsid w:val="00523198"/>
    <w:rsid w:val="005232CE"/>
    <w:rsid w:val="005234C3"/>
    <w:rsid w:val="00523FA6"/>
    <w:rsid w:val="0052413E"/>
    <w:rsid w:val="005244F8"/>
    <w:rsid w:val="005247AA"/>
    <w:rsid w:val="00524B7E"/>
    <w:rsid w:val="00524D11"/>
    <w:rsid w:val="00525F1D"/>
    <w:rsid w:val="00526272"/>
    <w:rsid w:val="005262A1"/>
    <w:rsid w:val="00526397"/>
    <w:rsid w:val="00526468"/>
    <w:rsid w:val="00526889"/>
    <w:rsid w:val="00526E5B"/>
    <w:rsid w:val="0052777F"/>
    <w:rsid w:val="005278F0"/>
    <w:rsid w:val="00527ED2"/>
    <w:rsid w:val="0053031E"/>
    <w:rsid w:val="005308BD"/>
    <w:rsid w:val="00530CC5"/>
    <w:rsid w:val="00530CDD"/>
    <w:rsid w:val="0053126E"/>
    <w:rsid w:val="00531688"/>
    <w:rsid w:val="00531850"/>
    <w:rsid w:val="00531C72"/>
    <w:rsid w:val="0053216A"/>
    <w:rsid w:val="0053224E"/>
    <w:rsid w:val="005326EE"/>
    <w:rsid w:val="005329C5"/>
    <w:rsid w:val="005334CA"/>
    <w:rsid w:val="0053355A"/>
    <w:rsid w:val="00533A13"/>
    <w:rsid w:val="00533D86"/>
    <w:rsid w:val="00534320"/>
    <w:rsid w:val="00534330"/>
    <w:rsid w:val="005343A1"/>
    <w:rsid w:val="00534743"/>
    <w:rsid w:val="00534C10"/>
    <w:rsid w:val="005353D1"/>
    <w:rsid w:val="00535524"/>
    <w:rsid w:val="00535913"/>
    <w:rsid w:val="00535BC2"/>
    <w:rsid w:val="00535C94"/>
    <w:rsid w:val="00535CE9"/>
    <w:rsid w:val="00535D78"/>
    <w:rsid w:val="00535D93"/>
    <w:rsid w:val="0053640B"/>
    <w:rsid w:val="00536496"/>
    <w:rsid w:val="005369C4"/>
    <w:rsid w:val="00536E5A"/>
    <w:rsid w:val="005372C7"/>
    <w:rsid w:val="00537411"/>
    <w:rsid w:val="00537C43"/>
    <w:rsid w:val="00537F5F"/>
    <w:rsid w:val="00541012"/>
    <w:rsid w:val="00541F86"/>
    <w:rsid w:val="00541FD4"/>
    <w:rsid w:val="005421BE"/>
    <w:rsid w:val="005422EE"/>
    <w:rsid w:val="005424F6"/>
    <w:rsid w:val="0054254E"/>
    <w:rsid w:val="00542734"/>
    <w:rsid w:val="0054384F"/>
    <w:rsid w:val="0054464E"/>
    <w:rsid w:val="00544707"/>
    <w:rsid w:val="005449A3"/>
    <w:rsid w:val="005451CD"/>
    <w:rsid w:val="005451D8"/>
    <w:rsid w:val="005453CD"/>
    <w:rsid w:val="0054542E"/>
    <w:rsid w:val="00545980"/>
    <w:rsid w:val="00546024"/>
    <w:rsid w:val="00546057"/>
    <w:rsid w:val="00546C7D"/>
    <w:rsid w:val="00546F31"/>
    <w:rsid w:val="005470F0"/>
    <w:rsid w:val="0054721A"/>
    <w:rsid w:val="00550338"/>
    <w:rsid w:val="005509C8"/>
    <w:rsid w:val="005509FD"/>
    <w:rsid w:val="00550AEA"/>
    <w:rsid w:val="00550CD7"/>
    <w:rsid w:val="00550CFA"/>
    <w:rsid w:val="005524A5"/>
    <w:rsid w:val="005525A8"/>
    <w:rsid w:val="005527D1"/>
    <w:rsid w:val="0055285B"/>
    <w:rsid w:val="00552A7B"/>
    <w:rsid w:val="00553683"/>
    <w:rsid w:val="00553C5D"/>
    <w:rsid w:val="00553CF6"/>
    <w:rsid w:val="00553D54"/>
    <w:rsid w:val="00553E63"/>
    <w:rsid w:val="00554393"/>
    <w:rsid w:val="005545B6"/>
    <w:rsid w:val="00554A84"/>
    <w:rsid w:val="00554C65"/>
    <w:rsid w:val="00554D44"/>
    <w:rsid w:val="00555842"/>
    <w:rsid w:val="00555A4B"/>
    <w:rsid w:val="00555CD3"/>
    <w:rsid w:val="00556A61"/>
    <w:rsid w:val="00556A8B"/>
    <w:rsid w:val="00556B7E"/>
    <w:rsid w:val="00556F2C"/>
    <w:rsid w:val="005572DB"/>
    <w:rsid w:val="00557574"/>
    <w:rsid w:val="00557D01"/>
    <w:rsid w:val="00557F3A"/>
    <w:rsid w:val="0056039F"/>
    <w:rsid w:val="00560620"/>
    <w:rsid w:val="00560773"/>
    <w:rsid w:val="00560EB2"/>
    <w:rsid w:val="0056119E"/>
    <w:rsid w:val="00561238"/>
    <w:rsid w:val="005613CE"/>
    <w:rsid w:val="00561675"/>
    <w:rsid w:val="005617CC"/>
    <w:rsid w:val="00562A72"/>
    <w:rsid w:val="005632B2"/>
    <w:rsid w:val="005633B9"/>
    <w:rsid w:val="005637C0"/>
    <w:rsid w:val="0056392D"/>
    <w:rsid w:val="00563F42"/>
    <w:rsid w:val="00564BE1"/>
    <w:rsid w:val="00564F96"/>
    <w:rsid w:val="005654A2"/>
    <w:rsid w:val="00565A3C"/>
    <w:rsid w:val="00565F86"/>
    <w:rsid w:val="005667A9"/>
    <w:rsid w:val="005667CF"/>
    <w:rsid w:val="00566AA6"/>
    <w:rsid w:val="005672E2"/>
    <w:rsid w:val="00567459"/>
    <w:rsid w:val="00567A3D"/>
    <w:rsid w:val="00567CD1"/>
    <w:rsid w:val="00567E2B"/>
    <w:rsid w:val="005703BC"/>
    <w:rsid w:val="00570550"/>
    <w:rsid w:val="005705AC"/>
    <w:rsid w:val="00570644"/>
    <w:rsid w:val="005706EF"/>
    <w:rsid w:val="00570938"/>
    <w:rsid w:val="00571228"/>
    <w:rsid w:val="00571D48"/>
    <w:rsid w:val="00571D9D"/>
    <w:rsid w:val="0057208C"/>
    <w:rsid w:val="00572127"/>
    <w:rsid w:val="00572770"/>
    <w:rsid w:val="0057337D"/>
    <w:rsid w:val="00573447"/>
    <w:rsid w:val="0057407E"/>
    <w:rsid w:val="005744A8"/>
    <w:rsid w:val="00574969"/>
    <w:rsid w:val="005749DC"/>
    <w:rsid w:val="00574F8F"/>
    <w:rsid w:val="00575183"/>
    <w:rsid w:val="0057530F"/>
    <w:rsid w:val="00575659"/>
    <w:rsid w:val="00575D05"/>
    <w:rsid w:val="00576161"/>
    <w:rsid w:val="005763D3"/>
    <w:rsid w:val="0057647D"/>
    <w:rsid w:val="00576646"/>
    <w:rsid w:val="0057686E"/>
    <w:rsid w:val="00576DB4"/>
    <w:rsid w:val="0057765D"/>
    <w:rsid w:val="00577B0C"/>
    <w:rsid w:val="0058000D"/>
    <w:rsid w:val="005803B4"/>
    <w:rsid w:val="00580441"/>
    <w:rsid w:val="005808D0"/>
    <w:rsid w:val="00580C96"/>
    <w:rsid w:val="00580E89"/>
    <w:rsid w:val="00580F65"/>
    <w:rsid w:val="005815B4"/>
    <w:rsid w:val="005817CA"/>
    <w:rsid w:val="00581EB3"/>
    <w:rsid w:val="0058288A"/>
    <w:rsid w:val="00582962"/>
    <w:rsid w:val="00582B1F"/>
    <w:rsid w:val="005834C6"/>
    <w:rsid w:val="00583576"/>
    <w:rsid w:val="005835D5"/>
    <w:rsid w:val="005838C4"/>
    <w:rsid w:val="00583C1C"/>
    <w:rsid w:val="00583D2D"/>
    <w:rsid w:val="005840EA"/>
    <w:rsid w:val="00584490"/>
    <w:rsid w:val="00584879"/>
    <w:rsid w:val="00584AF2"/>
    <w:rsid w:val="0058515E"/>
    <w:rsid w:val="00585722"/>
    <w:rsid w:val="00585969"/>
    <w:rsid w:val="00586A11"/>
    <w:rsid w:val="00586DC8"/>
    <w:rsid w:val="00586F94"/>
    <w:rsid w:val="005875FF"/>
    <w:rsid w:val="0058783A"/>
    <w:rsid w:val="00587D1C"/>
    <w:rsid w:val="00591359"/>
    <w:rsid w:val="0059146D"/>
    <w:rsid w:val="00592386"/>
    <w:rsid w:val="005925D9"/>
    <w:rsid w:val="00592AED"/>
    <w:rsid w:val="00592BAC"/>
    <w:rsid w:val="00592C59"/>
    <w:rsid w:val="005930BD"/>
    <w:rsid w:val="0059366D"/>
    <w:rsid w:val="00593B1C"/>
    <w:rsid w:val="00594339"/>
    <w:rsid w:val="005944A1"/>
    <w:rsid w:val="0059495A"/>
    <w:rsid w:val="00594A46"/>
    <w:rsid w:val="00594F80"/>
    <w:rsid w:val="00594FCE"/>
    <w:rsid w:val="00595157"/>
    <w:rsid w:val="005957D1"/>
    <w:rsid w:val="005965AE"/>
    <w:rsid w:val="00596D46"/>
    <w:rsid w:val="0059779A"/>
    <w:rsid w:val="005978DA"/>
    <w:rsid w:val="005979B1"/>
    <w:rsid w:val="00597B6B"/>
    <w:rsid w:val="00597BDA"/>
    <w:rsid w:val="00597C2F"/>
    <w:rsid w:val="005A073C"/>
    <w:rsid w:val="005A07A3"/>
    <w:rsid w:val="005A08B8"/>
    <w:rsid w:val="005A0C9F"/>
    <w:rsid w:val="005A0CE1"/>
    <w:rsid w:val="005A1390"/>
    <w:rsid w:val="005A1662"/>
    <w:rsid w:val="005A18DF"/>
    <w:rsid w:val="005A1B4D"/>
    <w:rsid w:val="005A247D"/>
    <w:rsid w:val="005A24DD"/>
    <w:rsid w:val="005A2526"/>
    <w:rsid w:val="005A257A"/>
    <w:rsid w:val="005A35FF"/>
    <w:rsid w:val="005A37C6"/>
    <w:rsid w:val="005A3823"/>
    <w:rsid w:val="005A3AAA"/>
    <w:rsid w:val="005A3ACC"/>
    <w:rsid w:val="005A3EC6"/>
    <w:rsid w:val="005A3EDF"/>
    <w:rsid w:val="005A3F8F"/>
    <w:rsid w:val="005A3F9F"/>
    <w:rsid w:val="005A423F"/>
    <w:rsid w:val="005A4302"/>
    <w:rsid w:val="005A4669"/>
    <w:rsid w:val="005A46F8"/>
    <w:rsid w:val="005A46FF"/>
    <w:rsid w:val="005A47D6"/>
    <w:rsid w:val="005A4E6C"/>
    <w:rsid w:val="005A539D"/>
    <w:rsid w:val="005A53AC"/>
    <w:rsid w:val="005A53C9"/>
    <w:rsid w:val="005A569D"/>
    <w:rsid w:val="005A573F"/>
    <w:rsid w:val="005A5862"/>
    <w:rsid w:val="005A5E4F"/>
    <w:rsid w:val="005A5E8B"/>
    <w:rsid w:val="005A6702"/>
    <w:rsid w:val="005A6E4B"/>
    <w:rsid w:val="005A75F7"/>
    <w:rsid w:val="005A7BC7"/>
    <w:rsid w:val="005B06EA"/>
    <w:rsid w:val="005B0884"/>
    <w:rsid w:val="005B10DF"/>
    <w:rsid w:val="005B17E1"/>
    <w:rsid w:val="005B180D"/>
    <w:rsid w:val="005B18AD"/>
    <w:rsid w:val="005B18E0"/>
    <w:rsid w:val="005B2158"/>
    <w:rsid w:val="005B248A"/>
    <w:rsid w:val="005B25D9"/>
    <w:rsid w:val="005B27A5"/>
    <w:rsid w:val="005B3073"/>
    <w:rsid w:val="005B3478"/>
    <w:rsid w:val="005B430D"/>
    <w:rsid w:val="005B4813"/>
    <w:rsid w:val="005B5317"/>
    <w:rsid w:val="005B5866"/>
    <w:rsid w:val="005B59A7"/>
    <w:rsid w:val="005B5D1B"/>
    <w:rsid w:val="005B5DF9"/>
    <w:rsid w:val="005B5E32"/>
    <w:rsid w:val="005B692F"/>
    <w:rsid w:val="005B69D8"/>
    <w:rsid w:val="005B6BEB"/>
    <w:rsid w:val="005B6E0A"/>
    <w:rsid w:val="005B6EEE"/>
    <w:rsid w:val="005B6F11"/>
    <w:rsid w:val="005B6F51"/>
    <w:rsid w:val="005B7052"/>
    <w:rsid w:val="005B723B"/>
    <w:rsid w:val="005B7400"/>
    <w:rsid w:val="005B7861"/>
    <w:rsid w:val="005C026C"/>
    <w:rsid w:val="005C0F7E"/>
    <w:rsid w:val="005C1015"/>
    <w:rsid w:val="005C1430"/>
    <w:rsid w:val="005C1826"/>
    <w:rsid w:val="005C1CEA"/>
    <w:rsid w:val="005C20E4"/>
    <w:rsid w:val="005C215A"/>
    <w:rsid w:val="005C21AE"/>
    <w:rsid w:val="005C222C"/>
    <w:rsid w:val="005C2671"/>
    <w:rsid w:val="005C26D0"/>
    <w:rsid w:val="005C290C"/>
    <w:rsid w:val="005C2E6D"/>
    <w:rsid w:val="005C2FA9"/>
    <w:rsid w:val="005C31B6"/>
    <w:rsid w:val="005C36C5"/>
    <w:rsid w:val="005C3E63"/>
    <w:rsid w:val="005C40AF"/>
    <w:rsid w:val="005C4437"/>
    <w:rsid w:val="005C471F"/>
    <w:rsid w:val="005C484E"/>
    <w:rsid w:val="005C4A84"/>
    <w:rsid w:val="005C4D05"/>
    <w:rsid w:val="005C4DE2"/>
    <w:rsid w:val="005C4EAC"/>
    <w:rsid w:val="005C520B"/>
    <w:rsid w:val="005C530F"/>
    <w:rsid w:val="005C55E0"/>
    <w:rsid w:val="005C5774"/>
    <w:rsid w:val="005C5BF2"/>
    <w:rsid w:val="005C5C80"/>
    <w:rsid w:val="005C6A40"/>
    <w:rsid w:val="005C6C3C"/>
    <w:rsid w:val="005C71C2"/>
    <w:rsid w:val="005C7D60"/>
    <w:rsid w:val="005C7D78"/>
    <w:rsid w:val="005D0058"/>
    <w:rsid w:val="005D0336"/>
    <w:rsid w:val="005D0758"/>
    <w:rsid w:val="005D0E39"/>
    <w:rsid w:val="005D0FE5"/>
    <w:rsid w:val="005D1574"/>
    <w:rsid w:val="005D1595"/>
    <w:rsid w:val="005D15BA"/>
    <w:rsid w:val="005D1A0A"/>
    <w:rsid w:val="005D25AE"/>
    <w:rsid w:val="005D34AF"/>
    <w:rsid w:val="005D3689"/>
    <w:rsid w:val="005D3DE2"/>
    <w:rsid w:val="005D3E85"/>
    <w:rsid w:val="005D47A0"/>
    <w:rsid w:val="005D4E57"/>
    <w:rsid w:val="005D5735"/>
    <w:rsid w:val="005D5A1E"/>
    <w:rsid w:val="005D5C3A"/>
    <w:rsid w:val="005D62ED"/>
    <w:rsid w:val="005D6521"/>
    <w:rsid w:val="005D68FA"/>
    <w:rsid w:val="005D6A9D"/>
    <w:rsid w:val="005D7BE1"/>
    <w:rsid w:val="005E0325"/>
    <w:rsid w:val="005E105A"/>
    <w:rsid w:val="005E1145"/>
    <w:rsid w:val="005E154A"/>
    <w:rsid w:val="005E1E5F"/>
    <w:rsid w:val="005E1FC7"/>
    <w:rsid w:val="005E2205"/>
    <w:rsid w:val="005E266F"/>
    <w:rsid w:val="005E28DD"/>
    <w:rsid w:val="005E2A13"/>
    <w:rsid w:val="005E2D0E"/>
    <w:rsid w:val="005E2F87"/>
    <w:rsid w:val="005E317B"/>
    <w:rsid w:val="005E3827"/>
    <w:rsid w:val="005E47B1"/>
    <w:rsid w:val="005E4ADB"/>
    <w:rsid w:val="005E4E1A"/>
    <w:rsid w:val="005E532E"/>
    <w:rsid w:val="005E5471"/>
    <w:rsid w:val="005E5A77"/>
    <w:rsid w:val="005E5D94"/>
    <w:rsid w:val="005E6022"/>
    <w:rsid w:val="005E66D2"/>
    <w:rsid w:val="005E673C"/>
    <w:rsid w:val="005E6B0B"/>
    <w:rsid w:val="005E704F"/>
    <w:rsid w:val="005E742C"/>
    <w:rsid w:val="005E7810"/>
    <w:rsid w:val="005E7C1D"/>
    <w:rsid w:val="005E7E5E"/>
    <w:rsid w:val="005E7FA9"/>
    <w:rsid w:val="005F025E"/>
    <w:rsid w:val="005F04C4"/>
    <w:rsid w:val="005F0A13"/>
    <w:rsid w:val="005F0EBD"/>
    <w:rsid w:val="005F1591"/>
    <w:rsid w:val="005F1B65"/>
    <w:rsid w:val="005F1BED"/>
    <w:rsid w:val="005F1CCF"/>
    <w:rsid w:val="005F235C"/>
    <w:rsid w:val="005F2B31"/>
    <w:rsid w:val="005F355A"/>
    <w:rsid w:val="005F3808"/>
    <w:rsid w:val="005F3AFE"/>
    <w:rsid w:val="005F3C46"/>
    <w:rsid w:val="005F3CBA"/>
    <w:rsid w:val="005F412D"/>
    <w:rsid w:val="005F42EE"/>
    <w:rsid w:val="005F444C"/>
    <w:rsid w:val="005F4E65"/>
    <w:rsid w:val="005F4ED4"/>
    <w:rsid w:val="005F5555"/>
    <w:rsid w:val="005F55ED"/>
    <w:rsid w:val="005F5927"/>
    <w:rsid w:val="005F5C3D"/>
    <w:rsid w:val="005F5EFB"/>
    <w:rsid w:val="005F6157"/>
    <w:rsid w:val="005F616B"/>
    <w:rsid w:val="005F62C1"/>
    <w:rsid w:val="005F6488"/>
    <w:rsid w:val="005F6554"/>
    <w:rsid w:val="005F6580"/>
    <w:rsid w:val="005F7345"/>
    <w:rsid w:val="006000BB"/>
    <w:rsid w:val="00600225"/>
    <w:rsid w:val="00600684"/>
    <w:rsid w:val="00600E62"/>
    <w:rsid w:val="00600E67"/>
    <w:rsid w:val="00601041"/>
    <w:rsid w:val="00601147"/>
    <w:rsid w:val="00601826"/>
    <w:rsid w:val="0060194C"/>
    <w:rsid w:val="0060291B"/>
    <w:rsid w:val="00602E63"/>
    <w:rsid w:val="006030D0"/>
    <w:rsid w:val="0060310E"/>
    <w:rsid w:val="00603585"/>
    <w:rsid w:val="006035DB"/>
    <w:rsid w:val="0060366B"/>
    <w:rsid w:val="0060381C"/>
    <w:rsid w:val="00603FE0"/>
    <w:rsid w:val="00603FE6"/>
    <w:rsid w:val="006050B9"/>
    <w:rsid w:val="006050E5"/>
    <w:rsid w:val="00605184"/>
    <w:rsid w:val="00605338"/>
    <w:rsid w:val="00605A62"/>
    <w:rsid w:val="00606720"/>
    <w:rsid w:val="00606E8F"/>
    <w:rsid w:val="0060746C"/>
    <w:rsid w:val="006079E0"/>
    <w:rsid w:val="00607A59"/>
    <w:rsid w:val="00607AF2"/>
    <w:rsid w:val="00610340"/>
    <w:rsid w:val="0061037B"/>
    <w:rsid w:val="00610516"/>
    <w:rsid w:val="0061056C"/>
    <w:rsid w:val="00610609"/>
    <w:rsid w:val="00610642"/>
    <w:rsid w:val="0061068A"/>
    <w:rsid w:val="006107A8"/>
    <w:rsid w:val="00610883"/>
    <w:rsid w:val="00610B8B"/>
    <w:rsid w:val="00610C2F"/>
    <w:rsid w:val="00610F09"/>
    <w:rsid w:val="00611212"/>
    <w:rsid w:val="00611DE4"/>
    <w:rsid w:val="00611EDE"/>
    <w:rsid w:val="006123E7"/>
    <w:rsid w:val="00612F18"/>
    <w:rsid w:val="00613076"/>
    <w:rsid w:val="00613236"/>
    <w:rsid w:val="006138BC"/>
    <w:rsid w:val="006139A5"/>
    <w:rsid w:val="00613EE6"/>
    <w:rsid w:val="0061462A"/>
    <w:rsid w:val="006147E0"/>
    <w:rsid w:val="00614DB1"/>
    <w:rsid w:val="00614F92"/>
    <w:rsid w:val="0061520E"/>
    <w:rsid w:val="00615A8B"/>
    <w:rsid w:val="00616A08"/>
    <w:rsid w:val="00616EA6"/>
    <w:rsid w:val="0061730B"/>
    <w:rsid w:val="006175C9"/>
    <w:rsid w:val="00617628"/>
    <w:rsid w:val="00617CDB"/>
    <w:rsid w:val="0062004C"/>
    <w:rsid w:val="00620195"/>
    <w:rsid w:val="006205FC"/>
    <w:rsid w:val="00620782"/>
    <w:rsid w:val="00620A9B"/>
    <w:rsid w:val="00621689"/>
    <w:rsid w:val="00621956"/>
    <w:rsid w:val="006219BD"/>
    <w:rsid w:val="00621DEC"/>
    <w:rsid w:val="006220C2"/>
    <w:rsid w:val="00622253"/>
    <w:rsid w:val="006224D2"/>
    <w:rsid w:val="00622661"/>
    <w:rsid w:val="00623A3B"/>
    <w:rsid w:val="00623BB3"/>
    <w:rsid w:val="00623C9C"/>
    <w:rsid w:val="006247D0"/>
    <w:rsid w:val="00624AC9"/>
    <w:rsid w:val="00624CBD"/>
    <w:rsid w:val="00624E65"/>
    <w:rsid w:val="00624EA0"/>
    <w:rsid w:val="006257C1"/>
    <w:rsid w:val="00625A81"/>
    <w:rsid w:val="00625DF0"/>
    <w:rsid w:val="00625E28"/>
    <w:rsid w:val="00625E2C"/>
    <w:rsid w:val="0062602A"/>
    <w:rsid w:val="006270BC"/>
    <w:rsid w:val="00627AE7"/>
    <w:rsid w:val="00630778"/>
    <w:rsid w:val="00630E51"/>
    <w:rsid w:val="00630FD3"/>
    <w:rsid w:val="006313B3"/>
    <w:rsid w:val="0063179C"/>
    <w:rsid w:val="006322D7"/>
    <w:rsid w:val="0063239F"/>
    <w:rsid w:val="00632526"/>
    <w:rsid w:val="00632A94"/>
    <w:rsid w:val="00633038"/>
    <w:rsid w:val="00633460"/>
    <w:rsid w:val="00633EF8"/>
    <w:rsid w:val="0063435C"/>
    <w:rsid w:val="006355E2"/>
    <w:rsid w:val="00635ACB"/>
    <w:rsid w:val="00635CF8"/>
    <w:rsid w:val="00635E5E"/>
    <w:rsid w:val="0063637C"/>
    <w:rsid w:val="006365C4"/>
    <w:rsid w:val="00636710"/>
    <w:rsid w:val="006368D6"/>
    <w:rsid w:val="006370E9"/>
    <w:rsid w:val="00637169"/>
    <w:rsid w:val="006372E9"/>
    <w:rsid w:val="0063745A"/>
    <w:rsid w:val="0063774F"/>
    <w:rsid w:val="00637779"/>
    <w:rsid w:val="00637A1C"/>
    <w:rsid w:val="00637D07"/>
    <w:rsid w:val="00637E62"/>
    <w:rsid w:val="0064079A"/>
    <w:rsid w:val="00640ADE"/>
    <w:rsid w:val="00640E2D"/>
    <w:rsid w:val="00641179"/>
    <w:rsid w:val="006415C2"/>
    <w:rsid w:val="006416EE"/>
    <w:rsid w:val="0064186A"/>
    <w:rsid w:val="00641D33"/>
    <w:rsid w:val="00641F61"/>
    <w:rsid w:val="00642490"/>
    <w:rsid w:val="006429B8"/>
    <w:rsid w:val="00642A30"/>
    <w:rsid w:val="00642E6A"/>
    <w:rsid w:val="0064344B"/>
    <w:rsid w:val="006434E0"/>
    <w:rsid w:val="00643711"/>
    <w:rsid w:val="0064386E"/>
    <w:rsid w:val="00643FA9"/>
    <w:rsid w:val="00644B04"/>
    <w:rsid w:val="0064578F"/>
    <w:rsid w:val="00645A07"/>
    <w:rsid w:val="00645B25"/>
    <w:rsid w:val="00645D37"/>
    <w:rsid w:val="00646789"/>
    <w:rsid w:val="00646AE7"/>
    <w:rsid w:val="00646D52"/>
    <w:rsid w:val="00646F2C"/>
    <w:rsid w:val="006470B9"/>
    <w:rsid w:val="006472AE"/>
    <w:rsid w:val="006476C1"/>
    <w:rsid w:val="00650005"/>
    <w:rsid w:val="00650342"/>
    <w:rsid w:val="00650783"/>
    <w:rsid w:val="00650B47"/>
    <w:rsid w:val="00650C31"/>
    <w:rsid w:val="006514B2"/>
    <w:rsid w:val="00651697"/>
    <w:rsid w:val="00651790"/>
    <w:rsid w:val="006518CE"/>
    <w:rsid w:val="00651F3F"/>
    <w:rsid w:val="00652095"/>
    <w:rsid w:val="00652356"/>
    <w:rsid w:val="006529C5"/>
    <w:rsid w:val="00652D22"/>
    <w:rsid w:val="00652D58"/>
    <w:rsid w:val="00652DC6"/>
    <w:rsid w:val="006530BA"/>
    <w:rsid w:val="00653136"/>
    <w:rsid w:val="006534C2"/>
    <w:rsid w:val="00654344"/>
    <w:rsid w:val="0065479B"/>
    <w:rsid w:val="00654AF8"/>
    <w:rsid w:val="00654DEF"/>
    <w:rsid w:val="00655575"/>
    <w:rsid w:val="00655A2E"/>
    <w:rsid w:val="006561D4"/>
    <w:rsid w:val="006565E6"/>
    <w:rsid w:val="0065682A"/>
    <w:rsid w:val="00656898"/>
    <w:rsid w:val="006569C6"/>
    <w:rsid w:val="00656C81"/>
    <w:rsid w:val="0065755D"/>
    <w:rsid w:val="00657982"/>
    <w:rsid w:val="006579D2"/>
    <w:rsid w:val="00657B59"/>
    <w:rsid w:val="00657D60"/>
    <w:rsid w:val="00657FCB"/>
    <w:rsid w:val="006602FC"/>
    <w:rsid w:val="0066065C"/>
    <w:rsid w:val="00660974"/>
    <w:rsid w:val="00660FA9"/>
    <w:rsid w:val="006610F5"/>
    <w:rsid w:val="006619D7"/>
    <w:rsid w:val="006619F1"/>
    <w:rsid w:val="00661C8D"/>
    <w:rsid w:val="00662001"/>
    <w:rsid w:val="0066215A"/>
    <w:rsid w:val="0066239C"/>
    <w:rsid w:val="00662E01"/>
    <w:rsid w:val="006631D6"/>
    <w:rsid w:val="00663365"/>
    <w:rsid w:val="00663961"/>
    <w:rsid w:val="00664516"/>
    <w:rsid w:val="00664999"/>
    <w:rsid w:val="00664A2C"/>
    <w:rsid w:val="00664C23"/>
    <w:rsid w:val="00664D4B"/>
    <w:rsid w:val="006650CA"/>
    <w:rsid w:val="0066585E"/>
    <w:rsid w:val="00665EBD"/>
    <w:rsid w:val="00666111"/>
    <w:rsid w:val="00666621"/>
    <w:rsid w:val="006666B4"/>
    <w:rsid w:val="00666C19"/>
    <w:rsid w:val="00666C84"/>
    <w:rsid w:val="00666D6B"/>
    <w:rsid w:val="00666FF8"/>
    <w:rsid w:val="00667ADB"/>
    <w:rsid w:val="00667CCD"/>
    <w:rsid w:val="00670440"/>
    <w:rsid w:val="006704E3"/>
    <w:rsid w:val="0067097D"/>
    <w:rsid w:val="00671066"/>
    <w:rsid w:val="006713CF"/>
    <w:rsid w:val="006716B8"/>
    <w:rsid w:val="00671EC3"/>
    <w:rsid w:val="00671F41"/>
    <w:rsid w:val="00672D61"/>
    <w:rsid w:val="0067308E"/>
    <w:rsid w:val="006730B0"/>
    <w:rsid w:val="00673B18"/>
    <w:rsid w:val="00674252"/>
    <w:rsid w:val="00674335"/>
    <w:rsid w:val="0067468C"/>
    <w:rsid w:val="00674AFF"/>
    <w:rsid w:val="0067503C"/>
    <w:rsid w:val="00675231"/>
    <w:rsid w:val="00675832"/>
    <w:rsid w:val="006765B0"/>
    <w:rsid w:val="0067713A"/>
    <w:rsid w:val="0067713C"/>
    <w:rsid w:val="006777CB"/>
    <w:rsid w:val="0068023D"/>
    <w:rsid w:val="0068077A"/>
    <w:rsid w:val="00680F0D"/>
    <w:rsid w:val="00681108"/>
    <w:rsid w:val="00681343"/>
    <w:rsid w:val="00681A91"/>
    <w:rsid w:val="00682621"/>
    <w:rsid w:val="00683045"/>
    <w:rsid w:val="006831F7"/>
    <w:rsid w:val="006838BD"/>
    <w:rsid w:val="00683BE8"/>
    <w:rsid w:val="00683F3A"/>
    <w:rsid w:val="00684560"/>
    <w:rsid w:val="00684BF1"/>
    <w:rsid w:val="00684D95"/>
    <w:rsid w:val="00685444"/>
    <w:rsid w:val="006855D2"/>
    <w:rsid w:val="006856BF"/>
    <w:rsid w:val="00686866"/>
    <w:rsid w:val="00686C6C"/>
    <w:rsid w:val="00686CF6"/>
    <w:rsid w:val="006870BB"/>
    <w:rsid w:val="006873DC"/>
    <w:rsid w:val="006876E2"/>
    <w:rsid w:val="00687982"/>
    <w:rsid w:val="006879F1"/>
    <w:rsid w:val="00687D98"/>
    <w:rsid w:val="00690622"/>
    <w:rsid w:val="00690B81"/>
    <w:rsid w:val="00690CD1"/>
    <w:rsid w:val="00691ABF"/>
    <w:rsid w:val="00691F13"/>
    <w:rsid w:val="006922D4"/>
    <w:rsid w:val="006926DC"/>
    <w:rsid w:val="00692EEF"/>
    <w:rsid w:val="006935A9"/>
    <w:rsid w:val="00693812"/>
    <w:rsid w:val="00693A1C"/>
    <w:rsid w:val="0069403D"/>
    <w:rsid w:val="00694285"/>
    <w:rsid w:val="006945FE"/>
    <w:rsid w:val="006948D6"/>
    <w:rsid w:val="00696000"/>
    <w:rsid w:val="00696544"/>
    <w:rsid w:val="00696667"/>
    <w:rsid w:val="006972B8"/>
    <w:rsid w:val="006A02FA"/>
    <w:rsid w:val="006A0343"/>
    <w:rsid w:val="006A0DC8"/>
    <w:rsid w:val="006A11EE"/>
    <w:rsid w:val="006A1638"/>
    <w:rsid w:val="006A1977"/>
    <w:rsid w:val="006A1D34"/>
    <w:rsid w:val="006A231B"/>
    <w:rsid w:val="006A2686"/>
    <w:rsid w:val="006A2A2A"/>
    <w:rsid w:val="006A2BF4"/>
    <w:rsid w:val="006A2FC1"/>
    <w:rsid w:val="006A33C0"/>
    <w:rsid w:val="006A42D8"/>
    <w:rsid w:val="006A4644"/>
    <w:rsid w:val="006A4BC3"/>
    <w:rsid w:val="006A4D19"/>
    <w:rsid w:val="006A4D24"/>
    <w:rsid w:val="006A5755"/>
    <w:rsid w:val="006A58A6"/>
    <w:rsid w:val="006A6A60"/>
    <w:rsid w:val="006A76D8"/>
    <w:rsid w:val="006A774A"/>
    <w:rsid w:val="006A7BB0"/>
    <w:rsid w:val="006B00D2"/>
    <w:rsid w:val="006B066C"/>
    <w:rsid w:val="006B0991"/>
    <w:rsid w:val="006B0F3D"/>
    <w:rsid w:val="006B105F"/>
    <w:rsid w:val="006B10C0"/>
    <w:rsid w:val="006B2043"/>
    <w:rsid w:val="006B219F"/>
    <w:rsid w:val="006B2B83"/>
    <w:rsid w:val="006B321B"/>
    <w:rsid w:val="006B3AA2"/>
    <w:rsid w:val="006B46C4"/>
    <w:rsid w:val="006B4F08"/>
    <w:rsid w:val="006B50D1"/>
    <w:rsid w:val="006B5829"/>
    <w:rsid w:val="006B62FB"/>
    <w:rsid w:val="006B70C5"/>
    <w:rsid w:val="006B70EF"/>
    <w:rsid w:val="006B7104"/>
    <w:rsid w:val="006B76A3"/>
    <w:rsid w:val="006C06C0"/>
    <w:rsid w:val="006C0740"/>
    <w:rsid w:val="006C0B00"/>
    <w:rsid w:val="006C0F4D"/>
    <w:rsid w:val="006C1592"/>
    <w:rsid w:val="006C1648"/>
    <w:rsid w:val="006C1BC0"/>
    <w:rsid w:val="006C1C69"/>
    <w:rsid w:val="006C1FFB"/>
    <w:rsid w:val="006C209F"/>
    <w:rsid w:val="006C20DC"/>
    <w:rsid w:val="006C24D9"/>
    <w:rsid w:val="006C267D"/>
    <w:rsid w:val="006C28F2"/>
    <w:rsid w:val="006C29F1"/>
    <w:rsid w:val="006C2EC0"/>
    <w:rsid w:val="006C3284"/>
    <w:rsid w:val="006C3685"/>
    <w:rsid w:val="006C37AA"/>
    <w:rsid w:val="006C3A78"/>
    <w:rsid w:val="006C404A"/>
    <w:rsid w:val="006C45AE"/>
    <w:rsid w:val="006C4789"/>
    <w:rsid w:val="006C4899"/>
    <w:rsid w:val="006C4B50"/>
    <w:rsid w:val="006C50ED"/>
    <w:rsid w:val="006C60AB"/>
    <w:rsid w:val="006C72ED"/>
    <w:rsid w:val="006C793C"/>
    <w:rsid w:val="006C7BD7"/>
    <w:rsid w:val="006D03BE"/>
    <w:rsid w:val="006D0CFA"/>
    <w:rsid w:val="006D0EE8"/>
    <w:rsid w:val="006D10CE"/>
    <w:rsid w:val="006D1323"/>
    <w:rsid w:val="006D19C6"/>
    <w:rsid w:val="006D217D"/>
    <w:rsid w:val="006D2B9F"/>
    <w:rsid w:val="006D2E96"/>
    <w:rsid w:val="006D2F06"/>
    <w:rsid w:val="006D352F"/>
    <w:rsid w:val="006D39E1"/>
    <w:rsid w:val="006D430C"/>
    <w:rsid w:val="006D4483"/>
    <w:rsid w:val="006D476A"/>
    <w:rsid w:val="006D4808"/>
    <w:rsid w:val="006D4EB6"/>
    <w:rsid w:val="006D5366"/>
    <w:rsid w:val="006D5B35"/>
    <w:rsid w:val="006D62A0"/>
    <w:rsid w:val="006D6398"/>
    <w:rsid w:val="006D660D"/>
    <w:rsid w:val="006D67DB"/>
    <w:rsid w:val="006D6E25"/>
    <w:rsid w:val="006D7262"/>
    <w:rsid w:val="006D782B"/>
    <w:rsid w:val="006D7B8B"/>
    <w:rsid w:val="006D7C7D"/>
    <w:rsid w:val="006D7D51"/>
    <w:rsid w:val="006E0258"/>
    <w:rsid w:val="006E02D5"/>
    <w:rsid w:val="006E0633"/>
    <w:rsid w:val="006E15E4"/>
    <w:rsid w:val="006E171E"/>
    <w:rsid w:val="006E18C1"/>
    <w:rsid w:val="006E2226"/>
    <w:rsid w:val="006E22C1"/>
    <w:rsid w:val="006E2781"/>
    <w:rsid w:val="006E2BBA"/>
    <w:rsid w:val="006E2DEB"/>
    <w:rsid w:val="006E2E8F"/>
    <w:rsid w:val="006E31EF"/>
    <w:rsid w:val="006E3792"/>
    <w:rsid w:val="006E3A2F"/>
    <w:rsid w:val="006E483C"/>
    <w:rsid w:val="006E4B8F"/>
    <w:rsid w:val="006E4D6E"/>
    <w:rsid w:val="006E5365"/>
    <w:rsid w:val="006E5B67"/>
    <w:rsid w:val="006E6180"/>
    <w:rsid w:val="006E6209"/>
    <w:rsid w:val="006E6504"/>
    <w:rsid w:val="006E67C7"/>
    <w:rsid w:val="006E6908"/>
    <w:rsid w:val="006E695F"/>
    <w:rsid w:val="006E6A6E"/>
    <w:rsid w:val="006E6EA3"/>
    <w:rsid w:val="006E6F8A"/>
    <w:rsid w:val="006E7173"/>
    <w:rsid w:val="006F00D0"/>
    <w:rsid w:val="006F09E6"/>
    <w:rsid w:val="006F0E96"/>
    <w:rsid w:val="006F153F"/>
    <w:rsid w:val="006F1AB6"/>
    <w:rsid w:val="006F2025"/>
    <w:rsid w:val="006F28FC"/>
    <w:rsid w:val="006F339A"/>
    <w:rsid w:val="006F3B85"/>
    <w:rsid w:val="006F401F"/>
    <w:rsid w:val="006F444D"/>
    <w:rsid w:val="006F4563"/>
    <w:rsid w:val="006F461C"/>
    <w:rsid w:val="006F4E54"/>
    <w:rsid w:val="006F4F60"/>
    <w:rsid w:val="006F50B0"/>
    <w:rsid w:val="006F538E"/>
    <w:rsid w:val="006F6000"/>
    <w:rsid w:val="006F611E"/>
    <w:rsid w:val="006F6601"/>
    <w:rsid w:val="006F66F2"/>
    <w:rsid w:val="006F6801"/>
    <w:rsid w:val="006F6885"/>
    <w:rsid w:val="006F6996"/>
    <w:rsid w:val="006F6E14"/>
    <w:rsid w:val="006F6E79"/>
    <w:rsid w:val="006F7291"/>
    <w:rsid w:val="006F7322"/>
    <w:rsid w:val="006F765D"/>
    <w:rsid w:val="006F7668"/>
    <w:rsid w:val="006F7758"/>
    <w:rsid w:val="006F7AD5"/>
    <w:rsid w:val="006F7B62"/>
    <w:rsid w:val="006F7C2A"/>
    <w:rsid w:val="006F7D5F"/>
    <w:rsid w:val="0070030D"/>
    <w:rsid w:val="0070050F"/>
    <w:rsid w:val="00700828"/>
    <w:rsid w:val="007008DE"/>
    <w:rsid w:val="0070113D"/>
    <w:rsid w:val="0070118B"/>
    <w:rsid w:val="00701502"/>
    <w:rsid w:val="00701719"/>
    <w:rsid w:val="00701F5A"/>
    <w:rsid w:val="007024E1"/>
    <w:rsid w:val="00702761"/>
    <w:rsid w:val="00702845"/>
    <w:rsid w:val="00702CC5"/>
    <w:rsid w:val="0070328B"/>
    <w:rsid w:val="00703CFE"/>
    <w:rsid w:val="00703EA3"/>
    <w:rsid w:val="00703F85"/>
    <w:rsid w:val="00703FD7"/>
    <w:rsid w:val="00703FEE"/>
    <w:rsid w:val="007041D0"/>
    <w:rsid w:val="007042EB"/>
    <w:rsid w:val="00704EED"/>
    <w:rsid w:val="00705276"/>
    <w:rsid w:val="007055F3"/>
    <w:rsid w:val="0070653B"/>
    <w:rsid w:val="007067F0"/>
    <w:rsid w:val="00706AFB"/>
    <w:rsid w:val="00707687"/>
    <w:rsid w:val="007077E1"/>
    <w:rsid w:val="00707952"/>
    <w:rsid w:val="00707FF3"/>
    <w:rsid w:val="00710563"/>
    <w:rsid w:val="007106B7"/>
    <w:rsid w:val="00710CEA"/>
    <w:rsid w:val="00710E56"/>
    <w:rsid w:val="00710EAC"/>
    <w:rsid w:val="00711500"/>
    <w:rsid w:val="00711B72"/>
    <w:rsid w:val="00711ECC"/>
    <w:rsid w:val="00712A45"/>
    <w:rsid w:val="00712F07"/>
    <w:rsid w:val="00713B86"/>
    <w:rsid w:val="00713CEA"/>
    <w:rsid w:val="0071425E"/>
    <w:rsid w:val="007142C7"/>
    <w:rsid w:val="00714BD9"/>
    <w:rsid w:val="00714EC5"/>
    <w:rsid w:val="00715316"/>
    <w:rsid w:val="007154AA"/>
    <w:rsid w:val="00715B82"/>
    <w:rsid w:val="00715FBA"/>
    <w:rsid w:val="007160AF"/>
    <w:rsid w:val="0071623D"/>
    <w:rsid w:val="007166AB"/>
    <w:rsid w:val="007167B7"/>
    <w:rsid w:val="00716C57"/>
    <w:rsid w:val="00716E26"/>
    <w:rsid w:val="007172F6"/>
    <w:rsid w:val="007175AE"/>
    <w:rsid w:val="00717766"/>
    <w:rsid w:val="00717BB5"/>
    <w:rsid w:val="00717CF0"/>
    <w:rsid w:val="00717E49"/>
    <w:rsid w:val="00717EF2"/>
    <w:rsid w:val="0072006C"/>
    <w:rsid w:val="007206A7"/>
    <w:rsid w:val="00720FBB"/>
    <w:rsid w:val="00721835"/>
    <w:rsid w:val="00721ECD"/>
    <w:rsid w:val="00722328"/>
    <w:rsid w:val="00722747"/>
    <w:rsid w:val="00722BCA"/>
    <w:rsid w:val="00722CF9"/>
    <w:rsid w:val="00722EC1"/>
    <w:rsid w:val="007232E6"/>
    <w:rsid w:val="007233D1"/>
    <w:rsid w:val="0072367C"/>
    <w:rsid w:val="00723943"/>
    <w:rsid w:val="0072408D"/>
    <w:rsid w:val="007240F4"/>
    <w:rsid w:val="0072438B"/>
    <w:rsid w:val="007244A3"/>
    <w:rsid w:val="00724629"/>
    <w:rsid w:val="00724C0F"/>
    <w:rsid w:val="00724E68"/>
    <w:rsid w:val="007255A1"/>
    <w:rsid w:val="00725751"/>
    <w:rsid w:val="00725B8C"/>
    <w:rsid w:val="00725C42"/>
    <w:rsid w:val="00725D49"/>
    <w:rsid w:val="00726A91"/>
    <w:rsid w:val="00726F15"/>
    <w:rsid w:val="00727926"/>
    <w:rsid w:val="007279C2"/>
    <w:rsid w:val="0073023C"/>
    <w:rsid w:val="00730704"/>
    <w:rsid w:val="00730C28"/>
    <w:rsid w:val="00731734"/>
    <w:rsid w:val="00731D02"/>
    <w:rsid w:val="00731FE6"/>
    <w:rsid w:val="00732493"/>
    <w:rsid w:val="00732856"/>
    <w:rsid w:val="007328AC"/>
    <w:rsid w:val="00732AB9"/>
    <w:rsid w:val="00732AEE"/>
    <w:rsid w:val="00732B4F"/>
    <w:rsid w:val="00732C59"/>
    <w:rsid w:val="0073345B"/>
    <w:rsid w:val="00733680"/>
    <w:rsid w:val="00733A90"/>
    <w:rsid w:val="00733B83"/>
    <w:rsid w:val="007345D2"/>
    <w:rsid w:val="007346A8"/>
    <w:rsid w:val="007349F1"/>
    <w:rsid w:val="00735185"/>
    <w:rsid w:val="00735336"/>
    <w:rsid w:val="00735875"/>
    <w:rsid w:val="007359AD"/>
    <w:rsid w:val="00735B4B"/>
    <w:rsid w:val="00736381"/>
    <w:rsid w:val="00736501"/>
    <w:rsid w:val="007367FF"/>
    <w:rsid w:val="00736CDD"/>
    <w:rsid w:val="00736E9E"/>
    <w:rsid w:val="007373E7"/>
    <w:rsid w:val="00737467"/>
    <w:rsid w:val="007374A2"/>
    <w:rsid w:val="007375B5"/>
    <w:rsid w:val="00737E8B"/>
    <w:rsid w:val="00737FB6"/>
    <w:rsid w:val="00740E11"/>
    <w:rsid w:val="00741C11"/>
    <w:rsid w:val="0074200D"/>
    <w:rsid w:val="00742B44"/>
    <w:rsid w:val="0074305A"/>
    <w:rsid w:val="00743E7F"/>
    <w:rsid w:val="00744031"/>
    <w:rsid w:val="007440F8"/>
    <w:rsid w:val="00744A07"/>
    <w:rsid w:val="00744BCC"/>
    <w:rsid w:val="00745101"/>
    <w:rsid w:val="00745689"/>
    <w:rsid w:val="00745D39"/>
    <w:rsid w:val="007464C9"/>
    <w:rsid w:val="00746744"/>
    <w:rsid w:val="007468B1"/>
    <w:rsid w:val="00746D3D"/>
    <w:rsid w:val="00747719"/>
    <w:rsid w:val="00747736"/>
    <w:rsid w:val="007501AD"/>
    <w:rsid w:val="00750336"/>
    <w:rsid w:val="007506E5"/>
    <w:rsid w:val="00750F5A"/>
    <w:rsid w:val="00751037"/>
    <w:rsid w:val="0075125A"/>
    <w:rsid w:val="00751516"/>
    <w:rsid w:val="007515A9"/>
    <w:rsid w:val="00751723"/>
    <w:rsid w:val="00751784"/>
    <w:rsid w:val="007519A7"/>
    <w:rsid w:val="00751D9A"/>
    <w:rsid w:val="0075280D"/>
    <w:rsid w:val="0075292A"/>
    <w:rsid w:val="00752CAA"/>
    <w:rsid w:val="00752F86"/>
    <w:rsid w:val="007533F5"/>
    <w:rsid w:val="00753785"/>
    <w:rsid w:val="007539C6"/>
    <w:rsid w:val="00753E54"/>
    <w:rsid w:val="007546B6"/>
    <w:rsid w:val="00754CCB"/>
    <w:rsid w:val="00754F30"/>
    <w:rsid w:val="007550A7"/>
    <w:rsid w:val="007558EA"/>
    <w:rsid w:val="0075625A"/>
    <w:rsid w:val="00756341"/>
    <w:rsid w:val="007569F5"/>
    <w:rsid w:val="00756EBA"/>
    <w:rsid w:val="00757696"/>
    <w:rsid w:val="00757B05"/>
    <w:rsid w:val="0076023C"/>
    <w:rsid w:val="007608B2"/>
    <w:rsid w:val="00760B03"/>
    <w:rsid w:val="00761166"/>
    <w:rsid w:val="00761303"/>
    <w:rsid w:val="00761650"/>
    <w:rsid w:val="007617EF"/>
    <w:rsid w:val="00761822"/>
    <w:rsid w:val="00762F59"/>
    <w:rsid w:val="0076335D"/>
    <w:rsid w:val="007636AD"/>
    <w:rsid w:val="0076376E"/>
    <w:rsid w:val="00763935"/>
    <w:rsid w:val="00763D16"/>
    <w:rsid w:val="00764339"/>
    <w:rsid w:val="007644AA"/>
    <w:rsid w:val="007644E8"/>
    <w:rsid w:val="0076493B"/>
    <w:rsid w:val="00764DB0"/>
    <w:rsid w:val="00764F71"/>
    <w:rsid w:val="007653DF"/>
    <w:rsid w:val="0076540C"/>
    <w:rsid w:val="0076568E"/>
    <w:rsid w:val="00765C37"/>
    <w:rsid w:val="007660DE"/>
    <w:rsid w:val="007661EF"/>
    <w:rsid w:val="0076670D"/>
    <w:rsid w:val="00766749"/>
    <w:rsid w:val="00766887"/>
    <w:rsid w:val="0076690C"/>
    <w:rsid w:val="00766BFC"/>
    <w:rsid w:val="00766FE2"/>
    <w:rsid w:val="00767AB8"/>
    <w:rsid w:val="00767F8C"/>
    <w:rsid w:val="00767FE7"/>
    <w:rsid w:val="007700DE"/>
    <w:rsid w:val="007701A2"/>
    <w:rsid w:val="00770283"/>
    <w:rsid w:val="00770C0B"/>
    <w:rsid w:val="00771C9D"/>
    <w:rsid w:val="007723E2"/>
    <w:rsid w:val="007725E4"/>
    <w:rsid w:val="007726DC"/>
    <w:rsid w:val="00772D64"/>
    <w:rsid w:val="00773351"/>
    <w:rsid w:val="007739B5"/>
    <w:rsid w:val="00773D01"/>
    <w:rsid w:val="007746E9"/>
    <w:rsid w:val="007746F5"/>
    <w:rsid w:val="00774EAD"/>
    <w:rsid w:val="00775232"/>
    <w:rsid w:val="007756B8"/>
    <w:rsid w:val="00775921"/>
    <w:rsid w:val="007759B4"/>
    <w:rsid w:val="00775BA3"/>
    <w:rsid w:val="00776827"/>
    <w:rsid w:val="00776936"/>
    <w:rsid w:val="00776B6C"/>
    <w:rsid w:val="007773BF"/>
    <w:rsid w:val="007774F0"/>
    <w:rsid w:val="007777F2"/>
    <w:rsid w:val="0077788C"/>
    <w:rsid w:val="00777BC2"/>
    <w:rsid w:val="00780170"/>
    <w:rsid w:val="00780191"/>
    <w:rsid w:val="00780625"/>
    <w:rsid w:val="00780E50"/>
    <w:rsid w:val="00780E92"/>
    <w:rsid w:val="00781355"/>
    <w:rsid w:val="0078152B"/>
    <w:rsid w:val="0078155E"/>
    <w:rsid w:val="0078292C"/>
    <w:rsid w:val="007830DF"/>
    <w:rsid w:val="00783398"/>
    <w:rsid w:val="00783914"/>
    <w:rsid w:val="00783B39"/>
    <w:rsid w:val="00783CF5"/>
    <w:rsid w:val="007843F1"/>
    <w:rsid w:val="0078481F"/>
    <w:rsid w:val="00784DE3"/>
    <w:rsid w:val="007859B8"/>
    <w:rsid w:val="00785B10"/>
    <w:rsid w:val="007864C9"/>
    <w:rsid w:val="00786C1E"/>
    <w:rsid w:val="00786C5A"/>
    <w:rsid w:val="00787125"/>
    <w:rsid w:val="00787602"/>
    <w:rsid w:val="0078792D"/>
    <w:rsid w:val="0078795A"/>
    <w:rsid w:val="00787B58"/>
    <w:rsid w:val="00787C18"/>
    <w:rsid w:val="00790A32"/>
    <w:rsid w:val="00790A90"/>
    <w:rsid w:val="00790DBF"/>
    <w:rsid w:val="0079107F"/>
    <w:rsid w:val="00791253"/>
    <w:rsid w:val="007915C9"/>
    <w:rsid w:val="007915E2"/>
    <w:rsid w:val="007916B1"/>
    <w:rsid w:val="007917A8"/>
    <w:rsid w:val="0079192C"/>
    <w:rsid w:val="00791AA4"/>
    <w:rsid w:val="00791B11"/>
    <w:rsid w:val="007923CB"/>
    <w:rsid w:val="007926B2"/>
    <w:rsid w:val="00792968"/>
    <w:rsid w:val="00792C8F"/>
    <w:rsid w:val="0079334D"/>
    <w:rsid w:val="00793926"/>
    <w:rsid w:val="00794139"/>
    <w:rsid w:val="0079415A"/>
    <w:rsid w:val="007945ED"/>
    <w:rsid w:val="00794638"/>
    <w:rsid w:val="00794AF8"/>
    <w:rsid w:val="0079553B"/>
    <w:rsid w:val="007956F4"/>
    <w:rsid w:val="00795C5C"/>
    <w:rsid w:val="00796257"/>
    <w:rsid w:val="007969A2"/>
    <w:rsid w:val="00796C6E"/>
    <w:rsid w:val="0079757C"/>
    <w:rsid w:val="00797751"/>
    <w:rsid w:val="00797A4B"/>
    <w:rsid w:val="00797AD6"/>
    <w:rsid w:val="007A071C"/>
    <w:rsid w:val="007A0CF7"/>
    <w:rsid w:val="007A115A"/>
    <w:rsid w:val="007A142B"/>
    <w:rsid w:val="007A1A73"/>
    <w:rsid w:val="007A32C9"/>
    <w:rsid w:val="007A357F"/>
    <w:rsid w:val="007A41A1"/>
    <w:rsid w:val="007A437A"/>
    <w:rsid w:val="007A4B77"/>
    <w:rsid w:val="007A5280"/>
    <w:rsid w:val="007A59A6"/>
    <w:rsid w:val="007A60A4"/>
    <w:rsid w:val="007A60DC"/>
    <w:rsid w:val="007A63B1"/>
    <w:rsid w:val="007A7097"/>
    <w:rsid w:val="007A7294"/>
    <w:rsid w:val="007A7361"/>
    <w:rsid w:val="007A7462"/>
    <w:rsid w:val="007A7A6A"/>
    <w:rsid w:val="007A7B49"/>
    <w:rsid w:val="007A7CF6"/>
    <w:rsid w:val="007B0418"/>
    <w:rsid w:val="007B0520"/>
    <w:rsid w:val="007B09EE"/>
    <w:rsid w:val="007B0F0F"/>
    <w:rsid w:val="007B0F75"/>
    <w:rsid w:val="007B1693"/>
    <w:rsid w:val="007B1C5C"/>
    <w:rsid w:val="007B23D2"/>
    <w:rsid w:val="007B23EB"/>
    <w:rsid w:val="007B2489"/>
    <w:rsid w:val="007B31E4"/>
    <w:rsid w:val="007B34B2"/>
    <w:rsid w:val="007B3FC7"/>
    <w:rsid w:val="007B3FFD"/>
    <w:rsid w:val="007B407B"/>
    <w:rsid w:val="007B4198"/>
    <w:rsid w:val="007B452E"/>
    <w:rsid w:val="007B4792"/>
    <w:rsid w:val="007B4996"/>
    <w:rsid w:val="007B4C41"/>
    <w:rsid w:val="007B4CB9"/>
    <w:rsid w:val="007B4F31"/>
    <w:rsid w:val="007B580C"/>
    <w:rsid w:val="007B5840"/>
    <w:rsid w:val="007B5CF7"/>
    <w:rsid w:val="007B5D70"/>
    <w:rsid w:val="007B5E60"/>
    <w:rsid w:val="007B6258"/>
    <w:rsid w:val="007B6284"/>
    <w:rsid w:val="007B677E"/>
    <w:rsid w:val="007B695D"/>
    <w:rsid w:val="007B717D"/>
    <w:rsid w:val="007B787B"/>
    <w:rsid w:val="007C02BC"/>
    <w:rsid w:val="007C089C"/>
    <w:rsid w:val="007C0CDF"/>
    <w:rsid w:val="007C0E48"/>
    <w:rsid w:val="007C0FF9"/>
    <w:rsid w:val="007C19B9"/>
    <w:rsid w:val="007C1D8F"/>
    <w:rsid w:val="007C1E25"/>
    <w:rsid w:val="007C26D9"/>
    <w:rsid w:val="007C2B69"/>
    <w:rsid w:val="007C306B"/>
    <w:rsid w:val="007C30EE"/>
    <w:rsid w:val="007C3783"/>
    <w:rsid w:val="007C3882"/>
    <w:rsid w:val="007C39CA"/>
    <w:rsid w:val="007C39EF"/>
    <w:rsid w:val="007C4496"/>
    <w:rsid w:val="007C4BA4"/>
    <w:rsid w:val="007C4C3B"/>
    <w:rsid w:val="007C4C62"/>
    <w:rsid w:val="007C4DCF"/>
    <w:rsid w:val="007C50E9"/>
    <w:rsid w:val="007C5269"/>
    <w:rsid w:val="007C536A"/>
    <w:rsid w:val="007C5422"/>
    <w:rsid w:val="007C5558"/>
    <w:rsid w:val="007C63FF"/>
    <w:rsid w:val="007C6679"/>
    <w:rsid w:val="007C667F"/>
    <w:rsid w:val="007C6979"/>
    <w:rsid w:val="007C77C2"/>
    <w:rsid w:val="007C786A"/>
    <w:rsid w:val="007C7A45"/>
    <w:rsid w:val="007D074B"/>
    <w:rsid w:val="007D1513"/>
    <w:rsid w:val="007D17CD"/>
    <w:rsid w:val="007D255C"/>
    <w:rsid w:val="007D2640"/>
    <w:rsid w:val="007D2F13"/>
    <w:rsid w:val="007D3486"/>
    <w:rsid w:val="007D40AA"/>
    <w:rsid w:val="007D445C"/>
    <w:rsid w:val="007D49F4"/>
    <w:rsid w:val="007D4ACA"/>
    <w:rsid w:val="007D4C29"/>
    <w:rsid w:val="007D4C9C"/>
    <w:rsid w:val="007D50A5"/>
    <w:rsid w:val="007D5283"/>
    <w:rsid w:val="007D5330"/>
    <w:rsid w:val="007D5505"/>
    <w:rsid w:val="007D68A1"/>
    <w:rsid w:val="007D6DE5"/>
    <w:rsid w:val="007D7552"/>
    <w:rsid w:val="007D775D"/>
    <w:rsid w:val="007D7857"/>
    <w:rsid w:val="007D7B14"/>
    <w:rsid w:val="007D7F14"/>
    <w:rsid w:val="007E0331"/>
    <w:rsid w:val="007E0719"/>
    <w:rsid w:val="007E0AC4"/>
    <w:rsid w:val="007E1381"/>
    <w:rsid w:val="007E13A4"/>
    <w:rsid w:val="007E1406"/>
    <w:rsid w:val="007E14E4"/>
    <w:rsid w:val="007E1636"/>
    <w:rsid w:val="007E1B13"/>
    <w:rsid w:val="007E2AE4"/>
    <w:rsid w:val="007E3213"/>
    <w:rsid w:val="007E332F"/>
    <w:rsid w:val="007E3422"/>
    <w:rsid w:val="007E3727"/>
    <w:rsid w:val="007E3AA6"/>
    <w:rsid w:val="007E3AD8"/>
    <w:rsid w:val="007E3EF5"/>
    <w:rsid w:val="007E4539"/>
    <w:rsid w:val="007E475B"/>
    <w:rsid w:val="007E508E"/>
    <w:rsid w:val="007E5226"/>
    <w:rsid w:val="007E5783"/>
    <w:rsid w:val="007E5822"/>
    <w:rsid w:val="007E5AC9"/>
    <w:rsid w:val="007E5D6A"/>
    <w:rsid w:val="007E67ED"/>
    <w:rsid w:val="007E69E5"/>
    <w:rsid w:val="007E6F3B"/>
    <w:rsid w:val="007E757B"/>
    <w:rsid w:val="007E76E4"/>
    <w:rsid w:val="007E7812"/>
    <w:rsid w:val="007E7C09"/>
    <w:rsid w:val="007E7C48"/>
    <w:rsid w:val="007E7F2C"/>
    <w:rsid w:val="007F0257"/>
    <w:rsid w:val="007F02D3"/>
    <w:rsid w:val="007F072F"/>
    <w:rsid w:val="007F09EE"/>
    <w:rsid w:val="007F1147"/>
    <w:rsid w:val="007F1711"/>
    <w:rsid w:val="007F1AB6"/>
    <w:rsid w:val="007F1DF1"/>
    <w:rsid w:val="007F2314"/>
    <w:rsid w:val="007F2D61"/>
    <w:rsid w:val="007F2E5A"/>
    <w:rsid w:val="007F3615"/>
    <w:rsid w:val="007F3BD9"/>
    <w:rsid w:val="007F3C4A"/>
    <w:rsid w:val="007F44F3"/>
    <w:rsid w:val="007F4DC1"/>
    <w:rsid w:val="007F4F27"/>
    <w:rsid w:val="007F5132"/>
    <w:rsid w:val="007F5210"/>
    <w:rsid w:val="007F5467"/>
    <w:rsid w:val="007F5744"/>
    <w:rsid w:val="007F5895"/>
    <w:rsid w:val="007F5AA7"/>
    <w:rsid w:val="007F5E6F"/>
    <w:rsid w:val="007F61AB"/>
    <w:rsid w:val="007F63D7"/>
    <w:rsid w:val="007F67DD"/>
    <w:rsid w:val="007F6A70"/>
    <w:rsid w:val="007F6D79"/>
    <w:rsid w:val="007F6FEA"/>
    <w:rsid w:val="007F70F6"/>
    <w:rsid w:val="007F7B8A"/>
    <w:rsid w:val="008001AB"/>
    <w:rsid w:val="0080022A"/>
    <w:rsid w:val="0080028F"/>
    <w:rsid w:val="008007AD"/>
    <w:rsid w:val="00800AE3"/>
    <w:rsid w:val="00800DCA"/>
    <w:rsid w:val="00801CA7"/>
    <w:rsid w:val="00801CCA"/>
    <w:rsid w:val="00801CFC"/>
    <w:rsid w:val="00801F65"/>
    <w:rsid w:val="00802AC5"/>
    <w:rsid w:val="00802C71"/>
    <w:rsid w:val="00802F1B"/>
    <w:rsid w:val="00803502"/>
    <w:rsid w:val="008035FD"/>
    <w:rsid w:val="0080432C"/>
    <w:rsid w:val="008047AA"/>
    <w:rsid w:val="00804B12"/>
    <w:rsid w:val="00804DAE"/>
    <w:rsid w:val="00804ECF"/>
    <w:rsid w:val="00805025"/>
    <w:rsid w:val="0080522B"/>
    <w:rsid w:val="00805635"/>
    <w:rsid w:val="008057D0"/>
    <w:rsid w:val="00805E58"/>
    <w:rsid w:val="00805EA9"/>
    <w:rsid w:val="008062DE"/>
    <w:rsid w:val="00806356"/>
    <w:rsid w:val="0080643A"/>
    <w:rsid w:val="008064A2"/>
    <w:rsid w:val="00806512"/>
    <w:rsid w:val="00806518"/>
    <w:rsid w:val="0080683B"/>
    <w:rsid w:val="00806F7A"/>
    <w:rsid w:val="00807189"/>
    <w:rsid w:val="008073AA"/>
    <w:rsid w:val="008073D6"/>
    <w:rsid w:val="0080770D"/>
    <w:rsid w:val="00807EC1"/>
    <w:rsid w:val="0081010E"/>
    <w:rsid w:val="008106FC"/>
    <w:rsid w:val="008109FF"/>
    <w:rsid w:val="00810A38"/>
    <w:rsid w:val="00811424"/>
    <w:rsid w:val="00811519"/>
    <w:rsid w:val="0081159E"/>
    <w:rsid w:val="00811815"/>
    <w:rsid w:val="00811826"/>
    <w:rsid w:val="00811E34"/>
    <w:rsid w:val="00812077"/>
    <w:rsid w:val="0081217C"/>
    <w:rsid w:val="00812ABB"/>
    <w:rsid w:val="008130CB"/>
    <w:rsid w:val="008132AB"/>
    <w:rsid w:val="00813649"/>
    <w:rsid w:val="0081365A"/>
    <w:rsid w:val="008139BA"/>
    <w:rsid w:val="00814408"/>
    <w:rsid w:val="0081480D"/>
    <w:rsid w:val="00814881"/>
    <w:rsid w:val="0081488D"/>
    <w:rsid w:val="00814EAC"/>
    <w:rsid w:val="00815755"/>
    <w:rsid w:val="00815EC7"/>
    <w:rsid w:val="00815F7B"/>
    <w:rsid w:val="008168B8"/>
    <w:rsid w:val="00816DA2"/>
    <w:rsid w:val="00816DC8"/>
    <w:rsid w:val="00817580"/>
    <w:rsid w:val="00817975"/>
    <w:rsid w:val="00820419"/>
    <w:rsid w:val="008204F7"/>
    <w:rsid w:val="008206A8"/>
    <w:rsid w:val="00820E92"/>
    <w:rsid w:val="0082102C"/>
    <w:rsid w:val="008212F0"/>
    <w:rsid w:val="00821E7E"/>
    <w:rsid w:val="00821F41"/>
    <w:rsid w:val="00822498"/>
    <w:rsid w:val="00822D20"/>
    <w:rsid w:val="00822FEC"/>
    <w:rsid w:val="0082340A"/>
    <w:rsid w:val="00823979"/>
    <w:rsid w:val="00823B29"/>
    <w:rsid w:val="00823D4D"/>
    <w:rsid w:val="00823FBC"/>
    <w:rsid w:val="008245EE"/>
    <w:rsid w:val="00824649"/>
    <w:rsid w:val="0082464D"/>
    <w:rsid w:val="00824E17"/>
    <w:rsid w:val="00824E2A"/>
    <w:rsid w:val="0082587E"/>
    <w:rsid w:val="00825980"/>
    <w:rsid w:val="00825CD2"/>
    <w:rsid w:val="00825DA4"/>
    <w:rsid w:val="0082691F"/>
    <w:rsid w:val="00826B90"/>
    <w:rsid w:val="00826F12"/>
    <w:rsid w:val="00826FEB"/>
    <w:rsid w:val="00827313"/>
    <w:rsid w:val="00827A1E"/>
    <w:rsid w:val="00827DBF"/>
    <w:rsid w:val="00827F45"/>
    <w:rsid w:val="008300A4"/>
    <w:rsid w:val="008304CB"/>
    <w:rsid w:val="008308BD"/>
    <w:rsid w:val="00830993"/>
    <w:rsid w:val="00831107"/>
    <w:rsid w:val="00831315"/>
    <w:rsid w:val="00831BED"/>
    <w:rsid w:val="00831C93"/>
    <w:rsid w:val="00831DC6"/>
    <w:rsid w:val="00832171"/>
    <w:rsid w:val="008327F1"/>
    <w:rsid w:val="0083324B"/>
    <w:rsid w:val="0083336A"/>
    <w:rsid w:val="00833461"/>
    <w:rsid w:val="00833D86"/>
    <w:rsid w:val="00834205"/>
    <w:rsid w:val="008343CD"/>
    <w:rsid w:val="0083461B"/>
    <w:rsid w:val="00834CD5"/>
    <w:rsid w:val="0083505C"/>
    <w:rsid w:val="00835150"/>
    <w:rsid w:val="00835544"/>
    <w:rsid w:val="0083566F"/>
    <w:rsid w:val="008356B6"/>
    <w:rsid w:val="008356DD"/>
    <w:rsid w:val="00835969"/>
    <w:rsid w:val="00835ACB"/>
    <w:rsid w:val="00835E48"/>
    <w:rsid w:val="00835E90"/>
    <w:rsid w:val="0083614D"/>
    <w:rsid w:val="00836825"/>
    <w:rsid w:val="00836871"/>
    <w:rsid w:val="00836BE1"/>
    <w:rsid w:val="00836C73"/>
    <w:rsid w:val="00836D51"/>
    <w:rsid w:val="0083708E"/>
    <w:rsid w:val="008373AC"/>
    <w:rsid w:val="00837E73"/>
    <w:rsid w:val="008400B1"/>
    <w:rsid w:val="0084028D"/>
    <w:rsid w:val="008403D3"/>
    <w:rsid w:val="00840598"/>
    <w:rsid w:val="008405AB"/>
    <w:rsid w:val="00840BED"/>
    <w:rsid w:val="00841309"/>
    <w:rsid w:val="00841393"/>
    <w:rsid w:val="00841C7D"/>
    <w:rsid w:val="00842315"/>
    <w:rsid w:val="008425E7"/>
    <w:rsid w:val="0084266E"/>
    <w:rsid w:val="00842E28"/>
    <w:rsid w:val="00843724"/>
    <w:rsid w:val="00843C96"/>
    <w:rsid w:val="008443E2"/>
    <w:rsid w:val="0084479A"/>
    <w:rsid w:val="0084483B"/>
    <w:rsid w:val="00844840"/>
    <w:rsid w:val="00844AD5"/>
    <w:rsid w:val="00844CD1"/>
    <w:rsid w:val="00844D57"/>
    <w:rsid w:val="00845053"/>
    <w:rsid w:val="008457A9"/>
    <w:rsid w:val="00845A50"/>
    <w:rsid w:val="00845D06"/>
    <w:rsid w:val="00845D2D"/>
    <w:rsid w:val="00845D78"/>
    <w:rsid w:val="008460DD"/>
    <w:rsid w:val="0084640F"/>
    <w:rsid w:val="0084652A"/>
    <w:rsid w:val="0084698B"/>
    <w:rsid w:val="00846E07"/>
    <w:rsid w:val="008473F2"/>
    <w:rsid w:val="008478EE"/>
    <w:rsid w:val="00850897"/>
    <w:rsid w:val="008508BA"/>
    <w:rsid w:val="00850AD8"/>
    <w:rsid w:val="00850E72"/>
    <w:rsid w:val="008513CB"/>
    <w:rsid w:val="00851766"/>
    <w:rsid w:val="008527EA"/>
    <w:rsid w:val="00852BE6"/>
    <w:rsid w:val="00852E7B"/>
    <w:rsid w:val="00852FB3"/>
    <w:rsid w:val="00853004"/>
    <w:rsid w:val="00853545"/>
    <w:rsid w:val="00854543"/>
    <w:rsid w:val="0085460D"/>
    <w:rsid w:val="00854BB7"/>
    <w:rsid w:val="00855CEE"/>
    <w:rsid w:val="008568AD"/>
    <w:rsid w:val="00856D8E"/>
    <w:rsid w:val="00857165"/>
    <w:rsid w:val="0085716C"/>
    <w:rsid w:val="00857DAB"/>
    <w:rsid w:val="0086088C"/>
    <w:rsid w:val="00860B0B"/>
    <w:rsid w:val="00860C05"/>
    <w:rsid w:val="00860CC4"/>
    <w:rsid w:val="00861553"/>
    <w:rsid w:val="00861DD4"/>
    <w:rsid w:val="00861F5C"/>
    <w:rsid w:val="008624CE"/>
    <w:rsid w:val="00862678"/>
    <w:rsid w:val="00862782"/>
    <w:rsid w:val="00862840"/>
    <w:rsid w:val="00862841"/>
    <w:rsid w:val="0086288D"/>
    <w:rsid w:val="008629CD"/>
    <w:rsid w:val="00862E53"/>
    <w:rsid w:val="00862FC5"/>
    <w:rsid w:val="008630BC"/>
    <w:rsid w:val="0086329A"/>
    <w:rsid w:val="008633B8"/>
    <w:rsid w:val="008634DB"/>
    <w:rsid w:val="008635C9"/>
    <w:rsid w:val="008637D4"/>
    <w:rsid w:val="0086389B"/>
    <w:rsid w:val="00864130"/>
    <w:rsid w:val="008644A1"/>
    <w:rsid w:val="00864744"/>
    <w:rsid w:val="008655D1"/>
    <w:rsid w:val="008655E2"/>
    <w:rsid w:val="008655F0"/>
    <w:rsid w:val="0086592C"/>
    <w:rsid w:val="00865DF8"/>
    <w:rsid w:val="008664EA"/>
    <w:rsid w:val="00866DF0"/>
    <w:rsid w:val="00867F1E"/>
    <w:rsid w:val="00870312"/>
    <w:rsid w:val="0087042B"/>
    <w:rsid w:val="0087094D"/>
    <w:rsid w:val="0087097F"/>
    <w:rsid w:val="0087116F"/>
    <w:rsid w:val="008713D8"/>
    <w:rsid w:val="00871BB0"/>
    <w:rsid w:val="00871C12"/>
    <w:rsid w:val="00872670"/>
    <w:rsid w:val="00872706"/>
    <w:rsid w:val="00872707"/>
    <w:rsid w:val="00873032"/>
    <w:rsid w:val="00873A43"/>
    <w:rsid w:val="00875229"/>
    <w:rsid w:val="008754BC"/>
    <w:rsid w:val="008754F0"/>
    <w:rsid w:val="00875836"/>
    <w:rsid w:val="00876054"/>
    <w:rsid w:val="00876124"/>
    <w:rsid w:val="00876498"/>
    <w:rsid w:val="00876D9E"/>
    <w:rsid w:val="00876F37"/>
    <w:rsid w:val="008774B7"/>
    <w:rsid w:val="008775AB"/>
    <w:rsid w:val="0087780C"/>
    <w:rsid w:val="008779B6"/>
    <w:rsid w:val="00877C04"/>
    <w:rsid w:val="00877D35"/>
    <w:rsid w:val="00880339"/>
    <w:rsid w:val="00880B04"/>
    <w:rsid w:val="00880D0C"/>
    <w:rsid w:val="00880D40"/>
    <w:rsid w:val="008819E7"/>
    <w:rsid w:val="00881AFC"/>
    <w:rsid w:val="008821E4"/>
    <w:rsid w:val="0088274C"/>
    <w:rsid w:val="00883552"/>
    <w:rsid w:val="00883F2F"/>
    <w:rsid w:val="00884006"/>
    <w:rsid w:val="008847B4"/>
    <w:rsid w:val="008847D5"/>
    <w:rsid w:val="00885205"/>
    <w:rsid w:val="0088588B"/>
    <w:rsid w:val="008859FF"/>
    <w:rsid w:val="008867FC"/>
    <w:rsid w:val="008874D7"/>
    <w:rsid w:val="00887BBA"/>
    <w:rsid w:val="00890068"/>
    <w:rsid w:val="0089129A"/>
    <w:rsid w:val="00891698"/>
    <w:rsid w:val="00891D72"/>
    <w:rsid w:val="008924E9"/>
    <w:rsid w:val="0089317A"/>
    <w:rsid w:val="00893597"/>
    <w:rsid w:val="008935B8"/>
    <w:rsid w:val="00893BF9"/>
    <w:rsid w:val="0089434B"/>
    <w:rsid w:val="008947F9"/>
    <w:rsid w:val="00894DA7"/>
    <w:rsid w:val="008952F9"/>
    <w:rsid w:val="0089566F"/>
    <w:rsid w:val="008959E6"/>
    <w:rsid w:val="00895D20"/>
    <w:rsid w:val="00895DBA"/>
    <w:rsid w:val="00895FF9"/>
    <w:rsid w:val="00896225"/>
    <w:rsid w:val="00896379"/>
    <w:rsid w:val="00896704"/>
    <w:rsid w:val="00897388"/>
    <w:rsid w:val="0089777D"/>
    <w:rsid w:val="008979C6"/>
    <w:rsid w:val="00897EA9"/>
    <w:rsid w:val="008A06C6"/>
    <w:rsid w:val="008A0775"/>
    <w:rsid w:val="008A0911"/>
    <w:rsid w:val="008A0A2A"/>
    <w:rsid w:val="008A11C8"/>
    <w:rsid w:val="008A20FD"/>
    <w:rsid w:val="008A2320"/>
    <w:rsid w:val="008A2A29"/>
    <w:rsid w:val="008A2D48"/>
    <w:rsid w:val="008A3858"/>
    <w:rsid w:val="008A3A4E"/>
    <w:rsid w:val="008A3AB2"/>
    <w:rsid w:val="008A3AF5"/>
    <w:rsid w:val="008A4AF5"/>
    <w:rsid w:val="008A511F"/>
    <w:rsid w:val="008A5892"/>
    <w:rsid w:val="008A5B7E"/>
    <w:rsid w:val="008A5BB4"/>
    <w:rsid w:val="008A5BFF"/>
    <w:rsid w:val="008A5E17"/>
    <w:rsid w:val="008A6772"/>
    <w:rsid w:val="008A6C87"/>
    <w:rsid w:val="008A6E6A"/>
    <w:rsid w:val="008A784E"/>
    <w:rsid w:val="008A7960"/>
    <w:rsid w:val="008A7973"/>
    <w:rsid w:val="008A7D22"/>
    <w:rsid w:val="008B00EC"/>
    <w:rsid w:val="008B0708"/>
    <w:rsid w:val="008B0803"/>
    <w:rsid w:val="008B0AA3"/>
    <w:rsid w:val="008B0DF7"/>
    <w:rsid w:val="008B14E8"/>
    <w:rsid w:val="008B22F8"/>
    <w:rsid w:val="008B2477"/>
    <w:rsid w:val="008B2B0F"/>
    <w:rsid w:val="008B2B63"/>
    <w:rsid w:val="008B2BC0"/>
    <w:rsid w:val="008B3143"/>
    <w:rsid w:val="008B3A2F"/>
    <w:rsid w:val="008B3F2B"/>
    <w:rsid w:val="008B4065"/>
    <w:rsid w:val="008B410E"/>
    <w:rsid w:val="008B4728"/>
    <w:rsid w:val="008B47DD"/>
    <w:rsid w:val="008B4B32"/>
    <w:rsid w:val="008B4D6A"/>
    <w:rsid w:val="008B4EF5"/>
    <w:rsid w:val="008B59AC"/>
    <w:rsid w:val="008B5EFF"/>
    <w:rsid w:val="008B667E"/>
    <w:rsid w:val="008B68D4"/>
    <w:rsid w:val="008B6E98"/>
    <w:rsid w:val="008B7043"/>
    <w:rsid w:val="008B7065"/>
    <w:rsid w:val="008B771A"/>
    <w:rsid w:val="008B7F59"/>
    <w:rsid w:val="008C00FC"/>
    <w:rsid w:val="008C07A7"/>
    <w:rsid w:val="008C0C9B"/>
    <w:rsid w:val="008C1672"/>
    <w:rsid w:val="008C1848"/>
    <w:rsid w:val="008C1888"/>
    <w:rsid w:val="008C1A0C"/>
    <w:rsid w:val="008C274C"/>
    <w:rsid w:val="008C2881"/>
    <w:rsid w:val="008C28E1"/>
    <w:rsid w:val="008C2B4A"/>
    <w:rsid w:val="008C2E70"/>
    <w:rsid w:val="008C30A7"/>
    <w:rsid w:val="008C359D"/>
    <w:rsid w:val="008C39E0"/>
    <w:rsid w:val="008C3A03"/>
    <w:rsid w:val="008C3A68"/>
    <w:rsid w:val="008C3EFA"/>
    <w:rsid w:val="008C503F"/>
    <w:rsid w:val="008C5052"/>
    <w:rsid w:val="008C52B9"/>
    <w:rsid w:val="008C55E6"/>
    <w:rsid w:val="008C5D8F"/>
    <w:rsid w:val="008C5FB9"/>
    <w:rsid w:val="008C620C"/>
    <w:rsid w:val="008C6264"/>
    <w:rsid w:val="008C69C0"/>
    <w:rsid w:val="008C6A4B"/>
    <w:rsid w:val="008C700D"/>
    <w:rsid w:val="008C7548"/>
    <w:rsid w:val="008D0641"/>
    <w:rsid w:val="008D0686"/>
    <w:rsid w:val="008D06AA"/>
    <w:rsid w:val="008D0A9E"/>
    <w:rsid w:val="008D1180"/>
    <w:rsid w:val="008D1A05"/>
    <w:rsid w:val="008D1E98"/>
    <w:rsid w:val="008D21A2"/>
    <w:rsid w:val="008D2363"/>
    <w:rsid w:val="008D2709"/>
    <w:rsid w:val="008D2C44"/>
    <w:rsid w:val="008D2C92"/>
    <w:rsid w:val="008D312A"/>
    <w:rsid w:val="008D34C8"/>
    <w:rsid w:val="008D3692"/>
    <w:rsid w:val="008D413C"/>
    <w:rsid w:val="008D4364"/>
    <w:rsid w:val="008D45EF"/>
    <w:rsid w:val="008D4829"/>
    <w:rsid w:val="008D4C67"/>
    <w:rsid w:val="008D4D59"/>
    <w:rsid w:val="008D4F8E"/>
    <w:rsid w:val="008D500B"/>
    <w:rsid w:val="008D5804"/>
    <w:rsid w:val="008D5830"/>
    <w:rsid w:val="008D6504"/>
    <w:rsid w:val="008D6684"/>
    <w:rsid w:val="008D769F"/>
    <w:rsid w:val="008D7EF2"/>
    <w:rsid w:val="008D7F1F"/>
    <w:rsid w:val="008E03A0"/>
    <w:rsid w:val="008E0449"/>
    <w:rsid w:val="008E085F"/>
    <w:rsid w:val="008E096D"/>
    <w:rsid w:val="008E1144"/>
    <w:rsid w:val="008E11C1"/>
    <w:rsid w:val="008E1F4C"/>
    <w:rsid w:val="008E2960"/>
    <w:rsid w:val="008E2AB0"/>
    <w:rsid w:val="008E2EA0"/>
    <w:rsid w:val="008E30D3"/>
    <w:rsid w:val="008E3167"/>
    <w:rsid w:val="008E33DC"/>
    <w:rsid w:val="008E36DF"/>
    <w:rsid w:val="008E3932"/>
    <w:rsid w:val="008E3952"/>
    <w:rsid w:val="008E3DA5"/>
    <w:rsid w:val="008E424A"/>
    <w:rsid w:val="008E471D"/>
    <w:rsid w:val="008E4F8B"/>
    <w:rsid w:val="008E54CB"/>
    <w:rsid w:val="008E57A1"/>
    <w:rsid w:val="008E634B"/>
    <w:rsid w:val="008E64C4"/>
    <w:rsid w:val="008E664C"/>
    <w:rsid w:val="008E6E7A"/>
    <w:rsid w:val="008E7659"/>
    <w:rsid w:val="008E7666"/>
    <w:rsid w:val="008E783F"/>
    <w:rsid w:val="008E7B89"/>
    <w:rsid w:val="008E7BF7"/>
    <w:rsid w:val="008E7C3F"/>
    <w:rsid w:val="008F09E1"/>
    <w:rsid w:val="008F0F33"/>
    <w:rsid w:val="008F1324"/>
    <w:rsid w:val="008F1860"/>
    <w:rsid w:val="008F1F71"/>
    <w:rsid w:val="008F1F8E"/>
    <w:rsid w:val="008F216E"/>
    <w:rsid w:val="008F2ABE"/>
    <w:rsid w:val="008F2B25"/>
    <w:rsid w:val="008F2DF0"/>
    <w:rsid w:val="008F305E"/>
    <w:rsid w:val="008F3335"/>
    <w:rsid w:val="008F3336"/>
    <w:rsid w:val="008F33EE"/>
    <w:rsid w:val="008F3705"/>
    <w:rsid w:val="008F3BAA"/>
    <w:rsid w:val="008F5897"/>
    <w:rsid w:val="008F5B60"/>
    <w:rsid w:val="008F616A"/>
    <w:rsid w:val="008F6606"/>
    <w:rsid w:val="008F67BA"/>
    <w:rsid w:val="008F69AF"/>
    <w:rsid w:val="008F700E"/>
    <w:rsid w:val="008F70C4"/>
    <w:rsid w:val="008F731A"/>
    <w:rsid w:val="008F7444"/>
    <w:rsid w:val="008F749E"/>
    <w:rsid w:val="008F7A9E"/>
    <w:rsid w:val="008F7AD8"/>
    <w:rsid w:val="008F7EB9"/>
    <w:rsid w:val="009002CC"/>
    <w:rsid w:val="00900873"/>
    <w:rsid w:val="00901176"/>
    <w:rsid w:val="009013A7"/>
    <w:rsid w:val="00901945"/>
    <w:rsid w:val="00901D2A"/>
    <w:rsid w:val="00902365"/>
    <w:rsid w:val="00902CDA"/>
    <w:rsid w:val="0090307A"/>
    <w:rsid w:val="00903128"/>
    <w:rsid w:val="00903836"/>
    <w:rsid w:val="0090498F"/>
    <w:rsid w:val="00904FAA"/>
    <w:rsid w:val="00905105"/>
    <w:rsid w:val="00905357"/>
    <w:rsid w:val="0090537D"/>
    <w:rsid w:val="009058E3"/>
    <w:rsid w:val="00905A48"/>
    <w:rsid w:val="00905E19"/>
    <w:rsid w:val="00906238"/>
    <w:rsid w:val="00906AEF"/>
    <w:rsid w:val="00906EBF"/>
    <w:rsid w:val="009077DA"/>
    <w:rsid w:val="00907AA7"/>
    <w:rsid w:val="00907B12"/>
    <w:rsid w:val="009100B6"/>
    <w:rsid w:val="00910873"/>
    <w:rsid w:val="00910B6B"/>
    <w:rsid w:val="00910BE7"/>
    <w:rsid w:val="00910F48"/>
    <w:rsid w:val="00911230"/>
    <w:rsid w:val="0091145C"/>
    <w:rsid w:val="009115D4"/>
    <w:rsid w:val="0091185B"/>
    <w:rsid w:val="00911875"/>
    <w:rsid w:val="00911950"/>
    <w:rsid w:val="00911F5C"/>
    <w:rsid w:val="00912208"/>
    <w:rsid w:val="00912474"/>
    <w:rsid w:val="00912FF3"/>
    <w:rsid w:val="00913221"/>
    <w:rsid w:val="0091346E"/>
    <w:rsid w:val="00913679"/>
    <w:rsid w:val="009138BA"/>
    <w:rsid w:val="00914B16"/>
    <w:rsid w:val="0091518E"/>
    <w:rsid w:val="00915579"/>
    <w:rsid w:val="009156B3"/>
    <w:rsid w:val="00915770"/>
    <w:rsid w:val="009159B6"/>
    <w:rsid w:val="00915C59"/>
    <w:rsid w:val="0091656C"/>
    <w:rsid w:val="009165A3"/>
    <w:rsid w:val="00916ADC"/>
    <w:rsid w:val="0091719F"/>
    <w:rsid w:val="009174EA"/>
    <w:rsid w:val="00917D28"/>
    <w:rsid w:val="009201BC"/>
    <w:rsid w:val="00920B2E"/>
    <w:rsid w:val="00921808"/>
    <w:rsid w:val="0092187E"/>
    <w:rsid w:val="00921912"/>
    <w:rsid w:val="0092275E"/>
    <w:rsid w:val="00922826"/>
    <w:rsid w:val="009231F7"/>
    <w:rsid w:val="00923452"/>
    <w:rsid w:val="00923AFA"/>
    <w:rsid w:val="0092471D"/>
    <w:rsid w:val="00924924"/>
    <w:rsid w:val="00924C52"/>
    <w:rsid w:val="00924EC7"/>
    <w:rsid w:val="009253EE"/>
    <w:rsid w:val="00925540"/>
    <w:rsid w:val="00926048"/>
    <w:rsid w:val="0092673D"/>
    <w:rsid w:val="009268A5"/>
    <w:rsid w:val="00926AE1"/>
    <w:rsid w:val="0092706C"/>
    <w:rsid w:val="009271AE"/>
    <w:rsid w:val="009274A8"/>
    <w:rsid w:val="00927CEF"/>
    <w:rsid w:val="009302DA"/>
    <w:rsid w:val="009305CC"/>
    <w:rsid w:val="009307FA"/>
    <w:rsid w:val="00930B35"/>
    <w:rsid w:val="00930DB7"/>
    <w:rsid w:val="009312EE"/>
    <w:rsid w:val="00931E7D"/>
    <w:rsid w:val="00931FE4"/>
    <w:rsid w:val="009323A2"/>
    <w:rsid w:val="0093278B"/>
    <w:rsid w:val="00933142"/>
    <w:rsid w:val="00933223"/>
    <w:rsid w:val="00933D2D"/>
    <w:rsid w:val="00933FEE"/>
    <w:rsid w:val="009340C8"/>
    <w:rsid w:val="0093432D"/>
    <w:rsid w:val="0093484B"/>
    <w:rsid w:val="0093519D"/>
    <w:rsid w:val="009355A6"/>
    <w:rsid w:val="00935704"/>
    <w:rsid w:val="00935CC4"/>
    <w:rsid w:val="00936DDE"/>
    <w:rsid w:val="009371E9"/>
    <w:rsid w:val="009371F6"/>
    <w:rsid w:val="00937363"/>
    <w:rsid w:val="0093745A"/>
    <w:rsid w:val="009379FD"/>
    <w:rsid w:val="00937CD7"/>
    <w:rsid w:val="00940181"/>
    <w:rsid w:val="00940294"/>
    <w:rsid w:val="00940434"/>
    <w:rsid w:val="0094136A"/>
    <w:rsid w:val="00942773"/>
    <w:rsid w:val="00942B6A"/>
    <w:rsid w:val="00942CAD"/>
    <w:rsid w:val="00942DC2"/>
    <w:rsid w:val="0094306B"/>
    <w:rsid w:val="00943562"/>
    <w:rsid w:val="00943AF2"/>
    <w:rsid w:val="00943CEB"/>
    <w:rsid w:val="00944088"/>
    <w:rsid w:val="00944488"/>
    <w:rsid w:val="009445FE"/>
    <w:rsid w:val="009446A4"/>
    <w:rsid w:val="00944887"/>
    <w:rsid w:val="009450E8"/>
    <w:rsid w:val="00945B05"/>
    <w:rsid w:val="00945D51"/>
    <w:rsid w:val="009460F3"/>
    <w:rsid w:val="009469AA"/>
    <w:rsid w:val="00946E79"/>
    <w:rsid w:val="00947266"/>
    <w:rsid w:val="009473DF"/>
    <w:rsid w:val="0094781A"/>
    <w:rsid w:val="00947838"/>
    <w:rsid w:val="00947C03"/>
    <w:rsid w:val="00947DDE"/>
    <w:rsid w:val="00947F65"/>
    <w:rsid w:val="0095006E"/>
    <w:rsid w:val="009504D9"/>
    <w:rsid w:val="0095051A"/>
    <w:rsid w:val="00950599"/>
    <w:rsid w:val="00951182"/>
    <w:rsid w:val="00951390"/>
    <w:rsid w:val="009528FB"/>
    <w:rsid w:val="00952933"/>
    <w:rsid w:val="00952CBD"/>
    <w:rsid w:val="00952D78"/>
    <w:rsid w:val="00952EAF"/>
    <w:rsid w:val="00952EFC"/>
    <w:rsid w:val="0095329C"/>
    <w:rsid w:val="00953495"/>
    <w:rsid w:val="009537D6"/>
    <w:rsid w:val="00954087"/>
    <w:rsid w:val="009541D1"/>
    <w:rsid w:val="009543CD"/>
    <w:rsid w:val="00954775"/>
    <w:rsid w:val="00954AB5"/>
    <w:rsid w:val="00954BF6"/>
    <w:rsid w:val="00954D76"/>
    <w:rsid w:val="00955521"/>
    <w:rsid w:val="00955B56"/>
    <w:rsid w:val="00955EF3"/>
    <w:rsid w:val="00956543"/>
    <w:rsid w:val="009565F7"/>
    <w:rsid w:val="00956A4B"/>
    <w:rsid w:val="00956E66"/>
    <w:rsid w:val="00957199"/>
    <w:rsid w:val="009574F3"/>
    <w:rsid w:val="009577CE"/>
    <w:rsid w:val="00957FD2"/>
    <w:rsid w:val="00960013"/>
    <w:rsid w:val="00960122"/>
    <w:rsid w:val="0096096D"/>
    <w:rsid w:val="00960E2F"/>
    <w:rsid w:val="00960ED7"/>
    <w:rsid w:val="00960F39"/>
    <w:rsid w:val="009614B5"/>
    <w:rsid w:val="00961A43"/>
    <w:rsid w:val="00961D52"/>
    <w:rsid w:val="00962067"/>
    <w:rsid w:val="0096209A"/>
    <w:rsid w:val="009620A0"/>
    <w:rsid w:val="00962272"/>
    <w:rsid w:val="00962429"/>
    <w:rsid w:val="00962521"/>
    <w:rsid w:val="009625B1"/>
    <w:rsid w:val="00962DC7"/>
    <w:rsid w:val="0096304D"/>
    <w:rsid w:val="0096352D"/>
    <w:rsid w:val="0096368C"/>
    <w:rsid w:val="0096393B"/>
    <w:rsid w:val="00963E48"/>
    <w:rsid w:val="00965111"/>
    <w:rsid w:val="009651EB"/>
    <w:rsid w:val="00965390"/>
    <w:rsid w:val="00965566"/>
    <w:rsid w:val="0096582D"/>
    <w:rsid w:val="0096600D"/>
    <w:rsid w:val="00966DAA"/>
    <w:rsid w:val="0096727A"/>
    <w:rsid w:val="00967949"/>
    <w:rsid w:val="00967DF3"/>
    <w:rsid w:val="0097116E"/>
    <w:rsid w:val="0097144B"/>
    <w:rsid w:val="0097182D"/>
    <w:rsid w:val="0097193C"/>
    <w:rsid w:val="00971A10"/>
    <w:rsid w:val="00971F9C"/>
    <w:rsid w:val="00972B64"/>
    <w:rsid w:val="00972CEF"/>
    <w:rsid w:val="00972E1E"/>
    <w:rsid w:val="009730EE"/>
    <w:rsid w:val="00973421"/>
    <w:rsid w:val="009734C5"/>
    <w:rsid w:val="00973646"/>
    <w:rsid w:val="0097382E"/>
    <w:rsid w:val="00973A86"/>
    <w:rsid w:val="00974837"/>
    <w:rsid w:val="00974A33"/>
    <w:rsid w:val="00974BDF"/>
    <w:rsid w:val="00974D57"/>
    <w:rsid w:val="00974FC5"/>
    <w:rsid w:val="0097540C"/>
    <w:rsid w:val="009759AE"/>
    <w:rsid w:val="00975D43"/>
    <w:rsid w:val="00975E31"/>
    <w:rsid w:val="00975F7A"/>
    <w:rsid w:val="00976B52"/>
    <w:rsid w:val="00976FC0"/>
    <w:rsid w:val="00977068"/>
    <w:rsid w:val="009773BC"/>
    <w:rsid w:val="00977C5D"/>
    <w:rsid w:val="00980345"/>
    <w:rsid w:val="009805FB"/>
    <w:rsid w:val="00980E80"/>
    <w:rsid w:val="00980E9C"/>
    <w:rsid w:val="00981AA3"/>
    <w:rsid w:val="0098260C"/>
    <w:rsid w:val="00982964"/>
    <w:rsid w:val="0098310C"/>
    <w:rsid w:val="009831BD"/>
    <w:rsid w:val="009837BA"/>
    <w:rsid w:val="00983E14"/>
    <w:rsid w:val="00984011"/>
    <w:rsid w:val="0098434D"/>
    <w:rsid w:val="00984507"/>
    <w:rsid w:val="009846A9"/>
    <w:rsid w:val="0098486B"/>
    <w:rsid w:val="00984CF5"/>
    <w:rsid w:val="00984D17"/>
    <w:rsid w:val="00985599"/>
    <w:rsid w:val="00985884"/>
    <w:rsid w:val="00985E20"/>
    <w:rsid w:val="00986463"/>
    <w:rsid w:val="00986716"/>
    <w:rsid w:val="009868B0"/>
    <w:rsid w:val="009877F7"/>
    <w:rsid w:val="00987D89"/>
    <w:rsid w:val="009902E7"/>
    <w:rsid w:val="0099036B"/>
    <w:rsid w:val="0099089F"/>
    <w:rsid w:val="00990E8B"/>
    <w:rsid w:val="00992795"/>
    <w:rsid w:val="0099280D"/>
    <w:rsid w:val="0099281A"/>
    <w:rsid w:val="00992CC0"/>
    <w:rsid w:val="00993041"/>
    <w:rsid w:val="0099320F"/>
    <w:rsid w:val="009934E7"/>
    <w:rsid w:val="009938F1"/>
    <w:rsid w:val="00994751"/>
    <w:rsid w:val="00994867"/>
    <w:rsid w:val="00994E67"/>
    <w:rsid w:val="00995108"/>
    <w:rsid w:val="00995AA1"/>
    <w:rsid w:val="00995D62"/>
    <w:rsid w:val="00995DCF"/>
    <w:rsid w:val="009961C4"/>
    <w:rsid w:val="009964FB"/>
    <w:rsid w:val="009969B2"/>
    <w:rsid w:val="00996E92"/>
    <w:rsid w:val="00996F36"/>
    <w:rsid w:val="00997AA2"/>
    <w:rsid w:val="009A00B3"/>
    <w:rsid w:val="009A0333"/>
    <w:rsid w:val="009A06DF"/>
    <w:rsid w:val="009A0A77"/>
    <w:rsid w:val="009A0D8A"/>
    <w:rsid w:val="009A0DE3"/>
    <w:rsid w:val="009A0EC9"/>
    <w:rsid w:val="009A11C1"/>
    <w:rsid w:val="009A130D"/>
    <w:rsid w:val="009A15B7"/>
    <w:rsid w:val="009A16FD"/>
    <w:rsid w:val="009A187D"/>
    <w:rsid w:val="009A1A32"/>
    <w:rsid w:val="009A1A6F"/>
    <w:rsid w:val="009A1ED0"/>
    <w:rsid w:val="009A2132"/>
    <w:rsid w:val="009A2A58"/>
    <w:rsid w:val="009A349A"/>
    <w:rsid w:val="009A36CF"/>
    <w:rsid w:val="009A399F"/>
    <w:rsid w:val="009A3A02"/>
    <w:rsid w:val="009A3B3D"/>
    <w:rsid w:val="009A42BC"/>
    <w:rsid w:val="009A4762"/>
    <w:rsid w:val="009A4EE1"/>
    <w:rsid w:val="009A53EB"/>
    <w:rsid w:val="009A5CC1"/>
    <w:rsid w:val="009A5F34"/>
    <w:rsid w:val="009A7472"/>
    <w:rsid w:val="009B0356"/>
    <w:rsid w:val="009B0487"/>
    <w:rsid w:val="009B078B"/>
    <w:rsid w:val="009B0838"/>
    <w:rsid w:val="009B0EFE"/>
    <w:rsid w:val="009B1D38"/>
    <w:rsid w:val="009B2298"/>
    <w:rsid w:val="009B2451"/>
    <w:rsid w:val="009B25BC"/>
    <w:rsid w:val="009B2C21"/>
    <w:rsid w:val="009B300F"/>
    <w:rsid w:val="009B3376"/>
    <w:rsid w:val="009B3A99"/>
    <w:rsid w:val="009B3C53"/>
    <w:rsid w:val="009B413A"/>
    <w:rsid w:val="009B45C7"/>
    <w:rsid w:val="009B471B"/>
    <w:rsid w:val="009B49D0"/>
    <w:rsid w:val="009B4E64"/>
    <w:rsid w:val="009B5644"/>
    <w:rsid w:val="009B5909"/>
    <w:rsid w:val="009B6164"/>
    <w:rsid w:val="009B6930"/>
    <w:rsid w:val="009B6B4C"/>
    <w:rsid w:val="009B6E2A"/>
    <w:rsid w:val="009B7066"/>
    <w:rsid w:val="009B7183"/>
    <w:rsid w:val="009B7EF9"/>
    <w:rsid w:val="009C033D"/>
    <w:rsid w:val="009C06F2"/>
    <w:rsid w:val="009C083D"/>
    <w:rsid w:val="009C0BAB"/>
    <w:rsid w:val="009C0F0D"/>
    <w:rsid w:val="009C1865"/>
    <w:rsid w:val="009C1B92"/>
    <w:rsid w:val="009C1F7A"/>
    <w:rsid w:val="009C2497"/>
    <w:rsid w:val="009C2D2C"/>
    <w:rsid w:val="009C2FE5"/>
    <w:rsid w:val="009C34AB"/>
    <w:rsid w:val="009C3683"/>
    <w:rsid w:val="009C3D79"/>
    <w:rsid w:val="009C405E"/>
    <w:rsid w:val="009C4151"/>
    <w:rsid w:val="009C42B0"/>
    <w:rsid w:val="009C4325"/>
    <w:rsid w:val="009C45F4"/>
    <w:rsid w:val="009C46A7"/>
    <w:rsid w:val="009C4719"/>
    <w:rsid w:val="009C482A"/>
    <w:rsid w:val="009C49CC"/>
    <w:rsid w:val="009C4C06"/>
    <w:rsid w:val="009C5883"/>
    <w:rsid w:val="009C5D7A"/>
    <w:rsid w:val="009C60E9"/>
    <w:rsid w:val="009C707E"/>
    <w:rsid w:val="009C7207"/>
    <w:rsid w:val="009C724A"/>
    <w:rsid w:val="009C74B4"/>
    <w:rsid w:val="009C7700"/>
    <w:rsid w:val="009D0032"/>
    <w:rsid w:val="009D049D"/>
    <w:rsid w:val="009D06BA"/>
    <w:rsid w:val="009D073F"/>
    <w:rsid w:val="009D0976"/>
    <w:rsid w:val="009D1016"/>
    <w:rsid w:val="009D15D2"/>
    <w:rsid w:val="009D1ABD"/>
    <w:rsid w:val="009D1F78"/>
    <w:rsid w:val="009D2DF5"/>
    <w:rsid w:val="009D3E96"/>
    <w:rsid w:val="009D3FD1"/>
    <w:rsid w:val="009D410B"/>
    <w:rsid w:val="009D4611"/>
    <w:rsid w:val="009D5281"/>
    <w:rsid w:val="009D53CF"/>
    <w:rsid w:val="009D568D"/>
    <w:rsid w:val="009D585E"/>
    <w:rsid w:val="009D5BC7"/>
    <w:rsid w:val="009D7267"/>
    <w:rsid w:val="009D7276"/>
    <w:rsid w:val="009D7ADB"/>
    <w:rsid w:val="009D7CF0"/>
    <w:rsid w:val="009E0B62"/>
    <w:rsid w:val="009E0D1D"/>
    <w:rsid w:val="009E108A"/>
    <w:rsid w:val="009E145D"/>
    <w:rsid w:val="009E1587"/>
    <w:rsid w:val="009E1775"/>
    <w:rsid w:val="009E1B7E"/>
    <w:rsid w:val="009E1BC2"/>
    <w:rsid w:val="009E1C4C"/>
    <w:rsid w:val="009E1F23"/>
    <w:rsid w:val="009E23FC"/>
    <w:rsid w:val="009E2736"/>
    <w:rsid w:val="009E2ADE"/>
    <w:rsid w:val="009E2F46"/>
    <w:rsid w:val="009E347C"/>
    <w:rsid w:val="009E3F11"/>
    <w:rsid w:val="009E4558"/>
    <w:rsid w:val="009E4A79"/>
    <w:rsid w:val="009E508D"/>
    <w:rsid w:val="009E520C"/>
    <w:rsid w:val="009E54B4"/>
    <w:rsid w:val="009E5717"/>
    <w:rsid w:val="009E5987"/>
    <w:rsid w:val="009E5A2D"/>
    <w:rsid w:val="009E5E64"/>
    <w:rsid w:val="009E6F25"/>
    <w:rsid w:val="009E70F6"/>
    <w:rsid w:val="009E752B"/>
    <w:rsid w:val="009E77A9"/>
    <w:rsid w:val="009E7966"/>
    <w:rsid w:val="009E79A2"/>
    <w:rsid w:val="009E7A61"/>
    <w:rsid w:val="009E7D17"/>
    <w:rsid w:val="009E7E9A"/>
    <w:rsid w:val="009E7EF5"/>
    <w:rsid w:val="009F01F7"/>
    <w:rsid w:val="009F08DA"/>
    <w:rsid w:val="009F0BAF"/>
    <w:rsid w:val="009F122E"/>
    <w:rsid w:val="009F16A6"/>
    <w:rsid w:val="009F199B"/>
    <w:rsid w:val="009F2253"/>
    <w:rsid w:val="009F2843"/>
    <w:rsid w:val="009F2878"/>
    <w:rsid w:val="009F290E"/>
    <w:rsid w:val="009F3B75"/>
    <w:rsid w:val="009F3F60"/>
    <w:rsid w:val="009F45B2"/>
    <w:rsid w:val="009F46FA"/>
    <w:rsid w:val="009F4EBE"/>
    <w:rsid w:val="009F5B93"/>
    <w:rsid w:val="009F61CA"/>
    <w:rsid w:val="009F622D"/>
    <w:rsid w:val="009F6273"/>
    <w:rsid w:val="009F65BD"/>
    <w:rsid w:val="009F67FF"/>
    <w:rsid w:val="009F6968"/>
    <w:rsid w:val="009F6F6D"/>
    <w:rsid w:val="009F6FD0"/>
    <w:rsid w:val="009F7544"/>
    <w:rsid w:val="009F794D"/>
    <w:rsid w:val="009F7A27"/>
    <w:rsid w:val="009F7D4D"/>
    <w:rsid w:val="00A0018D"/>
    <w:rsid w:val="00A0038E"/>
    <w:rsid w:val="00A004D5"/>
    <w:rsid w:val="00A00694"/>
    <w:rsid w:val="00A006E2"/>
    <w:rsid w:val="00A009FE"/>
    <w:rsid w:val="00A00E7D"/>
    <w:rsid w:val="00A0113A"/>
    <w:rsid w:val="00A013BE"/>
    <w:rsid w:val="00A015A1"/>
    <w:rsid w:val="00A017E7"/>
    <w:rsid w:val="00A01807"/>
    <w:rsid w:val="00A01B17"/>
    <w:rsid w:val="00A0228B"/>
    <w:rsid w:val="00A02772"/>
    <w:rsid w:val="00A0292A"/>
    <w:rsid w:val="00A02949"/>
    <w:rsid w:val="00A02A26"/>
    <w:rsid w:val="00A02D3C"/>
    <w:rsid w:val="00A03123"/>
    <w:rsid w:val="00A032AD"/>
    <w:rsid w:val="00A03501"/>
    <w:rsid w:val="00A03A90"/>
    <w:rsid w:val="00A03CC7"/>
    <w:rsid w:val="00A0412A"/>
    <w:rsid w:val="00A049FD"/>
    <w:rsid w:val="00A04B2F"/>
    <w:rsid w:val="00A04BC4"/>
    <w:rsid w:val="00A04DB9"/>
    <w:rsid w:val="00A04DC8"/>
    <w:rsid w:val="00A05154"/>
    <w:rsid w:val="00A05569"/>
    <w:rsid w:val="00A05572"/>
    <w:rsid w:val="00A055CD"/>
    <w:rsid w:val="00A05987"/>
    <w:rsid w:val="00A05EBC"/>
    <w:rsid w:val="00A05EF1"/>
    <w:rsid w:val="00A065E1"/>
    <w:rsid w:val="00A06DCF"/>
    <w:rsid w:val="00A06EE2"/>
    <w:rsid w:val="00A073E5"/>
    <w:rsid w:val="00A07878"/>
    <w:rsid w:val="00A07F4C"/>
    <w:rsid w:val="00A10400"/>
    <w:rsid w:val="00A1054A"/>
    <w:rsid w:val="00A1054B"/>
    <w:rsid w:val="00A10CC6"/>
    <w:rsid w:val="00A10E67"/>
    <w:rsid w:val="00A11027"/>
    <w:rsid w:val="00A11421"/>
    <w:rsid w:val="00A11DAA"/>
    <w:rsid w:val="00A12320"/>
    <w:rsid w:val="00A12776"/>
    <w:rsid w:val="00A12779"/>
    <w:rsid w:val="00A1279D"/>
    <w:rsid w:val="00A12815"/>
    <w:rsid w:val="00A12AB4"/>
    <w:rsid w:val="00A130DF"/>
    <w:rsid w:val="00A1348C"/>
    <w:rsid w:val="00A136D0"/>
    <w:rsid w:val="00A13E2A"/>
    <w:rsid w:val="00A14172"/>
    <w:rsid w:val="00A143B0"/>
    <w:rsid w:val="00A143BC"/>
    <w:rsid w:val="00A143CD"/>
    <w:rsid w:val="00A14401"/>
    <w:rsid w:val="00A1485F"/>
    <w:rsid w:val="00A14B81"/>
    <w:rsid w:val="00A151E0"/>
    <w:rsid w:val="00A15F7A"/>
    <w:rsid w:val="00A1601F"/>
    <w:rsid w:val="00A1603E"/>
    <w:rsid w:val="00A16264"/>
    <w:rsid w:val="00A163E8"/>
    <w:rsid w:val="00A16777"/>
    <w:rsid w:val="00A1698C"/>
    <w:rsid w:val="00A16A98"/>
    <w:rsid w:val="00A16B65"/>
    <w:rsid w:val="00A16E70"/>
    <w:rsid w:val="00A17389"/>
    <w:rsid w:val="00A17506"/>
    <w:rsid w:val="00A17C99"/>
    <w:rsid w:val="00A2015F"/>
    <w:rsid w:val="00A20513"/>
    <w:rsid w:val="00A20662"/>
    <w:rsid w:val="00A21414"/>
    <w:rsid w:val="00A216FC"/>
    <w:rsid w:val="00A22929"/>
    <w:rsid w:val="00A229D1"/>
    <w:rsid w:val="00A22D61"/>
    <w:rsid w:val="00A22F09"/>
    <w:rsid w:val="00A23007"/>
    <w:rsid w:val="00A23253"/>
    <w:rsid w:val="00A2356B"/>
    <w:rsid w:val="00A23AE9"/>
    <w:rsid w:val="00A23BE9"/>
    <w:rsid w:val="00A2419B"/>
    <w:rsid w:val="00A242D3"/>
    <w:rsid w:val="00A2445C"/>
    <w:rsid w:val="00A24D79"/>
    <w:rsid w:val="00A25048"/>
    <w:rsid w:val="00A25B26"/>
    <w:rsid w:val="00A25C7D"/>
    <w:rsid w:val="00A2608A"/>
    <w:rsid w:val="00A264CA"/>
    <w:rsid w:val="00A269A3"/>
    <w:rsid w:val="00A2708A"/>
    <w:rsid w:val="00A272CB"/>
    <w:rsid w:val="00A275D7"/>
    <w:rsid w:val="00A2785A"/>
    <w:rsid w:val="00A27A14"/>
    <w:rsid w:val="00A27C8E"/>
    <w:rsid w:val="00A302C6"/>
    <w:rsid w:val="00A30573"/>
    <w:rsid w:val="00A3066A"/>
    <w:rsid w:val="00A3066E"/>
    <w:rsid w:val="00A308F1"/>
    <w:rsid w:val="00A30959"/>
    <w:rsid w:val="00A30B80"/>
    <w:rsid w:val="00A30C05"/>
    <w:rsid w:val="00A311DC"/>
    <w:rsid w:val="00A3135A"/>
    <w:rsid w:val="00A31880"/>
    <w:rsid w:val="00A31B64"/>
    <w:rsid w:val="00A3208A"/>
    <w:rsid w:val="00A32231"/>
    <w:rsid w:val="00A322DF"/>
    <w:rsid w:val="00A3235D"/>
    <w:rsid w:val="00A32A6E"/>
    <w:rsid w:val="00A32AD0"/>
    <w:rsid w:val="00A32C00"/>
    <w:rsid w:val="00A3332F"/>
    <w:rsid w:val="00A33860"/>
    <w:rsid w:val="00A3393C"/>
    <w:rsid w:val="00A34973"/>
    <w:rsid w:val="00A3505E"/>
    <w:rsid w:val="00A35422"/>
    <w:rsid w:val="00A35A1A"/>
    <w:rsid w:val="00A35C4D"/>
    <w:rsid w:val="00A35CCE"/>
    <w:rsid w:val="00A35D72"/>
    <w:rsid w:val="00A3617F"/>
    <w:rsid w:val="00A362E9"/>
    <w:rsid w:val="00A36362"/>
    <w:rsid w:val="00A3663B"/>
    <w:rsid w:val="00A36905"/>
    <w:rsid w:val="00A36CF4"/>
    <w:rsid w:val="00A36E6D"/>
    <w:rsid w:val="00A37285"/>
    <w:rsid w:val="00A37680"/>
    <w:rsid w:val="00A37739"/>
    <w:rsid w:val="00A4069A"/>
    <w:rsid w:val="00A4071E"/>
    <w:rsid w:val="00A40F3A"/>
    <w:rsid w:val="00A4122E"/>
    <w:rsid w:val="00A4135D"/>
    <w:rsid w:val="00A4152D"/>
    <w:rsid w:val="00A41615"/>
    <w:rsid w:val="00A41EC3"/>
    <w:rsid w:val="00A4230F"/>
    <w:rsid w:val="00A42542"/>
    <w:rsid w:val="00A4282C"/>
    <w:rsid w:val="00A42D75"/>
    <w:rsid w:val="00A43509"/>
    <w:rsid w:val="00A437BF"/>
    <w:rsid w:val="00A43889"/>
    <w:rsid w:val="00A4441F"/>
    <w:rsid w:val="00A445DA"/>
    <w:rsid w:val="00A44706"/>
    <w:rsid w:val="00A44BB7"/>
    <w:rsid w:val="00A44F82"/>
    <w:rsid w:val="00A454AF"/>
    <w:rsid w:val="00A45518"/>
    <w:rsid w:val="00A456DC"/>
    <w:rsid w:val="00A45846"/>
    <w:rsid w:val="00A45916"/>
    <w:rsid w:val="00A45F07"/>
    <w:rsid w:val="00A46441"/>
    <w:rsid w:val="00A46FB4"/>
    <w:rsid w:val="00A4707B"/>
    <w:rsid w:val="00A474D0"/>
    <w:rsid w:val="00A4773B"/>
    <w:rsid w:val="00A47A76"/>
    <w:rsid w:val="00A47BF3"/>
    <w:rsid w:val="00A47E19"/>
    <w:rsid w:val="00A50684"/>
    <w:rsid w:val="00A5078C"/>
    <w:rsid w:val="00A5081F"/>
    <w:rsid w:val="00A5198C"/>
    <w:rsid w:val="00A51C12"/>
    <w:rsid w:val="00A51E1B"/>
    <w:rsid w:val="00A5232B"/>
    <w:rsid w:val="00A523B0"/>
    <w:rsid w:val="00A523DC"/>
    <w:rsid w:val="00A529C6"/>
    <w:rsid w:val="00A52D5F"/>
    <w:rsid w:val="00A52F5B"/>
    <w:rsid w:val="00A5322A"/>
    <w:rsid w:val="00A53649"/>
    <w:rsid w:val="00A53A3E"/>
    <w:rsid w:val="00A53EBB"/>
    <w:rsid w:val="00A542FE"/>
    <w:rsid w:val="00A54F0A"/>
    <w:rsid w:val="00A54F61"/>
    <w:rsid w:val="00A557E1"/>
    <w:rsid w:val="00A55851"/>
    <w:rsid w:val="00A55AF9"/>
    <w:rsid w:val="00A55B58"/>
    <w:rsid w:val="00A55E4E"/>
    <w:rsid w:val="00A55FC3"/>
    <w:rsid w:val="00A56784"/>
    <w:rsid w:val="00A5686A"/>
    <w:rsid w:val="00A5730E"/>
    <w:rsid w:val="00A57512"/>
    <w:rsid w:val="00A57C25"/>
    <w:rsid w:val="00A57E1C"/>
    <w:rsid w:val="00A60288"/>
    <w:rsid w:val="00A606DB"/>
    <w:rsid w:val="00A60941"/>
    <w:rsid w:val="00A609A5"/>
    <w:rsid w:val="00A60B3C"/>
    <w:rsid w:val="00A60D0B"/>
    <w:rsid w:val="00A6103F"/>
    <w:rsid w:val="00A61B95"/>
    <w:rsid w:val="00A62A33"/>
    <w:rsid w:val="00A63167"/>
    <w:rsid w:val="00A63A4D"/>
    <w:rsid w:val="00A63A6C"/>
    <w:rsid w:val="00A63CD6"/>
    <w:rsid w:val="00A6415E"/>
    <w:rsid w:val="00A64C26"/>
    <w:rsid w:val="00A64DC9"/>
    <w:rsid w:val="00A6516E"/>
    <w:rsid w:val="00A6529A"/>
    <w:rsid w:val="00A65547"/>
    <w:rsid w:val="00A65D20"/>
    <w:rsid w:val="00A65EAE"/>
    <w:rsid w:val="00A66287"/>
    <w:rsid w:val="00A66E98"/>
    <w:rsid w:val="00A6713E"/>
    <w:rsid w:val="00A671F4"/>
    <w:rsid w:val="00A70721"/>
    <w:rsid w:val="00A70BC1"/>
    <w:rsid w:val="00A70E0E"/>
    <w:rsid w:val="00A71091"/>
    <w:rsid w:val="00A718D1"/>
    <w:rsid w:val="00A71EDB"/>
    <w:rsid w:val="00A72440"/>
    <w:rsid w:val="00A72D6F"/>
    <w:rsid w:val="00A72DBD"/>
    <w:rsid w:val="00A72DEE"/>
    <w:rsid w:val="00A72E2B"/>
    <w:rsid w:val="00A73265"/>
    <w:rsid w:val="00A73453"/>
    <w:rsid w:val="00A73AA5"/>
    <w:rsid w:val="00A7456D"/>
    <w:rsid w:val="00A746EC"/>
    <w:rsid w:val="00A7485D"/>
    <w:rsid w:val="00A74C8E"/>
    <w:rsid w:val="00A74CC0"/>
    <w:rsid w:val="00A74CDC"/>
    <w:rsid w:val="00A75671"/>
    <w:rsid w:val="00A75B8B"/>
    <w:rsid w:val="00A76122"/>
    <w:rsid w:val="00A76284"/>
    <w:rsid w:val="00A763EA"/>
    <w:rsid w:val="00A763F6"/>
    <w:rsid w:val="00A766C6"/>
    <w:rsid w:val="00A76BC0"/>
    <w:rsid w:val="00A77CAD"/>
    <w:rsid w:val="00A8012E"/>
    <w:rsid w:val="00A8047A"/>
    <w:rsid w:val="00A80519"/>
    <w:rsid w:val="00A8097A"/>
    <w:rsid w:val="00A80DA5"/>
    <w:rsid w:val="00A82872"/>
    <w:rsid w:val="00A82ECA"/>
    <w:rsid w:val="00A83453"/>
    <w:rsid w:val="00A83B14"/>
    <w:rsid w:val="00A8415D"/>
    <w:rsid w:val="00A841DA"/>
    <w:rsid w:val="00A844DB"/>
    <w:rsid w:val="00A85691"/>
    <w:rsid w:val="00A8598F"/>
    <w:rsid w:val="00A859C5"/>
    <w:rsid w:val="00A85B85"/>
    <w:rsid w:val="00A85C87"/>
    <w:rsid w:val="00A85FCD"/>
    <w:rsid w:val="00A8623B"/>
    <w:rsid w:val="00A86526"/>
    <w:rsid w:val="00A87544"/>
    <w:rsid w:val="00A87A38"/>
    <w:rsid w:val="00A90145"/>
    <w:rsid w:val="00A90231"/>
    <w:rsid w:val="00A90473"/>
    <w:rsid w:val="00A904C2"/>
    <w:rsid w:val="00A91017"/>
    <w:rsid w:val="00A916C6"/>
    <w:rsid w:val="00A91812"/>
    <w:rsid w:val="00A91BD7"/>
    <w:rsid w:val="00A91EFA"/>
    <w:rsid w:val="00A92113"/>
    <w:rsid w:val="00A92BF9"/>
    <w:rsid w:val="00A92D0E"/>
    <w:rsid w:val="00A933A5"/>
    <w:rsid w:val="00A939B6"/>
    <w:rsid w:val="00A93F01"/>
    <w:rsid w:val="00A94D73"/>
    <w:rsid w:val="00A9519B"/>
    <w:rsid w:val="00A9568C"/>
    <w:rsid w:val="00A95DBB"/>
    <w:rsid w:val="00A961D4"/>
    <w:rsid w:val="00A964C1"/>
    <w:rsid w:val="00A9652E"/>
    <w:rsid w:val="00A96583"/>
    <w:rsid w:val="00A96733"/>
    <w:rsid w:val="00A96B1E"/>
    <w:rsid w:val="00A96B80"/>
    <w:rsid w:val="00A970F6"/>
    <w:rsid w:val="00A971F1"/>
    <w:rsid w:val="00A9771B"/>
    <w:rsid w:val="00A97F97"/>
    <w:rsid w:val="00A97FAC"/>
    <w:rsid w:val="00AA00BD"/>
    <w:rsid w:val="00AA3CF9"/>
    <w:rsid w:val="00AA40DE"/>
    <w:rsid w:val="00AA47FC"/>
    <w:rsid w:val="00AA48E0"/>
    <w:rsid w:val="00AA4C56"/>
    <w:rsid w:val="00AA4E3B"/>
    <w:rsid w:val="00AA5314"/>
    <w:rsid w:val="00AA5598"/>
    <w:rsid w:val="00AA57A5"/>
    <w:rsid w:val="00AA66CE"/>
    <w:rsid w:val="00AA6930"/>
    <w:rsid w:val="00AA6CA4"/>
    <w:rsid w:val="00AA6D5B"/>
    <w:rsid w:val="00AA7091"/>
    <w:rsid w:val="00AA70D1"/>
    <w:rsid w:val="00AA713F"/>
    <w:rsid w:val="00AB00F0"/>
    <w:rsid w:val="00AB0A4D"/>
    <w:rsid w:val="00AB0A94"/>
    <w:rsid w:val="00AB0D2F"/>
    <w:rsid w:val="00AB0E53"/>
    <w:rsid w:val="00AB1028"/>
    <w:rsid w:val="00AB158D"/>
    <w:rsid w:val="00AB1965"/>
    <w:rsid w:val="00AB1CC2"/>
    <w:rsid w:val="00AB204D"/>
    <w:rsid w:val="00AB3058"/>
    <w:rsid w:val="00AB3084"/>
    <w:rsid w:val="00AB3142"/>
    <w:rsid w:val="00AB3303"/>
    <w:rsid w:val="00AB3618"/>
    <w:rsid w:val="00AB4244"/>
    <w:rsid w:val="00AB433B"/>
    <w:rsid w:val="00AB46F9"/>
    <w:rsid w:val="00AB4A02"/>
    <w:rsid w:val="00AB52CC"/>
    <w:rsid w:val="00AB53D3"/>
    <w:rsid w:val="00AB5C11"/>
    <w:rsid w:val="00AB5DEB"/>
    <w:rsid w:val="00AB617D"/>
    <w:rsid w:val="00AB62DC"/>
    <w:rsid w:val="00AB64FE"/>
    <w:rsid w:val="00AB66B3"/>
    <w:rsid w:val="00AB672B"/>
    <w:rsid w:val="00AB6CAE"/>
    <w:rsid w:val="00AB713D"/>
    <w:rsid w:val="00AB76F8"/>
    <w:rsid w:val="00AB776F"/>
    <w:rsid w:val="00AB7D40"/>
    <w:rsid w:val="00AC0338"/>
    <w:rsid w:val="00AC0730"/>
    <w:rsid w:val="00AC0A27"/>
    <w:rsid w:val="00AC1789"/>
    <w:rsid w:val="00AC18C7"/>
    <w:rsid w:val="00AC1CDB"/>
    <w:rsid w:val="00AC1D0C"/>
    <w:rsid w:val="00AC2197"/>
    <w:rsid w:val="00AC2A86"/>
    <w:rsid w:val="00AC401A"/>
    <w:rsid w:val="00AC422D"/>
    <w:rsid w:val="00AC47FA"/>
    <w:rsid w:val="00AC4904"/>
    <w:rsid w:val="00AC49AA"/>
    <w:rsid w:val="00AC4B1D"/>
    <w:rsid w:val="00AC55CC"/>
    <w:rsid w:val="00AC55FD"/>
    <w:rsid w:val="00AC5A7F"/>
    <w:rsid w:val="00AC5A92"/>
    <w:rsid w:val="00AC5AD7"/>
    <w:rsid w:val="00AC5FD1"/>
    <w:rsid w:val="00AC623B"/>
    <w:rsid w:val="00AC64E6"/>
    <w:rsid w:val="00AC6502"/>
    <w:rsid w:val="00AC6649"/>
    <w:rsid w:val="00AC66C1"/>
    <w:rsid w:val="00AC6C44"/>
    <w:rsid w:val="00AC74D2"/>
    <w:rsid w:val="00AC78E3"/>
    <w:rsid w:val="00AC7933"/>
    <w:rsid w:val="00AC7A8C"/>
    <w:rsid w:val="00AC7BB7"/>
    <w:rsid w:val="00AC7BC8"/>
    <w:rsid w:val="00AD00C5"/>
    <w:rsid w:val="00AD03FB"/>
    <w:rsid w:val="00AD1629"/>
    <w:rsid w:val="00AD1CEA"/>
    <w:rsid w:val="00AD1D41"/>
    <w:rsid w:val="00AD1FC2"/>
    <w:rsid w:val="00AD232B"/>
    <w:rsid w:val="00AD24AA"/>
    <w:rsid w:val="00AD2963"/>
    <w:rsid w:val="00AD325B"/>
    <w:rsid w:val="00AD3651"/>
    <w:rsid w:val="00AD3CB4"/>
    <w:rsid w:val="00AD3D71"/>
    <w:rsid w:val="00AD4947"/>
    <w:rsid w:val="00AD5BD4"/>
    <w:rsid w:val="00AD6599"/>
    <w:rsid w:val="00AD6E87"/>
    <w:rsid w:val="00AD749E"/>
    <w:rsid w:val="00AD757A"/>
    <w:rsid w:val="00AD7755"/>
    <w:rsid w:val="00AD7EEA"/>
    <w:rsid w:val="00AE000D"/>
    <w:rsid w:val="00AE0665"/>
    <w:rsid w:val="00AE1806"/>
    <w:rsid w:val="00AE199A"/>
    <w:rsid w:val="00AE2291"/>
    <w:rsid w:val="00AE2937"/>
    <w:rsid w:val="00AE2E6E"/>
    <w:rsid w:val="00AE3241"/>
    <w:rsid w:val="00AE3702"/>
    <w:rsid w:val="00AE3A01"/>
    <w:rsid w:val="00AE4018"/>
    <w:rsid w:val="00AE4947"/>
    <w:rsid w:val="00AE4F0E"/>
    <w:rsid w:val="00AE50FF"/>
    <w:rsid w:val="00AE5D1D"/>
    <w:rsid w:val="00AE60FD"/>
    <w:rsid w:val="00AE657A"/>
    <w:rsid w:val="00AE6F5C"/>
    <w:rsid w:val="00AE7132"/>
    <w:rsid w:val="00AE76C2"/>
    <w:rsid w:val="00AE79CD"/>
    <w:rsid w:val="00AF0033"/>
    <w:rsid w:val="00AF0094"/>
    <w:rsid w:val="00AF022B"/>
    <w:rsid w:val="00AF1141"/>
    <w:rsid w:val="00AF12CE"/>
    <w:rsid w:val="00AF1D1F"/>
    <w:rsid w:val="00AF20D0"/>
    <w:rsid w:val="00AF30F8"/>
    <w:rsid w:val="00AF31B9"/>
    <w:rsid w:val="00AF32CA"/>
    <w:rsid w:val="00AF34C4"/>
    <w:rsid w:val="00AF352C"/>
    <w:rsid w:val="00AF38DD"/>
    <w:rsid w:val="00AF3EB6"/>
    <w:rsid w:val="00AF41A5"/>
    <w:rsid w:val="00AF42BB"/>
    <w:rsid w:val="00AF4983"/>
    <w:rsid w:val="00AF4AE6"/>
    <w:rsid w:val="00AF4D64"/>
    <w:rsid w:val="00AF4F11"/>
    <w:rsid w:val="00AF539E"/>
    <w:rsid w:val="00AF5505"/>
    <w:rsid w:val="00AF57D2"/>
    <w:rsid w:val="00AF5930"/>
    <w:rsid w:val="00AF5D2A"/>
    <w:rsid w:val="00AF7236"/>
    <w:rsid w:val="00AF735D"/>
    <w:rsid w:val="00AF754F"/>
    <w:rsid w:val="00B001D3"/>
    <w:rsid w:val="00B00600"/>
    <w:rsid w:val="00B009E5"/>
    <w:rsid w:val="00B00A04"/>
    <w:rsid w:val="00B0158E"/>
    <w:rsid w:val="00B01657"/>
    <w:rsid w:val="00B01686"/>
    <w:rsid w:val="00B0201E"/>
    <w:rsid w:val="00B026A5"/>
    <w:rsid w:val="00B02A86"/>
    <w:rsid w:val="00B02C4F"/>
    <w:rsid w:val="00B02E9E"/>
    <w:rsid w:val="00B03227"/>
    <w:rsid w:val="00B03387"/>
    <w:rsid w:val="00B03828"/>
    <w:rsid w:val="00B038F2"/>
    <w:rsid w:val="00B039E8"/>
    <w:rsid w:val="00B03C15"/>
    <w:rsid w:val="00B03C82"/>
    <w:rsid w:val="00B0410D"/>
    <w:rsid w:val="00B04C32"/>
    <w:rsid w:val="00B04CC8"/>
    <w:rsid w:val="00B04FC0"/>
    <w:rsid w:val="00B051FF"/>
    <w:rsid w:val="00B05A1B"/>
    <w:rsid w:val="00B05AA0"/>
    <w:rsid w:val="00B05D3C"/>
    <w:rsid w:val="00B06463"/>
    <w:rsid w:val="00B06986"/>
    <w:rsid w:val="00B06B4D"/>
    <w:rsid w:val="00B06F03"/>
    <w:rsid w:val="00B06F68"/>
    <w:rsid w:val="00B06F85"/>
    <w:rsid w:val="00B070FE"/>
    <w:rsid w:val="00B0791A"/>
    <w:rsid w:val="00B07AFC"/>
    <w:rsid w:val="00B108CB"/>
    <w:rsid w:val="00B10B52"/>
    <w:rsid w:val="00B11263"/>
    <w:rsid w:val="00B1130B"/>
    <w:rsid w:val="00B12301"/>
    <w:rsid w:val="00B12C24"/>
    <w:rsid w:val="00B12EC2"/>
    <w:rsid w:val="00B13038"/>
    <w:rsid w:val="00B13147"/>
    <w:rsid w:val="00B138E4"/>
    <w:rsid w:val="00B1396E"/>
    <w:rsid w:val="00B13976"/>
    <w:rsid w:val="00B13ADE"/>
    <w:rsid w:val="00B142D1"/>
    <w:rsid w:val="00B145DC"/>
    <w:rsid w:val="00B14E31"/>
    <w:rsid w:val="00B151EA"/>
    <w:rsid w:val="00B15E55"/>
    <w:rsid w:val="00B16750"/>
    <w:rsid w:val="00B16BE7"/>
    <w:rsid w:val="00B16D05"/>
    <w:rsid w:val="00B1732F"/>
    <w:rsid w:val="00B1742A"/>
    <w:rsid w:val="00B17821"/>
    <w:rsid w:val="00B17F48"/>
    <w:rsid w:val="00B202DD"/>
    <w:rsid w:val="00B205B2"/>
    <w:rsid w:val="00B20632"/>
    <w:rsid w:val="00B20815"/>
    <w:rsid w:val="00B20BC5"/>
    <w:rsid w:val="00B20EBC"/>
    <w:rsid w:val="00B21023"/>
    <w:rsid w:val="00B21D5F"/>
    <w:rsid w:val="00B21E37"/>
    <w:rsid w:val="00B21EFD"/>
    <w:rsid w:val="00B22148"/>
    <w:rsid w:val="00B223B3"/>
    <w:rsid w:val="00B225C4"/>
    <w:rsid w:val="00B22B98"/>
    <w:rsid w:val="00B232B6"/>
    <w:rsid w:val="00B232EB"/>
    <w:rsid w:val="00B239DC"/>
    <w:rsid w:val="00B24D44"/>
    <w:rsid w:val="00B2502A"/>
    <w:rsid w:val="00B2533B"/>
    <w:rsid w:val="00B25ADF"/>
    <w:rsid w:val="00B25AE2"/>
    <w:rsid w:val="00B25AFD"/>
    <w:rsid w:val="00B25EF3"/>
    <w:rsid w:val="00B264AE"/>
    <w:rsid w:val="00B26A58"/>
    <w:rsid w:val="00B26C47"/>
    <w:rsid w:val="00B30081"/>
    <w:rsid w:val="00B305AD"/>
    <w:rsid w:val="00B30874"/>
    <w:rsid w:val="00B30BD8"/>
    <w:rsid w:val="00B3115A"/>
    <w:rsid w:val="00B31542"/>
    <w:rsid w:val="00B31C66"/>
    <w:rsid w:val="00B31CCB"/>
    <w:rsid w:val="00B32517"/>
    <w:rsid w:val="00B3262D"/>
    <w:rsid w:val="00B32E51"/>
    <w:rsid w:val="00B3334F"/>
    <w:rsid w:val="00B33422"/>
    <w:rsid w:val="00B337BF"/>
    <w:rsid w:val="00B33906"/>
    <w:rsid w:val="00B34228"/>
    <w:rsid w:val="00B34265"/>
    <w:rsid w:val="00B342D2"/>
    <w:rsid w:val="00B34AB2"/>
    <w:rsid w:val="00B34B24"/>
    <w:rsid w:val="00B34D97"/>
    <w:rsid w:val="00B35493"/>
    <w:rsid w:val="00B3585F"/>
    <w:rsid w:val="00B36007"/>
    <w:rsid w:val="00B36106"/>
    <w:rsid w:val="00B3632B"/>
    <w:rsid w:val="00B36497"/>
    <w:rsid w:val="00B36672"/>
    <w:rsid w:val="00B367A1"/>
    <w:rsid w:val="00B36C9E"/>
    <w:rsid w:val="00B371F6"/>
    <w:rsid w:val="00B3735E"/>
    <w:rsid w:val="00B37657"/>
    <w:rsid w:val="00B37CA4"/>
    <w:rsid w:val="00B4066B"/>
    <w:rsid w:val="00B4071C"/>
    <w:rsid w:val="00B40FE8"/>
    <w:rsid w:val="00B419E5"/>
    <w:rsid w:val="00B41CC4"/>
    <w:rsid w:val="00B41EE4"/>
    <w:rsid w:val="00B42151"/>
    <w:rsid w:val="00B424D3"/>
    <w:rsid w:val="00B42ACF"/>
    <w:rsid w:val="00B438C2"/>
    <w:rsid w:val="00B44086"/>
    <w:rsid w:val="00B446B5"/>
    <w:rsid w:val="00B448F7"/>
    <w:rsid w:val="00B44A75"/>
    <w:rsid w:val="00B44B07"/>
    <w:rsid w:val="00B44DC7"/>
    <w:rsid w:val="00B44FC9"/>
    <w:rsid w:val="00B45084"/>
    <w:rsid w:val="00B45323"/>
    <w:rsid w:val="00B45C73"/>
    <w:rsid w:val="00B46263"/>
    <w:rsid w:val="00B46596"/>
    <w:rsid w:val="00B46B6D"/>
    <w:rsid w:val="00B470B5"/>
    <w:rsid w:val="00B4762F"/>
    <w:rsid w:val="00B47ABA"/>
    <w:rsid w:val="00B5040E"/>
    <w:rsid w:val="00B50EBC"/>
    <w:rsid w:val="00B5281D"/>
    <w:rsid w:val="00B52C48"/>
    <w:rsid w:val="00B52E95"/>
    <w:rsid w:val="00B533A9"/>
    <w:rsid w:val="00B536F5"/>
    <w:rsid w:val="00B53B94"/>
    <w:rsid w:val="00B53F2D"/>
    <w:rsid w:val="00B53FF4"/>
    <w:rsid w:val="00B542AD"/>
    <w:rsid w:val="00B543CF"/>
    <w:rsid w:val="00B54E8A"/>
    <w:rsid w:val="00B55646"/>
    <w:rsid w:val="00B55B05"/>
    <w:rsid w:val="00B55D33"/>
    <w:rsid w:val="00B55F20"/>
    <w:rsid w:val="00B5607A"/>
    <w:rsid w:val="00B5654D"/>
    <w:rsid w:val="00B56E6B"/>
    <w:rsid w:val="00B5744F"/>
    <w:rsid w:val="00B575E1"/>
    <w:rsid w:val="00B57662"/>
    <w:rsid w:val="00B57997"/>
    <w:rsid w:val="00B604F6"/>
    <w:rsid w:val="00B60835"/>
    <w:rsid w:val="00B60C77"/>
    <w:rsid w:val="00B6150F"/>
    <w:rsid w:val="00B61513"/>
    <w:rsid w:val="00B6258A"/>
    <w:rsid w:val="00B62861"/>
    <w:rsid w:val="00B629F1"/>
    <w:rsid w:val="00B62AC5"/>
    <w:rsid w:val="00B63174"/>
    <w:rsid w:val="00B639C3"/>
    <w:rsid w:val="00B63A3C"/>
    <w:rsid w:val="00B63AAB"/>
    <w:rsid w:val="00B6485B"/>
    <w:rsid w:val="00B64CB3"/>
    <w:rsid w:val="00B64E41"/>
    <w:rsid w:val="00B652C5"/>
    <w:rsid w:val="00B65754"/>
    <w:rsid w:val="00B663C6"/>
    <w:rsid w:val="00B6644F"/>
    <w:rsid w:val="00B664F8"/>
    <w:rsid w:val="00B66C16"/>
    <w:rsid w:val="00B66C8D"/>
    <w:rsid w:val="00B673FB"/>
    <w:rsid w:val="00B67415"/>
    <w:rsid w:val="00B678F9"/>
    <w:rsid w:val="00B67F0A"/>
    <w:rsid w:val="00B7021F"/>
    <w:rsid w:val="00B7088D"/>
    <w:rsid w:val="00B70B92"/>
    <w:rsid w:val="00B710B7"/>
    <w:rsid w:val="00B71449"/>
    <w:rsid w:val="00B71559"/>
    <w:rsid w:val="00B72665"/>
    <w:rsid w:val="00B73B33"/>
    <w:rsid w:val="00B73FE6"/>
    <w:rsid w:val="00B7402B"/>
    <w:rsid w:val="00B740E1"/>
    <w:rsid w:val="00B74E07"/>
    <w:rsid w:val="00B751AB"/>
    <w:rsid w:val="00B75299"/>
    <w:rsid w:val="00B75624"/>
    <w:rsid w:val="00B75FD1"/>
    <w:rsid w:val="00B7667C"/>
    <w:rsid w:val="00B76A0F"/>
    <w:rsid w:val="00B76D93"/>
    <w:rsid w:val="00B76EC6"/>
    <w:rsid w:val="00B774B4"/>
    <w:rsid w:val="00B7757A"/>
    <w:rsid w:val="00B775F6"/>
    <w:rsid w:val="00B77A57"/>
    <w:rsid w:val="00B77FD4"/>
    <w:rsid w:val="00B801AD"/>
    <w:rsid w:val="00B801FE"/>
    <w:rsid w:val="00B807C1"/>
    <w:rsid w:val="00B8159B"/>
    <w:rsid w:val="00B81776"/>
    <w:rsid w:val="00B81794"/>
    <w:rsid w:val="00B817A8"/>
    <w:rsid w:val="00B81FC5"/>
    <w:rsid w:val="00B82153"/>
    <w:rsid w:val="00B82178"/>
    <w:rsid w:val="00B8217F"/>
    <w:rsid w:val="00B82FA5"/>
    <w:rsid w:val="00B83034"/>
    <w:rsid w:val="00B835A7"/>
    <w:rsid w:val="00B837A0"/>
    <w:rsid w:val="00B837CB"/>
    <w:rsid w:val="00B83831"/>
    <w:rsid w:val="00B83C6E"/>
    <w:rsid w:val="00B83E4D"/>
    <w:rsid w:val="00B852B3"/>
    <w:rsid w:val="00B86309"/>
    <w:rsid w:val="00B86AEC"/>
    <w:rsid w:val="00B86B1D"/>
    <w:rsid w:val="00B86FF3"/>
    <w:rsid w:val="00B87051"/>
    <w:rsid w:val="00B87500"/>
    <w:rsid w:val="00B876B3"/>
    <w:rsid w:val="00B87B5B"/>
    <w:rsid w:val="00B87C9E"/>
    <w:rsid w:val="00B87F4E"/>
    <w:rsid w:val="00B90535"/>
    <w:rsid w:val="00B90634"/>
    <w:rsid w:val="00B9064D"/>
    <w:rsid w:val="00B90725"/>
    <w:rsid w:val="00B91043"/>
    <w:rsid w:val="00B92120"/>
    <w:rsid w:val="00B927AA"/>
    <w:rsid w:val="00B92B56"/>
    <w:rsid w:val="00B92ED8"/>
    <w:rsid w:val="00B93358"/>
    <w:rsid w:val="00B936A6"/>
    <w:rsid w:val="00B93834"/>
    <w:rsid w:val="00B939A0"/>
    <w:rsid w:val="00B93B64"/>
    <w:rsid w:val="00B9445B"/>
    <w:rsid w:val="00B94710"/>
    <w:rsid w:val="00B94F91"/>
    <w:rsid w:val="00B955D2"/>
    <w:rsid w:val="00B95E23"/>
    <w:rsid w:val="00B96343"/>
    <w:rsid w:val="00B96D79"/>
    <w:rsid w:val="00B96F5C"/>
    <w:rsid w:val="00B974D8"/>
    <w:rsid w:val="00BA008B"/>
    <w:rsid w:val="00BA01F7"/>
    <w:rsid w:val="00BA04B7"/>
    <w:rsid w:val="00BA094E"/>
    <w:rsid w:val="00BA15D1"/>
    <w:rsid w:val="00BA1657"/>
    <w:rsid w:val="00BA1822"/>
    <w:rsid w:val="00BA1F77"/>
    <w:rsid w:val="00BA212F"/>
    <w:rsid w:val="00BA21D2"/>
    <w:rsid w:val="00BA2C18"/>
    <w:rsid w:val="00BA2FBE"/>
    <w:rsid w:val="00BA3B0C"/>
    <w:rsid w:val="00BA42FB"/>
    <w:rsid w:val="00BA454E"/>
    <w:rsid w:val="00BA4D8F"/>
    <w:rsid w:val="00BA4DB1"/>
    <w:rsid w:val="00BA50CE"/>
    <w:rsid w:val="00BA57D5"/>
    <w:rsid w:val="00BA59FA"/>
    <w:rsid w:val="00BA6093"/>
    <w:rsid w:val="00BA6411"/>
    <w:rsid w:val="00BA69BA"/>
    <w:rsid w:val="00BA6B1A"/>
    <w:rsid w:val="00BA729F"/>
    <w:rsid w:val="00BA7339"/>
    <w:rsid w:val="00BA7761"/>
    <w:rsid w:val="00BA7813"/>
    <w:rsid w:val="00BA7CA5"/>
    <w:rsid w:val="00BA7DAA"/>
    <w:rsid w:val="00BA7DBE"/>
    <w:rsid w:val="00BB0044"/>
    <w:rsid w:val="00BB02BD"/>
    <w:rsid w:val="00BB0463"/>
    <w:rsid w:val="00BB1105"/>
    <w:rsid w:val="00BB12C4"/>
    <w:rsid w:val="00BB173B"/>
    <w:rsid w:val="00BB1770"/>
    <w:rsid w:val="00BB18F4"/>
    <w:rsid w:val="00BB1A62"/>
    <w:rsid w:val="00BB1DEC"/>
    <w:rsid w:val="00BB2B24"/>
    <w:rsid w:val="00BB2B3F"/>
    <w:rsid w:val="00BB2E28"/>
    <w:rsid w:val="00BB2EAC"/>
    <w:rsid w:val="00BB2EE6"/>
    <w:rsid w:val="00BB301D"/>
    <w:rsid w:val="00BB30E0"/>
    <w:rsid w:val="00BB3332"/>
    <w:rsid w:val="00BB34D2"/>
    <w:rsid w:val="00BB35CA"/>
    <w:rsid w:val="00BB3B43"/>
    <w:rsid w:val="00BB3CC6"/>
    <w:rsid w:val="00BB3D9B"/>
    <w:rsid w:val="00BB3F7C"/>
    <w:rsid w:val="00BB423E"/>
    <w:rsid w:val="00BB4278"/>
    <w:rsid w:val="00BB44AD"/>
    <w:rsid w:val="00BB48C1"/>
    <w:rsid w:val="00BB49CF"/>
    <w:rsid w:val="00BB4C4A"/>
    <w:rsid w:val="00BB5033"/>
    <w:rsid w:val="00BB5683"/>
    <w:rsid w:val="00BB66DB"/>
    <w:rsid w:val="00BB67C0"/>
    <w:rsid w:val="00BB6E96"/>
    <w:rsid w:val="00BB6FF8"/>
    <w:rsid w:val="00BB790E"/>
    <w:rsid w:val="00BC100B"/>
    <w:rsid w:val="00BC17FD"/>
    <w:rsid w:val="00BC1991"/>
    <w:rsid w:val="00BC267A"/>
    <w:rsid w:val="00BC275E"/>
    <w:rsid w:val="00BC27AB"/>
    <w:rsid w:val="00BC2851"/>
    <w:rsid w:val="00BC2929"/>
    <w:rsid w:val="00BC2AD7"/>
    <w:rsid w:val="00BC2B6C"/>
    <w:rsid w:val="00BC3DE3"/>
    <w:rsid w:val="00BC3F95"/>
    <w:rsid w:val="00BC47EE"/>
    <w:rsid w:val="00BC48FB"/>
    <w:rsid w:val="00BC4B1F"/>
    <w:rsid w:val="00BC4DAD"/>
    <w:rsid w:val="00BC4DB5"/>
    <w:rsid w:val="00BC4F86"/>
    <w:rsid w:val="00BC5C2D"/>
    <w:rsid w:val="00BC6177"/>
    <w:rsid w:val="00BC683B"/>
    <w:rsid w:val="00BC70CF"/>
    <w:rsid w:val="00BC76AA"/>
    <w:rsid w:val="00BC7889"/>
    <w:rsid w:val="00BD01AC"/>
    <w:rsid w:val="00BD0428"/>
    <w:rsid w:val="00BD075C"/>
    <w:rsid w:val="00BD089E"/>
    <w:rsid w:val="00BD0A47"/>
    <w:rsid w:val="00BD17EA"/>
    <w:rsid w:val="00BD20AE"/>
    <w:rsid w:val="00BD238C"/>
    <w:rsid w:val="00BD2FED"/>
    <w:rsid w:val="00BD3387"/>
    <w:rsid w:val="00BD3BA1"/>
    <w:rsid w:val="00BD3E99"/>
    <w:rsid w:val="00BD480B"/>
    <w:rsid w:val="00BD484C"/>
    <w:rsid w:val="00BD49D1"/>
    <w:rsid w:val="00BD4E8B"/>
    <w:rsid w:val="00BD5008"/>
    <w:rsid w:val="00BD51BF"/>
    <w:rsid w:val="00BD56CA"/>
    <w:rsid w:val="00BD5792"/>
    <w:rsid w:val="00BD6F33"/>
    <w:rsid w:val="00BD71C7"/>
    <w:rsid w:val="00BD7536"/>
    <w:rsid w:val="00BD75FE"/>
    <w:rsid w:val="00BD7900"/>
    <w:rsid w:val="00BD7DE0"/>
    <w:rsid w:val="00BE0523"/>
    <w:rsid w:val="00BE06FF"/>
    <w:rsid w:val="00BE0F3E"/>
    <w:rsid w:val="00BE1348"/>
    <w:rsid w:val="00BE1527"/>
    <w:rsid w:val="00BE1573"/>
    <w:rsid w:val="00BE1723"/>
    <w:rsid w:val="00BE1ADB"/>
    <w:rsid w:val="00BE1E1A"/>
    <w:rsid w:val="00BE1E6B"/>
    <w:rsid w:val="00BE2419"/>
    <w:rsid w:val="00BE24FF"/>
    <w:rsid w:val="00BE30EA"/>
    <w:rsid w:val="00BE3670"/>
    <w:rsid w:val="00BE3A0B"/>
    <w:rsid w:val="00BE3EDE"/>
    <w:rsid w:val="00BE3FD7"/>
    <w:rsid w:val="00BE4074"/>
    <w:rsid w:val="00BE41F4"/>
    <w:rsid w:val="00BE5175"/>
    <w:rsid w:val="00BE527B"/>
    <w:rsid w:val="00BE628B"/>
    <w:rsid w:val="00BE6729"/>
    <w:rsid w:val="00BE6B93"/>
    <w:rsid w:val="00BE6DC7"/>
    <w:rsid w:val="00BE72ED"/>
    <w:rsid w:val="00BE7AF8"/>
    <w:rsid w:val="00BF01B8"/>
    <w:rsid w:val="00BF0604"/>
    <w:rsid w:val="00BF0A49"/>
    <w:rsid w:val="00BF11EA"/>
    <w:rsid w:val="00BF150D"/>
    <w:rsid w:val="00BF17E4"/>
    <w:rsid w:val="00BF255A"/>
    <w:rsid w:val="00BF2894"/>
    <w:rsid w:val="00BF2971"/>
    <w:rsid w:val="00BF2FF2"/>
    <w:rsid w:val="00BF3048"/>
    <w:rsid w:val="00BF314B"/>
    <w:rsid w:val="00BF3263"/>
    <w:rsid w:val="00BF3480"/>
    <w:rsid w:val="00BF397C"/>
    <w:rsid w:val="00BF3FA6"/>
    <w:rsid w:val="00BF4267"/>
    <w:rsid w:val="00BF480A"/>
    <w:rsid w:val="00BF4C16"/>
    <w:rsid w:val="00BF4ECE"/>
    <w:rsid w:val="00BF51AB"/>
    <w:rsid w:val="00BF520D"/>
    <w:rsid w:val="00BF5F74"/>
    <w:rsid w:val="00BF666F"/>
    <w:rsid w:val="00BF690E"/>
    <w:rsid w:val="00BF6D58"/>
    <w:rsid w:val="00BF72BE"/>
    <w:rsid w:val="00BF746B"/>
    <w:rsid w:val="00BF76C9"/>
    <w:rsid w:val="00C00926"/>
    <w:rsid w:val="00C009C9"/>
    <w:rsid w:val="00C01391"/>
    <w:rsid w:val="00C0158D"/>
    <w:rsid w:val="00C02927"/>
    <w:rsid w:val="00C02C60"/>
    <w:rsid w:val="00C03215"/>
    <w:rsid w:val="00C03B78"/>
    <w:rsid w:val="00C040FF"/>
    <w:rsid w:val="00C0450E"/>
    <w:rsid w:val="00C04A98"/>
    <w:rsid w:val="00C04C06"/>
    <w:rsid w:val="00C04F79"/>
    <w:rsid w:val="00C04FBC"/>
    <w:rsid w:val="00C0509A"/>
    <w:rsid w:val="00C053C3"/>
    <w:rsid w:val="00C0573C"/>
    <w:rsid w:val="00C059FC"/>
    <w:rsid w:val="00C07080"/>
    <w:rsid w:val="00C07231"/>
    <w:rsid w:val="00C07474"/>
    <w:rsid w:val="00C07945"/>
    <w:rsid w:val="00C07A3C"/>
    <w:rsid w:val="00C07F66"/>
    <w:rsid w:val="00C10FE8"/>
    <w:rsid w:val="00C1125A"/>
    <w:rsid w:val="00C1233C"/>
    <w:rsid w:val="00C128F2"/>
    <w:rsid w:val="00C129AC"/>
    <w:rsid w:val="00C12A79"/>
    <w:rsid w:val="00C1321F"/>
    <w:rsid w:val="00C1322E"/>
    <w:rsid w:val="00C13348"/>
    <w:rsid w:val="00C13393"/>
    <w:rsid w:val="00C13DB5"/>
    <w:rsid w:val="00C13DD4"/>
    <w:rsid w:val="00C1447C"/>
    <w:rsid w:val="00C144E4"/>
    <w:rsid w:val="00C14841"/>
    <w:rsid w:val="00C1507E"/>
    <w:rsid w:val="00C15204"/>
    <w:rsid w:val="00C15486"/>
    <w:rsid w:val="00C15C4D"/>
    <w:rsid w:val="00C15DA8"/>
    <w:rsid w:val="00C15DEF"/>
    <w:rsid w:val="00C169DC"/>
    <w:rsid w:val="00C16E53"/>
    <w:rsid w:val="00C16FC3"/>
    <w:rsid w:val="00C17112"/>
    <w:rsid w:val="00C17408"/>
    <w:rsid w:val="00C17768"/>
    <w:rsid w:val="00C17D7E"/>
    <w:rsid w:val="00C2045E"/>
    <w:rsid w:val="00C20575"/>
    <w:rsid w:val="00C21432"/>
    <w:rsid w:val="00C21B76"/>
    <w:rsid w:val="00C21EE4"/>
    <w:rsid w:val="00C221E1"/>
    <w:rsid w:val="00C22221"/>
    <w:rsid w:val="00C22390"/>
    <w:rsid w:val="00C223D5"/>
    <w:rsid w:val="00C22B23"/>
    <w:rsid w:val="00C22ECB"/>
    <w:rsid w:val="00C23690"/>
    <w:rsid w:val="00C24190"/>
    <w:rsid w:val="00C246B8"/>
    <w:rsid w:val="00C247CD"/>
    <w:rsid w:val="00C24B86"/>
    <w:rsid w:val="00C24D7B"/>
    <w:rsid w:val="00C24DC1"/>
    <w:rsid w:val="00C25BA4"/>
    <w:rsid w:val="00C25E3E"/>
    <w:rsid w:val="00C26054"/>
    <w:rsid w:val="00C261FA"/>
    <w:rsid w:val="00C2620B"/>
    <w:rsid w:val="00C262D2"/>
    <w:rsid w:val="00C2636E"/>
    <w:rsid w:val="00C26964"/>
    <w:rsid w:val="00C26DD8"/>
    <w:rsid w:val="00C26E58"/>
    <w:rsid w:val="00C27276"/>
    <w:rsid w:val="00C27651"/>
    <w:rsid w:val="00C276B0"/>
    <w:rsid w:val="00C27731"/>
    <w:rsid w:val="00C27813"/>
    <w:rsid w:val="00C30473"/>
    <w:rsid w:val="00C30701"/>
    <w:rsid w:val="00C30753"/>
    <w:rsid w:val="00C3118B"/>
    <w:rsid w:val="00C313AE"/>
    <w:rsid w:val="00C314C6"/>
    <w:rsid w:val="00C31CC7"/>
    <w:rsid w:val="00C32FE8"/>
    <w:rsid w:val="00C33484"/>
    <w:rsid w:val="00C3375F"/>
    <w:rsid w:val="00C33E11"/>
    <w:rsid w:val="00C34008"/>
    <w:rsid w:val="00C34B37"/>
    <w:rsid w:val="00C351E4"/>
    <w:rsid w:val="00C353CA"/>
    <w:rsid w:val="00C35B03"/>
    <w:rsid w:val="00C35B90"/>
    <w:rsid w:val="00C35E97"/>
    <w:rsid w:val="00C3653C"/>
    <w:rsid w:val="00C36D2C"/>
    <w:rsid w:val="00C37083"/>
    <w:rsid w:val="00C3795B"/>
    <w:rsid w:val="00C402C9"/>
    <w:rsid w:val="00C4036C"/>
    <w:rsid w:val="00C4047A"/>
    <w:rsid w:val="00C405BB"/>
    <w:rsid w:val="00C40B4F"/>
    <w:rsid w:val="00C40C3C"/>
    <w:rsid w:val="00C41424"/>
    <w:rsid w:val="00C41C19"/>
    <w:rsid w:val="00C41E84"/>
    <w:rsid w:val="00C41F06"/>
    <w:rsid w:val="00C41F4F"/>
    <w:rsid w:val="00C41F65"/>
    <w:rsid w:val="00C42756"/>
    <w:rsid w:val="00C42934"/>
    <w:rsid w:val="00C42A59"/>
    <w:rsid w:val="00C42AE1"/>
    <w:rsid w:val="00C42EA8"/>
    <w:rsid w:val="00C4305A"/>
    <w:rsid w:val="00C4318B"/>
    <w:rsid w:val="00C4330B"/>
    <w:rsid w:val="00C44022"/>
    <w:rsid w:val="00C441D2"/>
    <w:rsid w:val="00C446B3"/>
    <w:rsid w:val="00C44B22"/>
    <w:rsid w:val="00C45519"/>
    <w:rsid w:val="00C45A15"/>
    <w:rsid w:val="00C45F86"/>
    <w:rsid w:val="00C46665"/>
    <w:rsid w:val="00C46775"/>
    <w:rsid w:val="00C47028"/>
    <w:rsid w:val="00C47154"/>
    <w:rsid w:val="00C5129E"/>
    <w:rsid w:val="00C51EE1"/>
    <w:rsid w:val="00C52754"/>
    <w:rsid w:val="00C52782"/>
    <w:rsid w:val="00C52A7C"/>
    <w:rsid w:val="00C53163"/>
    <w:rsid w:val="00C53651"/>
    <w:rsid w:val="00C537F3"/>
    <w:rsid w:val="00C542AE"/>
    <w:rsid w:val="00C5435D"/>
    <w:rsid w:val="00C54437"/>
    <w:rsid w:val="00C54615"/>
    <w:rsid w:val="00C54C0C"/>
    <w:rsid w:val="00C54DE6"/>
    <w:rsid w:val="00C55863"/>
    <w:rsid w:val="00C55E8C"/>
    <w:rsid w:val="00C55F85"/>
    <w:rsid w:val="00C569BB"/>
    <w:rsid w:val="00C5715D"/>
    <w:rsid w:val="00C57212"/>
    <w:rsid w:val="00C5740C"/>
    <w:rsid w:val="00C57420"/>
    <w:rsid w:val="00C57795"/>
    <w:rsid w:val="00C57911"/>
    <w:rsid w:val="00C57D68"/>
    <w:rsid w:val="00C57F66"/>
    <w:rsid w:val="00C60465"/>
    <w:rsid w:val="00C6049D"/>
    <w:rsid w:val="00C606D1"/>
    <w:rsid w:val="00C60885"/>
    <w:rsid w:val="00C60DD5"/>
    <w:rsid w:val="00C6132B"/>
    <w:rsid w:val="00C61448"/>
    <w:rsid w:val="00C61AC3"/>
    <w:rsid w:val="00C61B84"/>
    <w:rsid w:val="00C61F81"/>
    <w:rsid w:val="00C621A1"/>
    <w:rsid w:val="00C628DC"/>
    <w:rsid w:val="00C62A6A"/>
    <w:rsid w:val="00C62C97"/>
    <w:rsid w:val="00C63056"/>
    <w:rsid w:val="00C63ADA"/>
    <w:rsid w:val="00C63C96"/>
    <w:rsid w:val="00C63DFE"/>
    <w:rsid w:val="00C64900"/>
    <w:rsid w:val="00C650E2"/>
    <w:rsid w:val="00C65411"/>
    <w:rsid w:val="00C654DC"/>
    <w:rsid w:val="00C6563A"/>
    <w:rsid w:val="00C65A20"/>
    <w:rsid w:val="00C65CBB"/>
    <w:rsid w:val="00C65DCA"/>
    <w:rsid w:val="00C6612E"/>
    <w:rsid w:val="00C6615F"/>
    <w:rsid w:val="00C66575"/>
    <w:rsid w:val="00C66B22"/>
    <w:rsid w:val="00C66C3C"/>
    <w:rsid w:val="00C67028"/>
    <w:rsid w:val="00C671BE"/>
    <w:rsid w:val="00C67968"/>
    <w:rsid w:val="00C67EBF"/>
    <w:rsid w:val="00C70233"/>
    <w:rsid w:val="00C7055E"/>
    <w:rsid w:val="00C7059B"/>
    <w:rsid w:val="00C705AA"/>
    <w:rsid w:val="00C70A59"/>
    <w:rsid w:val="00C70D37"/>
    <w:rsid w:val="00C7105C"/>
    <w:rsid w:val="00C714AD"/>
    <w:rsid w:val="00C71C29"/>
    <w:rsid w:val="00C71F92"/>
    <w:rsid w:val="00C7229C"/>
    <w:rsid w:val="00C7232E"/>
    <w:rsid w:val="00C7245A"/>
    <w:rsid w:val="00C72D0D"/>
    <w:rsid w:val="00C72E39"/>
    <w:rsid w:val="00C72E68"/>
    <w:rsid w:val="00C7357B"/>
    <w:rsid w:val="00C74083"/>
    <w:rsid w:val="00C740FA"/>
    <w:rsid w:val="00C747EC"/>
    <w:rsid w:val="00C7501C"/>
    <w:rsid w:val="00C75C06"/>
    <w:rsid w:val="00C75F4C"/>
    <w:rsid w:val="00C76A2D"/>
    <w:rsid w:val="00C77325"/>
    <w:rsid w:val="00C773AD"/>
    <w:rsid w:val="00C773F4"/>
    <w:rsid w:val="00C804D0"/>
    <w:rsid w:val="00C8093C"/>
    <w:rsid w:val="00C81231"/>
    <w:rsid w:val="00C8123C"/>
    <w:rsid w:val="00C817B8"/>
    <w:rsid w:val="00C81EBE"/>
    <w:rsid w:val="00C81EE0"/>
    <w:rsid w:val="00C81F4B"/>
    <w:rsid w:val="00C820D8"/>
    <w:rsid w:val="00C82FA3"/>
    <w:rsid w:val="00C8342A"/>
    <w:rsid w:val="00C83644"/>
    <w:rsid w:val="00C8384D"/>
    <w:rsid w:val="00C839EB"/>
    <w:rsid w:val="00C83A12"/>
    <w:rsid w:val="00C83FDD"/>
    <w:rsid w:val="00C841D3"/>
    <w:rsid w:val="00C843D7"/>
    <w:rsid w:val="00C85153"/>
    <w:rsid w:val="00C853F8"/>
    <w:rsid w:val="00C8546E"/>
    <w:rsid w:val="00C8571C"/>
    <w:rsid w:val="00C85954"/>
    <w:rsid w:val="00C85B18"/>
    <w:rsid w:val="00C861DD"/>
    <w:rsid w:val="00C86D6C"/>
    <w:rsid w:val="00C87169"/>
    <w:rsid w:val="00C8723A"/>
    <w:rsid w:val="00C873A3"/>
    <w:rsid w:val="00C874D9"/>
    <w:rsid w:val="00C87760"/>
    <w:rsid w:val="00C87807"/>
    <w:rsid w:val="00C87C76"/>
    <w:rsid w:val="00C90497"/>
    <w:rsid w:val="00C90974"/>
    <w:rsid w:val="00C91904"/>
    <w:rsid w:val="00C91D65"/>
    <w:rsid w:val="00C91E70"/>
    <w:rsid w:val="00C91E96"/>
    <w:rsid w:val="00C9291A"/>
    <w:rsid w:val="00C92B3B"/>
    <w:rsid w:val="00C92FFD"/>
    <w:rsid w:val="00C9355F"/>
    <w:rsid w:val="00C93614"/>
    <w:rsid w:val="00C9380E"/>
    <w:rsid w:val="00C93BD8"/>
    <w:rsid w:val="00C94071"/>
    <w:rsid w:val="00C941EF"/>
    <w:rsid w:val="00C94645"/>
    <w:rsid w:val="00C949D8"/>
    <w:rsid w:val="00C94A7C"/>
    <w:rsid w:val="00C958BF"/>
    <w:rsid w:val="00C96052"/>
    <w:rsid w:val="00C962F5"/>
    <w:rsid w:val="00C964CA"/>
    <w:rsid w:val="00C9690B"/>
    <w:rsid w:val="00C96AD7"/>
    <w:rsid w:val="00C96FD0"/>
    <w:rsid w:val="00C977CE"/>
    <w:rsid w:val="00C97997"/>
    <w:rsid w:val="00C97B2C"/>
    <w:rsid w:val="00C97D3A"/>
    <w:rsid w:val="00C97F0B"/>
    <w:rsid w:val="00CA0117"/>
    <w:rsid w:val="00CA020D"/>
    <w:rsid w:val="00CA0734"/>
    <w:rsid w:val="00CA0773"/>
    <w:rsid w:val="00CA07E8"/>
    <w:rsid w:val="00CA0A1D"/>
    <w:rsid w:val="00CA0A7D"/>
    <w:rsid w:val="00CA0D29"/>
    <w:rsid w:val="00CA0D81"/>
    <w:rsid w:val="00CA0EA5"/>
    <w:rsid w:val="00CA11A5"/>
    <w:rsid w:val="00CA14C6"/>
    <w:rsid w:val="00CA2470"/>
    <w:rsid w:val="00CA2549"/>
    <w:rsid w:val="00CA2BA6"/>
    <w:rsid w:val="00CA2D89"/>
    <w:rsid w:val="00CA3CD1"/>
    <w:rsid w:val="00CA3E6E"/>
    <w:rsid w:val="00CA49E1"/>
    <w:rsid w:val="00CA4BCE"/>
    <w:rsid w:val="00CA4D3D"/>
    <w:rsid w:val="00CA4D82"/>
    <w:rsid w:val="00CA537F"/>
    <w:rsid w:val="00CA553D"/>
    <w:rsid w:val="00CA5A33"/>
    <w:rsid w:val="00CA60D1"/>
    <w:rsid w:val="00CA6860"/>
    <w:rsid w:val="00CA6B92"/>
    <w:rsid w:val="00CA6DB3"/>
    <w:rsid w:val="00CA75BC"/>
    <w:rsid w:val="00CA7834"/>
    <w:rsid w:val="00CA7BED"/>
    <w:rsid w:val="00CA7F5B"/>
    <w:rsid w:val="00CB04B5"/>
    <w:rsid w:val="00CB092C"/>
    <w:rsid w:val="00CB0FF3"/>
    <w:rsid w:val="00CB1042"/>
    <w:rsid w:val="00CB154D"/>
    <w:rsid w:val="00CB190B"/>
    <w:rsid w:val="00CB1DAC"/>
    <w:rsid w:val="00CB2125"/>
    <w:rsid w:val="00CB2706"/>
    <w:rsid w:val="00CB3114"/>
    <w:rsid w:val="00CB3201"/>
    <w:rsid w:val="00CB34A4"/>
    <w:rsid w:val="00CB3C29"/>
    <w:rsid w:val="00CB3FC1"/>
    <w:rsid w:val="00CB45AE"/>
    <w:rsid w:val="00CB4959"/>
    <w:rsid w:val="00CB4A4D"/>
    <w:rsid w:val="00CB5040"/>
    <w:rsid w:val="00CB51A6"/>
    <w:rsid w:val="00CB5410"/>
    <w:rsid w:val="00CB566C"/>
    <w:rsid w:val="00CB5F97"/>
    <w:rsid w:val="00CB601A"/>
    <w:rsid w:val="00CB602A"/>
    <w:rsid w:val="00CB6535"/>
    <w:rsid w:val="00CB65DA"/>
    <w:rsid w:val="00CB68FD"/>
    <w:rsid w:val="00CB6DBD"/>
    <w:rsid w:val="00CB7113"/>
    <w:rsid w:val="00CB73BD"/>
    <w:rsid w:val="00CB7644"/>
    <w:rsid w:val="00CB7658"/>
    <w:rsid w:val="00CB77A5"/>
    <w:rsid w:val="00CB7F9C"/>
    <w:rsid w:val="00CC0010"/>
    <w:rsid w:val="00CC01C7"/>
    <w:rsid w:val="00CC0431"/>
    <w:rsid w:val="00CC04DD"/>
    <w:rsid w:val="00CC052B"/>
    <w:rsid w:val="00CC060C"/>
    <w:rsid w:val="00CC0866"/>
    <w:rsid w:val="00CC0980"/>
    <w:rsid w:val="00CC11AE"/>
    <w:rsid w:val="00CC1F9C"/>
    <w:rsid w:val="00CC218B"/>
    <w:rsid w:val="00CC24F7"/>
    <w:rsid w:val="00CC2505"/>
    <w:rsid w:val="00CC38A2"/>
    <w:rsid w:val="00CC46ED"/>
    <w:rsid w:val="00CC493D"/>
    <w:rsid w:val="00CC4A97"/>
    <w:rsid w:val="00CC4BB3"/>
    <w:rsid w:val="00CC4D2D"/>
    <w:rsid w:val="00CC4E95"/>
    <w:rsid w:val="00CC6065"/>
    <w:rsid w:val="00CC666C"/>
    <w:rsid w:val="00CC6A36"/>
    <w:rsid w:val="00CC6B71"/>
    <w:rsid w:val="00CC6E81"/>
    <w:rsid w:val="00CC7970"/>
    <w:rsid w:val="00CC7B95"/>
    <w:rsid w:val="00CD04A2"/>
    <w:rsid w:val="00CD04A7"/>
    <w:rsid w:val="00CD05E5"/>
    <w:rsid w:val="00CD0C57"/>
    <w:rsid w:val="00CD0F90"/>
    <w:rsid w:val="00CD1701"/>
    <w:rsid w:val="00CD21AB"/>
    <w:rsid w:val="00CD2419"/>
    <w:rsid w:val="00CD2505"/>
    <w:rsid w:val="00CD27F9"/>
    <w:rsid w:val="00CD2819"/>
    <w:rsid w:val="00CD3F4E"/>
    <w:rsid w:val="00CD414B"/>
    <w:rsid w:val="00CD4372"/>
    <w:rsid w:val="00CD444E"/>
    <w:rsid w:val="00CD6481"/>
    <w:rsid w:val="00CD6BAF"/>
    <w:rsid w:val="00CD7020"/>
    <w:rsid w:val="00CD77B6"/>
    <w:rsid w:val="00CE02A1"/>
    <w:rsid w:val="00CE0B6F"/>
    <w:rsid w:val="00CE0F3E"/>
    <w:rsid w:val="00CE111E"/>
    <w:rsid w:val="00CE132E"/>
    <w:rsid w:val="00CE137F"/>
    <w:rsid w:val="00CE13F6"/>
    <w:rsid w:val="00CE1699"/>
    <w:rsid w:val="00CE1713"/>
    <w:rsid w:val="00CE1812"/>
    <w:rsid w:val="00CE1DC1"/>
    <w:rsid w:val="00CE1DC7"/>
    <w:rsid w:val="00CE1DC9"/>
    <w:rsid w:val="00CE1E33"/>
    <w:rsid w:val="00CE259E"/>
    <w:rsid w:val="00CE2623"/>
    <w:rsid w:val="00CE26AA"/>
    <w:rsid w:val="00CE2798"/>
    <w:rsid w:val="00CE31BD"/>
    <w:rsid w:val="00CE348A"/>
    <w:rsid w:val="00CE35C5"/>
    <w:rsid w:val="00CE3E52"/>
    <w:rsid w:val="00CE4051"/>
    <w:rsid w:val="00CE47FE"/>
    <w:rsid w:val="00CE4B15"/>
    <w:rsid w:val="00CE4BF1"/>
    <w:rsid w:val="00CE4F56"/>
    <w:rsid w:val="00CE5CE1"/>
    <w:rsid w:val="00CE6101"/>
    <w:rsid w:val="00CE61BC"/>
    <w:rsid w:val="00CE6720"/>
    <w:rsid w:val="00CE6A96"/>
    <w:rsid w:val="00CE6ED0"/>
    <w:rsid w:val="00CE7390"/>
    <w:rsid w:val="00CE7711"/>
    <w:rsid w:val="00CF0491"/>
    <w:rsid w:val="00CF0A63"/>
    <w:rsid w:val="00CF0EBC"/>
    <w:rsid w:val="00CF10EE"/>
    <w:rsid w:val="00CF1710"/>
    <w:rsid w:val="00CF1F11"/>
    <w:rsid w:val="00CF1F77"/>
    <w:rsid w:val="00CF210B"/>
    <w:rsid w:val="00CF2713"/>
    <w:rsid w:val="00CF2863"/>
    <w:rsid w:val="00CF2CC4"/>
    <w:rsid w:val="00CF300E"/>
    <w:rsid w:val="00CF35E5"/>
    <w:rsid w:val="00CF3706"/>
    <w:rsid w:val="00CF3D17"/>
    <w:rsid w:val="00CF4522"/>
    <w:rsid w:val="00CF4BD7"/>
    <w:rsid w:val="00CF4C69"/>
    <w:rsid w:val="00CF4DB3"/>
    <w:rsid w:val="00CF4EF1"/>
    <w:rsid w:val="00CF56D5"/>
    <w:rsid w:val="00CF5756"/>
    <w:rsid w:val="00CF64F4"/>
    <w:rsid w:val="00CF661A"/>
    <w:rsid w:val="00CF75A7"/>
    <w:rsid w:val="00CF7B11"/>
    <w:rsid w:val="00CF7DEF"/>
    <w:rsid w:val="00CF7DFA"/>
    <w:rsid w:val="00D00082"/>
    <w:rsid w:val="00D0064E"/>
    <w:rsid w:val="00D008D6"/>
    <w:rsid w:val="00D00BC6"/>
    <w:rsid w:val="00D00DDF"/>
    <w:rsid w:val="00D01A9D"/>
    <w:rsid w:val="00D01BA9"/>
    <w:rsid w:val="00D02044"/>
    <w:rsid w:val="00D021DA"/>
    <w:rsid w:val="00D028C7"/>
    <w:rsid w:val="00D02AC0"/>
    <w:rsid w:val="00D02C75"/>
    <w:rsid w:val="00D03433"/>
    <w:rsid w:val="00D036C3"/>
    <w:rsid w:val="00D0371D"/>
    <w:rsid w:val="00D03959"/>
    <w:rsid w:val="00D03DF8"/>
    <w:rsid w:val="00D03E82"/>
    <w:rsid w:val="00D041B1"/>
    <w:rsid w:val="00D0431A"/>
    <w:rsid w:val="00D04BA3"/>
    <w:rsid w:val="00D04F90"/>
    <w:rsid w:val="00D053E5"/>
    <w:rsid w:val="00D05747"/>
    <w:rsid w:val="00D058D6"/>
    <w:rsid w:val="00D05C3C"/>
    <w:rsid w:val="00D05F06"/>
    <w:rsid w:val="00D06091"/>
    <w:rsid w:val="00D06640"/>
    <w:rsid w:val="00D067FA"/>
    <w:rsid w:val="00D06925"/>
    <w:rsid w:val="00D06956"/>
    <w:rsid w:val="00D06A36"/>
    <w:rsid w:val="00D06A5D"/>
    <w:rsid w:val="00D072F8"/>
    <w:rsid w:val="00D0787B"/>
    <w:rsid w:val="00D07920"/>
    <w:rsid w:val="00D10826"/>
    <w:rsid w:val="00D108BC"/>
    <w:rsid w:val="00D10989"/>
    <w:rsid w:val="00D10CC3"/>
    <w:rsid w:val="00D10FD8"/>
    <w:rsid w:val="00D111BD"/>
    <w:rsid w:val="00D112D4"/>
    <w:rsid w:val="00D1146C"/>
    <w:rsid w:val="00D1171C"/>
    <w:rsid w:val="00D11827"/>
    <w:rsid w:val="00D1190E"/>
    <w:rsid w:val="00D11DA8"/>
    <w:rsid w:val="00D11E72"/>
    <w:rsid w:val="00D1225A"/>
    <w:rsid w:val="00D12524"/>
    <w:rsid w:val="00D12B23"/>
    <w:rsid w:val="00D134D7"/>
    <w:rsid w:val="00D137FD"/>
    <w:rsid w:val="00D139B8"/>
    <w:rsid w:val="00D14288"/>
    <w:rsid w:val="00D15221"/>
    <w:rsid w:val="00D154EA"/>
    <w:rsid w:val="00D15531"/>
    <w:rsid w:val="00D156EA"/>
    <w:rsid w:val="00D1572D"/>
    <w:rsid w:val="00D16373"/>
    <w:rsid w:val="00D16D12"/>
    <w:rsid w:val="00D16F1B"/>
    <w:rsid w:val="00D171F2"/>
    <w:rsid w:val="00D1750A"/>
    <w:rsid w:val="00D17562"/>
    <w:rsid w:val="00D203D4"/>
    <w:rsid w:val="00D20831"/>
    <w:rsid w:val="00D20938"/>
    <w:rsid w:val="00D20C57"/>
    <w:rsid w:val="00D20E10"/>
    <w:rsid w:val="00D22850"/>
    <w:rsid w:val="00D22BCC"/>
    <w:rsid w:val="00D22E03"/>
    <w:rsid w:val="00D233C5"/>
    <w:rsid w:val="00D2346F"/>
    <w:rsid w:val="00D250B6"/>
    <w:rsid w:val="00D250D9"/>
    <w:rsid w:val="00D251D3"/>
    <w:rsid w:val="00D25268"/>
    <w:rsid w:val="00D25B95"/>
    <w:rsid w:val="00D25FBB"/>
    <w:rsid w:val="00D26471"/>
    <w:rsid w:val="00D27269"/>
    <w:rsid w:val="00D2730E"/>
    <w:rsid w:val="00D27331"/>
    <w:rsid w:val="00D27CED"/>
    <w:rsid w:val="00D30152"/>
    <w:rsid w:val="00D30C28"/>
    <w:rsid w:val="00D30D6D"/>
    <w:rsid w:val="00D31858"/>
    <w:rsid w:val="00D31FBD"/>
    <w:rsid w:val="00D320C7"/>
    <w:rsid w:val="00D321F3"/>
    <w:rsid w:val="00D322B8"/>
    <w:rsid w:val="00D3254B"/>
    <w:rsid w:val="00D328DD"/>
    <w:rsid w:val="00D33353"/>
    <w:rsid w:val="00D33BAD"/>
    <w:rsid w:val="00D33DDC"/>
    <w:rsid w:val="00D343E4"/>
    <w:rsid w:val="00D34C88"/>
    <w:rsid w:val="00D3591B"/>
    <w:rsid w:val="00D35BC5"/>
    <w:rsid w:val="00D364A3"/>
    <w:rsid w:val="00D3728F"/>
    <w:rsid w:val="00D3758F"/>
    <w:rsid w:val="00D37AC4"/>
    <w:rsid w:val="00D37DA8"/>
    <w:rsid w:val="00D400F3"/>
    <w:rsid w:val="00D405A6"/>
    <w:rsid w:val="00D40C08"/>
    <w:rsid w:val="00D40E25"/>
    <w:rsid w:val="00D412A3"/>
    <w:rsid w:val="00D41570"/>
    <w:rsid w:val="00D41759"/>
    <w:rsid w:val="00D41BB6"/>
    <w:rsid w:val="00D41DBD"/>
    <w:rsid w:val="00D4246F"/>
    <w:rsid w:val="00D425BE"/>
    <w:rsid w:val="00D427FF"/>
    <w:rsid w:val="00D42A65"/>
    <w:rsid w:val="00D42C05"/>
    <w:rsid w:val="00D43833"/>
    <w:rsid w:val="00D43861"/>
    <w:rsid w:val="00D43C2A"/>
    <w:rsid w:val="00D44163"/>
    <w:rsid w:val="00D441F7"/>
    <w:rsid w:val="00D44965"/>
    <w:rsid w:val="00D44D92"/>
    <w:rsid w:val="00D4523F"/>
    <w:rsid w:val="00D45747"/>
    <w:rsid w:val="00D45AAF"/>
    <w:rsid w:val="00D46AE7"/>
    <w:rsid w:val="00D46F81"/>
    <w:rsid w:val="00D47000"/>
    <w:rsid w:val="00D470BF"/>
    <w:rsid w:val="00D47552"/>
    <w:rsid w:val="00D477B2"/>
    <w:rsid w:val="00D47CF6"/>
    <w:rsid w:val="00D47EAD"/>
    <w:rsid w:val="00D47F12"/>
    <w:rsid w:val="00D51762"/>
    <w:rsid w:val="00D5210F"/>
    <w:rsid w:val="00D52263"/>
    <w:rsid w:val="00D52268"/>
    <w:rsid w:val="00D52606"/>
    <w:rsid w:val="00D52798"/>
    <w:rsid w:val="00D52942"/>
    <w:rsid w:val="00D52E9E"/>
    <w:rsid w:val="00D532E3"/>
    <w:rsid w:val="00D5386B"/>
    <w:rsid w:val="00D5407D"/>
    <w:rsid w:val="00D544AA"/>
    <w:rsid w:val="00D545A0"/>
    <w:rsid w:val="00D54FD6"/>
    <w:rsid w:val="00D55385"/>
    <w:rsid w:val="00D55C7A"/>
    <w:rsid w:val="00D5616F"/>
    <w:rsid w:val="00D56615"/>
    <w:rsid w:val="00D567D3"/>
    <w:rsid w:val="00D56D9F"/>
    <w:rsid w:val="00D56FE4"/>
    <w:rsid w:val="00D574EC"/>
    <w:rsid w:val="00D57626"/>
    <w:rsid w:val="00D57637"/>
    <w:rsid w:val="00D57BA2"/>
    <w:rsid w:val="00D57FF1"/>
    <w:rsid w:val="00D6022C"/>
    <w:rsid w:val="00D60C52"/>
    <w:rsid w:val="00D61619"/>
    <w:rsid w:val="00D61EB5"/>
    <w:rsid w:val="00D6270E"/>
    <w:rsid w:val="00D6288F"/>
    <w:rsid w:val="00D6291B"/>
    <w:rsid w:val="00D62E3C"/>
    <w:rsid w:val="00D62F2F"/>
    <w:rsid w:val="00D631CE"/>
    <w:rsid w:val="00D6385C"/>
    <w:rsid w:val="00D639EA"/>
    <w:rsid w:val="00D641F4"/>
    <w:rsid w:val="00D6465E"/>
    <w:rsid w:val="00D647BF"/>
    <w:rsid w:val="00D64967"/>
    <w:rsid w:val="00D64EAC"/>
    <w:rsid w:val="00D65008"/>
    <w:rsid w:val="00D650AA"/>
    <w:rsid w:val="00D652BB"/>
    <w:rsid w:val="00D65BFC"/>
    <w:rsid w:val="00D65D91"/>
    <w:rsid w:val="00D66899"/>
    <w:rsid w:val="00D66996"/>
    <w:rsid w:val="00D66DEB"/>
    <w:rsid w:val="00D6714C"/>
    <w:rsid w:val="00D67956"/>
    <w:rsid w:val="00D67B68"/>
    <w:rsid w:val="00D7005A"/>
    <w:rsid w:val="00D70590"/>
    <w:rsid w:val="00D705F5"/>
    <w:rsid w:val="00D7096C"/>
    <w:rsid w:val="00D70AD0"/>
    <w:rsid w:val="00D70D07"/>
    <w:rsid w:val="00D711B4"/>
    <w:rsid w:val="00D7132E"/>
    <w:rsid w:val="00D71858"/>
    <w:rsid w:val="00D7187E"/>
    <w:rsid w:val="00D720F0"/>
    <w:rsid w:val="00D72423"/>
    <w:rsid w:val="00D729F8"/>
    <w:rsid w:val="00D72C19"/>
    <w:rsid w:val="00D73482"/>
    <w:rsid w:val="00D73AAB"/>
    <w:rsid w:val="00D73B87"/>
    <w:rsid w:val="00D74171"/>
    <w:rsid w:val="00D746E3"/>
    <w:rsid w:val="00D74980"/>
    <w:rsid w:val="00D74B78"/>
    <w:rsid w:val="00D754DD"/>
    <w:rsid w:val="00D75530"/>
    <w:rsid w:val="00D75977"/>
    <w:rsid w:val="00D75A7C"/>
    <w:rsid w:val="00D75AC6"/>
    <w:rsid w:val="00D7666D"/>
    <w:rsid w:val="00D76797"/>
    <w:rsid w:val="00D7684A"/>
    <w:rsid w:val="00D769F4"/>
    <w:rsid w:val="00D779FD"/>
    <w:rsid w:val="00D77C35"/>
    <w:rsid w:val="00D77E01"/>
    <w:rsid w:val="00D80297"/>
    <w:rsid w:val="00D80827"/>
    <w:rsid w:val="00D80853"/>
    <w:rsid w:val="00D80EA3"/>
    <w:rsid w:val="00D8113B"/>
    <w:rsid w:val="00D81193"/>
    <w:rsid w:val="00D81222"/>
    <w:rsid w:val="00D813EC"/>
    <w:rsid w:val="00D81A5F"/>
    <w:rsid w:val="00D81B3A"/>
    <w:rsid w:val="00D81FD9"/>
    <w:rsid w:val="00D820CE"/>
    <w:rsid w:val="00D8216C"/>
    <w:rsid w:val="00D8265D"/>
    <w:rsid w:val="00D82BDE"/>
    <w:rsid w:val="00D83600"/>
    <w:rsid w:val="00D8366F"/>
    <w:rsid w:val="00D83673"/>
    <w:rsid w:val="00D83C8C"/>
    <w:rsid w:val="00D83FF5"/>
    <w:rsid w:val="00D84057"/>
    <w:rsid w:val="00D843AC"/>
    <w:rsid w:val="00D85147"/>
    <w:rsid w:val="00D8523D"/>
    <w:rsid w:val="00D85389"/>
    <w:rsid w:val="00D85918"/>
    <w:rsid w:val="00D85F4B"/>
    <w:rsid w:val="00D86639"/>
    <w:rsid w:val="00D869F7"/>
    <w:rsid w:val="00D86A84"/>
    <w:rsid w:val="00D875A8"/>
    <w:rsid w:val="00D87CB7"/>
    <w:rsid w:val="00D90055"/>
    <w:rsid w:val="00D90664"/>
    <w:rsid w:val="00D906B6"/>
    <w:rsid w:val="00D906DF"/>
    <w:rsid w:val="00D906F6"/>
    <w:rsid w:val="00D907EF"/>
    <w:rsid w:val="00D91213"/>
    <w:rsid w:val="00D91383"/>
    <w:rsid w:val="00D91549"/>
    <w:rsid w:val="00D91750"/>
    <w:rsid w:val="00D91A34"/>
    <w:rsid w:val="00D91FA8"/>
    <w:rsid w:val="00D925D4"/>
    <w:rsid w:val="00D9281A"/>
    <w:rsid w:val="00D92DA6"/>
    <w:rsid w:val="00D92E9D"/>
    <w:rsid w:val="00D93908"/>
    <w:rsid w:val="00D93A39"/>
    <w:rsid w:val="00D9419D"/>
    <w:rsid w:val="00D953A5"/>
    <w:rsid w:val="00D966A2"/>
    <w:rsid w:val="00D96B97"/>
    <w:rsid w:val="00D9739A"/>
    <w:rsid w:val="00D977B6"/>
    <w:rsid w:val="00D97843"/>
    <w:rsid w:val="00DA0C5E"/>
    <w:rsid w:val="00DA168D"/>
    <w:rsid w:val="00DA1C0B"/>
    <w:rsid w:val="00DA1D02"/>
    <w:rsid w:val="00DA28DA"/>
    <w:rsid w:val="00DA2A94"/>
    <w:rsid w:val="00DA2AAF"/>
    <w:rsid w:val="00DA2B8E"/>
    <w:rsid w:val="00DA2C7B"/>
    <w:rsid w:val="00DA356D"/>
    <w:rsid w:val="00DA35BB"/>
    <w:rsid w:val="00DA3637"/>
    <w:rsid w:val="00DA3CD7"/>
    <w:rsid w:val="00DA411F"/>
    <w:rsid w:val="00DA4260"/>
    <w:rsid w:val="00DA4645"/>
    <w:rsid w:val="00DA54D2"/>
    <w:rsid w:val="00DA5813"/>
    <w:rsid w:val="00DA58BF"/>
    <w:rsid w:val="00DA5F7F"/>
    <w:rsid w:val="00DA63A0"/>
    <w:rsid w:val="00DA68BF"/>
    <w:rsid w:val="00DA6AC1"/>
    <w:rsid w:val="00DA6CF6"/>
    <w:rsid w:val="00DA70F6"/>
    <w:rsid w:val="00DA7748"/>
    <w:rsid w:val="00DA7E04"/>
    <w:rsid w:val="00DB00F5"/>
    <w:rsid w:val="00DB0840"/>
    <w:rsid w:val="00DB0C4A"/>
    <w:rsid w:val="00DB0CF4"/>
    <w:rsid w:val="00DB0D21"/>
    <w:rsid w:val="00DB0F9F"/>
    <w:rsid w:val="00DB16DB"/>
    <w:rsid w:val="00DB1A1F"/>
    <w:rsid w:val="00DB1E3D"/>
    <w:rsid w:val="00DB2BE6"/>
    <w:rsid w:val="00DB3111"/>
    <w:rsid w:val="00DB3232"/>
    <w:rsid w:val="00DB368E"/>
    <w:rsid w:val="00DB3C2B"/>
    <w:rsid w:val="00DB4374"/>
    <w:rsid w:val="00DB4758"/>
    <w:rsid w:val="00DB47A7"/>
    <w:rsid w:val="00DB49DA"/>
    <w:rsid w:val="00DB4FE8"/>
    <w:rsid w:val="00DB5657"/>
    <w:rsid w:val="00DB5C03"/>
    <w:rsid w:val="00DB5D9E"/>
    <w:rsid w:val="00DB5E4B"/>
    <w:rsid w:val="00DB63CE"/>
    <w:rsid w:val="00DB6471"/>
    <w:rsid w:val="00DB66CF"/>
    <w:rsid w:val="00DB67BD"/>
    <w:rsid w:val="00DB6DE6"/>
    <w:rsid w:val="00DB70EF"/>
    <w:rsid w:val="00DB79AB"/>
    <w:rsid w:val="00DB7BF7"/>
    <w:rsid w:val="00DB7F96"/>
    <w:rsid w:val="00DC0683"/>
    <w:rsid w:val="00DC0A28"/>
    <w:rsid w:val="00DC0BF2"/>
    <w:rsid w:val="00DC0C36"/>
    <w:rsid w:val="00DC2182"/>
    <w:rsid w:val="00DC2838"/>
    <w:rsid w:val="00DC2C96"/>
    <w:rsid w:val="00DC31D4"/>
    <w:rsid w:val="00DC325E"/>
    <w:rsid w:val="00DC379F"/>
    <w:rsid w:val="00DC3BEC"/>
    <w:rsid w:val="00DC3E9B"/>
    <w:rsid w:val="00DC4507"/>
    <w:rsid w:val="00DC4F8E"/>
    <w:rsid w:val="00DC5148"/>
    <w:rsid w:val="00DC5554"/>
    <w:rsid w:val="00DC5801"/>
    <w:rsid w:val="00DC587E"/>
    <w:rsid w:val="00DC60A2"/>
    <w:rsid w:val="00DC6403"/>
    <w:rsid w:val="00DC6952"/>
    <w:rsid w:val="00DC6CFD"/>
    <w:rsid w:val="00DC6E3B"/>
    <w:rsid w:val="00DC6E65"/>
    <w:rsid w:val="00DC70D3"/>
    <w:rsid w:val="00DD00F8"/>
    <w:rsid w:val="00DD05A7"/>
    <w:rsid w:val="00DD0650"/>
    <w:rsid w:val="00DD06D0"/>
    <w:rsid w:val="00DD0BE5"/>
    <w:rsid w:val="00DD0C19"/>
    <w:rsid w:val="00DD0D78"/>
    <w:rsid w:val="00DD0F39"/>
    <w:rsid w:val="00DD10DB"/>
    <w:rsid w:val="00DD27F9"/>
    <w:rsid w:val="00DD2815"/>
    <w:rsid w:val="00DD2DE4"/>
    <w:rsid w:val="00DD2E79"/>
    <w:rsid w:val="00DD3831"/>
    <w:rsid w:val="00DD38D1"/>
    <w:rsid w:val="00DD38F9"/>
    <w:rsid w:val="00DD39F9"/>
    <w:rsid w:val="00DD3E75"/>
    <w:rsid w:val="00DD4F24"/>
    <w:rsid w:val="00DD54C4"/>
    <w:rsid w:val="00DD5509"/>
    <w:rsid w:val="00DD550D"/>
    <w:rsid w:val="00DD597B"/>
    <w:rsid w:val="00DD5EFD"/>
    <w:rsid w:val="00DD6055"/>
    <w:rsid w:val="00DD639E"/>
    <w:rsid w:val="00DD66B7"/>
    <w:rsid w:val="00DD6A9A"/>
    <w:rsid w:val="00DD6CD5"/>
    <w:rsid w:val="00DD7840"/>
    <w:rsid w:val="00DD7AD5"/>
    <w:rsid w:val="00DD7B19"/>
    <w:rsid w:val="00DD7DA6"/>
    <w:rsid w:val="00DE0104"/>
    <w:rsid w:val="00DE0F3C"/>
    <w:rsid w:val="00DE1FDE"/>
    <w:rsid w:val="00DE20D5"/>
    <w:rsid w:val="00DE24E9"/>
    <w:rsid w:val="00DE2940"/>
    <w:rsid w:val="00DE2F69"/>
    <w:rsid w:val="00DE3090"/>
    <w:rsid w:val="00DE35BB"/>
    <w:rsid w:val="00DE3B35"/>
    <w:rsid w:val="00DE3E06"/>
    <w:rsid w:val="00DE4151"/>
    <w:rsid w:val="00DE458B"/>
    <w:rsid w:val="00DE459F"/>
    <w:rsid w:val="00DE4D6F"/>
    <w:rsid w:val="00DE5234"/>
    <w:rsid w:val="00DE552C"/>
    <w:rsid w:val="00DE5898"/>
    <w:rsid w:val="00DE6812"/>
    <w:rsid w:val="00DE6D90"/>
    <w:rsid w:val="00DE760C"/>
    <w:rsid w:val="00DE7875"/>
    <w:rsid w:val="00DF0A3D"/>
    <w:rsid w:val="00DF0CE1"/>
    <w:rsid w:val="00DF11C3"/>
    <w:rsid w:val="00DF170A"/>
    <w:rsid w:val="00DF1FC4"/>
    <w:rsid w:val="00DF2192"/>
    <w:rsid w:val="00DF28F5"/>
    <w:rsid w:val="00DF2986"/>
    <w:rsid w:val="00DF2A7A"/>
    <w:rsid w:val="00DF2C3D"/>
    <w:rsid w:val="00DF343E"/>
    <w:rsid w:val="00DF394D"/>
    <w:rsid w:val="00DF39E7"/>
    <w:rsid w:val="00DF3E29"/>
    <w:rsid w:val="00DF3FD6"/>
    <w:rsid w:val="00DF40B2"/>
    <w:rsid w:val="00DF4226"/>
    <w:rsid w:val="00DF4570"/>
    <w:rsid w:val="00DF4715"/>
    <w:rsid w:val="00DF4909"/>
    <w:rsid w:val="00DF4EA6"/>
    <w:rsid w:val="00DF500A"/>
    <w:rsid w:val="00DF51BA"/>
    <w:rsid w:val="00DF528E"/>
    <w:rsid w:val="00DF7546"/>
    <w:rsid w:val="00DF7687"/>
    <w:rsid w:val="00DF7AAD"/>
    <w:rsid w:val="00E003D3"/>
    <w:rsid w:val="00E004C7"/>
    <w:rsid w:val="00E007DA"/>
    <w:rsid w:val="00E00C67"/>
    <w:rsid w:val="00E00DFD"/>
    <w:rsid w:val="00E0162F"/>
    <w:rsid w:val="00E01DE9"/>
    <w:rsid w:val="00E021C3"/>
    <w:rsid w:val="00E0271F"/>
    <w:rsid w:val="00E02F55"/>
    <w:rsid w:val="00E0391C"/>
    <w:rsid w:val="00E039E6"/>
    <w:rsid w:val="00E03DE2"/>
    <w:rsid w:val="00E0417C"/>
    <w:rsid w:val="00E04189"/>
    <w:rsid w:val="00E0427C"/>
    <w:rsid w:val="00E04519"/>
    <w:rsid w:val="00E04F1C"/>
    <w:rsid w:val="00E051E4"/>
    <w:rsid w:val="00E05617"/>
    <w:rsid w:val="00E05BE3"/>
    <w:rsid w:val="00E061EB"/>
    <w:rsid w:val="00E062BA"/>
    <w:rsid w:val="00E0637F"/>
    <w:rsid w:val="00E0656D"/>
    <w:rsid w:val="00E06682"/>
    <w:rsid w:val="00E06F75"/>
    <w:rsid w:val="00E07182"/>
    <w:rsid w:val="00E0741F"/>
    <w:rsid w:val="00E0746A"/>
    <w:rsid w:val="00E07ADD"/>
    <w:rsid w:val="00E07EF1"/>
    <w:rsid w:val="00E07EF8"/>
    <w:rsid w:val="00E104BF"/>
    <w:rsid w:val="00E106A5"/>
    <w:rsid w:val="00E10C86"/>
    <w:rsid w:val="00E10FE6"/>
    <w:rsid w:val="00E1129B"/>
    <w:rsid w:val="00E114B5"/>
    <w:rsid w:val="00E1173E"/>
    <w:rsid w:val="00E12463"/>
    <w:rsid w:val="00E12818"/>
    <w:rsid w:val="00E12FD2"/>
    <w:rsid w:val="00E134B3"/>
    <w:rsid w:val="00E138C8"/>
    <w:rsid w:val="00E13E55"/>
    <w:rsid w:val="00E14017"/>
    <w:rsid w:val="00E14305"/>
    <w:rsid w:val="00E14372"/>
    <w:rsid w:val="00E14E56"/>
    <w:rsid w:val="00E14FEF"/>
    <w:rsid w:val="00E154A1"/>
    <w:rsid w:val="00E159F0"/>
    <w:rsid w:val="00E16154"/>
    <w:rsid w:val="00E161F1"/>
    <w:rsid w:val="00E16462"/>
    <w:rsid w:val="00E164DC"/>
    <w:rsid w:val="00E16722"/>
    <w:rsid w:val="00E16ABF"/>
    <w:rsid w:val="00E1717E"/>
    <w:rsid w:val="00E17B6F"/>
    <w:rsid w:val="00E17BD2"/>
    <w:rsid w:val="00E17C44"/>
    <w:rsid w:val="00E200FF"/>
    <w:rsid w:val="00E204BE"/>
    <w:rsid w:val="00E2069C"/>
    <w:rsid w:val="00E20A32"/>
    <w:rsid w:val="00E20EB7"/>
    <w:rsid w:val="00E212D8"/>
    <w:rsid w:val="00E213F9"/>
    <w:rsid w:val="00E2143C"/>
    <w:rsid w:val="00E21BBD"/>
    <w:rsid w:val="00E221EB"/>
    <w:rsid w:val="00E226E1"/>
    <w:rsid w:val="00E2280D"/>
    <w:rsid w:val="00E23404"/>
    <w:rsid w:val="00E2342B"/>
    <w:rsid w:val="00E2344D"/>
    <w:rsid w:val="00E239E5"/>
    <w:rsid w:val="00E24176"/>
    <w:rsid w:val="00E2444E"/>
    <w:rsid w:val="00E24E57"/>
    <w:rsid w:val="00E25448"/>
    <w:rsid w:val="00E254D9"/>
    <w:rsid w:val="00E25577"/>
    <w:rsid w:val="00E257E4"/>
    <w:rsid w:val="00E259A8"/>
    <w:rsid w:val="00E25B03"/>
    <w:rsid w:val="00E25CE1"/>
    <w:rsid w:val="00E25DF5"/>
    <w:rsid w:val="00E26339"/>
    <w:rsid w:val="00E30089"/>
    <w:rsid w:val="00E30559"/>
    <w:rsid w:val="00E30791"/>
    <w:rsid w:val="00E30D08"/>
    <w:rsid w:val="00E3104A"/>
    <w:rsid w:val="00E31172"/>
    <w:rsid w:val="00E318FF"/>
    <w:rsid w:val="00E32E55"/>
    <w:rsid w:val="00E34377"/>
    <w:rsid w:val="00E356E5"/>
    <w:rsid w:val="00E36F41"/>
    <w:rsid w:val="00E37CE3"/>
    <w:rsid w:val="00E37D17"/>
    <w:rsid w:val="00E40606"/>
    <w:rsid w:val="00E40631"/>
    <w:rsid w:val="00E40E49"/>
    <w:rsid w:val="00E40E5A"/>
    <w:rsid w:val="00E41111"/>
    <w:rsid w:val="00E41190"/>
    <w:rsid w:val="00E420D5"/>
    <w:rsid w:val="00E42200"/>
    <w:rsid w:val="00E42D9C"/>
    <w:rsid w:val="00E43768"/>
    <w:rsid w:val="00E43C48"/>
    <w:rsid w:val="00E44224"/>
    <w:rsid w:val="00E44248"/>
    <w:rsid w:val="00E4429E"/>
    <w:rsid w:val="00E442A5"/>
    <w:rsid w:val="00E4483F"/>
    <w:rsid w:val="00E44C6B"/>
    <w:rsid w:val="00E45053"/>
    <w:rsid w:val="00E453FD"/>
    <w:rsid w:val="00E45A72"/>
    <w:rsid w:val="00E46A32"/>
    <w:rsid w:val="00E47287"/>
    <w:rsid w:val="00E47673"/>
    <w:rsid w:val="00E476A0"/>
    <w:rsid w:val="00E47B0A"/>
    <w:rsid w:val="00E47D91"/>
    <w:rsid w:val="00E47FF8"/>
    <w:rsid w:val="00E509AC"/>
    <w:rsid w:val="00E50E54"/>
    <w:rsid w:val="00E51680"/>
    <w:rsid w:val="00E517B9"/>
    <w:rsid w:val="00E51F61"/>
    <w:rsid w:val="00E526F1"/>
    <w:rsid w:val="00E528E1"/>
    <w:rsid w:val="00E52A5B"/>
    <w:rsid w:val="00E52B34"/>
    <w:rsid w:val="00E53C28"/>
    <w:rsid w:val="00E53EEA"/>
    <w:rsid w:val="00E54D2E"/>
    <w:rsid w:val="00E55421"/>
    <w:rsid w:val="00E55654"/>
    <w:rsid w:val="00E55B09"/>
    <w:rsid w:val="00E55E15"/>
    <w:rsid w:val="00E56457"/>
    <w:rsid w:val="00E565BA"/>
    <w:rsid w:val="00E56644"/>
    <w:rsid w:val="00E56AA1"/>
    <w:rsid w:val="00E56CA7"/>
    <w:rsid w:val="00E56E2C"/>
    <w:rsid w:val="00E57241"/>
    <w:rsid w:val="00E57AD7"/>
    <w:rsid w:val="00E57C07"/>
    <w:rsid w:val="00E601DC"/>
    <w:rsid w:val="00E601EE"/>
    <w:rsid w:val="00E60475"/>
    <w:rsid w:val="00E60496"/>
    <w:rsid w:val="00E61D79"/>
    <w:rsid w:val="00E61F93"/>
    <w:rsid w:val="00E61FA6"/>
    <w:rsid w:val="00E61FB9"/>
    <w:rsid w:val="00E62193"/>
    <w:rsid w:val="00E62437"/>
    <w:rsid w:val="00E62526"/>
    <w:rsid w:val="00E62928"/>
    <w:rsid w:val="00E629D8"/>
    <w:rsid w:val="00E62B9A"/>
    <w:rsid w:val="00E63200"/>
    <w:rsid w:val="00E6355C"/>
    <w:rsid w:val="00E63CF2"/>
    <w:rsid w:val="00E64272"/>
    <w:rsid w:val="00E649B1"/>
    <w:rsid w:val="00E652A9"/>
    <w:rsid w:val="00E65C16"/>
    <w:rsid w:val="00E660EF"/>
    <w:rsid w:val="00E6646E"/>
    <w:rsid w:val="00E66583"/>
    <w:rsid w:val="00E66A6F"/>
    <w:rsid w:val="00E66C0E"/>
    <w:rsid w:val="00E67047"/>
    <w:rsid w:val="00E6729D"/>
    <w:rsid w:val="00E67503"/>
    <w:rsid w:val="00E6782A"/>
    <w:rsid w:val="00E7014E"/>
    <w:rsid w:val="00E70B5C"/>
    <w:rsid w:val="00E710A1"/>
    <w:rsid w:val="00E71503"/>
    <w:rsid w:val="00E71B72"/>
    <w:rsid w:val="00E71B8E"/>
    <w:rsid w:val="00E71C6D"/>
    <w:rsid w:val="00E72112"/>
    <w:rsid w:val="00E72146"/>
    <w:rsid w:val="00E72480"/>
    <w:rsid w:val="00E72EAD"/>
    <w:rsid w:val="00E737E5"/>
    <w:rsid w:val="00E73B9A"/>
    <w:rsid w:val="00E741CB"/>
    <w:rsid w:val="00E752D2"/>
    <w:rsid w:val="00E7532E"/>
    <w:rsid w:val="00E75A87"/>
    <w:rsid w:val="00E75C6F"/>
    <w:rsid w:val="00E75C82"/>
    <w:rsid w:val="00E75D54"/>
    <w:rsid w:val="00E765E1"/>
    <w:rsid w:val="00E76A41"/>
    <w:rsid w:val="00E76A9A"/>
    <w:rsid w:val="00E76DAD"/>
    <w:rsid w:val="00E7770C"/>
    <w:rsid w:val="00E77E60"/>
    <w:rsid w:val="00E804D7"/>
    <w:rsid w:val="00E80B28"/>
    <w:rsid w:val="00E80CE7"/>
    <w:rsid w:val="00E81218"/>
    <w:rsid w:val="00E8126A"/>
    <w:rsid w:val="00E81307"/>
    <w:rsid w:val="00E813C5"/>
    <w:rsid w:val="00E8199C"/>
    <w:rsid w:val="00E819DC"/>
    <w:rsid w:val="00E81D1B"/>
    <w:rsid w:val="00E8240B"/>
    <w:rsid w:val="00E82795"/>
    <w:rsid w:val="00E82D5A"/>
    <w:rsid w:val="00E82F8F"/>
    <w:rsid w:val="00E83103"/>
    <w:rsid w:val="00E849D7"/>
    <w:rsid w:val="00E84F2C"/>
    <w:rsid w:val="00E8517E"/>
    <w:rsid w:val="00E855C0"/>
    <w:rsid w:val="00E858DF"/>
    <w:rsid w:val="00E85B34"/>
    <w:rsid w:val="00E85CAF"/>
    <w:rsid w:val="00E85D81"/>
    <w:rsid w:val="00E85D94"/>
    <w:rsid w:val="00E86091"/>
    <w:rsid w:val="00E86209"/>
    <w:rsid w:val="00E862B4"/>
    <w:rsid w:val="00E8657F"/>
    <w:rsid w:val="00E86E3F"/>
    <w:rsid w:val="00E872C9"/>
    <w:rsid w:val="00E87327"/>
    <w:rsid w:val="00E87A63"/>
    <w:rsid w:val="00E90133"/>
    <w:rsid w:val="00E901E3"/>
    <w:rsid w:val="00E9042F"/>
    <w:rsid w:val="00E904B6"/>
    <w:rsid w:val="00E91482"/>
    <w:rsid w:val="00E915C6"/>
    <w:rsid w:val="00E91749"/>
    <w:rsid w:val="00E91F58"/>
    <w:rsid w:val="00E92022"/>
    <w:rsid w:val="00E9202C"/>
    <w:rsid w:val="00E92552"/>
    <w:rsid w:val="00E926B2"/>
    <w:rsid w:val="00E92AF6"/>
    <w:rsid w:val="00E92CC1"/>
    <w:rsid w:val="00E92D67"/>
    <w:rsid w:val="00E932DB"/>
    <w:rsid w:val="00E9358E"/>
    <w:rsid w:val="00E93981"/>
    <w:rsid w:val="00E93B60"/>
    <w:rsid w:val="00E93BAE"/>
    <w:rsid w:val="00E93C2B"/>
    <w:rsid w:val="00E93D1B"/>
    <w:rsid w:val="00E941CB"/>
    <w:rsid w:val="00E9478D"/>
    <w:rsid w:val="00E94AEA"/>
    <w:rsid w:val="00E95160"/>
    <w:rsid w:val="00E953CB"/>
    <w:rsid w:val="00E9577A"/>
    <w:rsid w:val="00E957C2"/>
    <w:rsid w:val="00E957CA"/>
    <w:rsid w:val="00E95A64"/>
    <w:rsid w:val="00E95E4C"/>
    <w:rsid w:val="00E96426"/>
    <w:rsid w:val="00E96622"/>
    <w:rsid w:val="00E96673"/>
    <w:rsid w:val="00E96F4E"/>
    <w:rsid w:val="00E975B8"/>
    <w:rsid w:val="00E97D88"/>
    <w:rsid w:val="00E97F4B"/>
    <w:rsid w:val="00EA0B45"/>
    <w:rsid w:val="00EA180C"/>
    <w:rsid w:val="00EA182D"/>
    <w:rsid w:val="00EA1998"/>
    <w:rsid w:val="00EA19F8"/>
    <w:rsid w:val="00EA1DAA"/>
    <w:rsid w:val="00EA2037"/>
    <w:rsid w:val="00EA2461"/>
    <w:rsid w:val="00EA27DD"/>
    <w:rsid w:val="00EA2A0C"/>
    <w:rsid w:val="00EA37D8"/>
    <w:rsid w:val="00EA49B6"/>
    <w:rsid w:val="00EA4EE3"/>
    <w:rsid w:val="00EA54A2"/>
    <w:rsid w:val="00EA5AAD"/>
    <w:rsid w:val="00EA5B3E"/>
    <w:rsid w:val="00EA5B97"/>
    <w:rsid w:val="00EA5CE8"/>
    <w:rsid w:val="00EA62A3"/>
    <w:rsid w:val="00EA6370"/>
    <w:rsid w:val="00EA63A0"/>
    <w:rsid w:val="00EA6404"/>
    <w:rsid w:val="00EA6B44"/>
    <w:rsid w:val="00EA747B"/>
    <w:rsid w:val="00EA7518"/>
    <w:rsid w:val="00EA75FD"/>
    <w:rsid w:val="00EA76EA"/>
    <w:rsid w:val="00EA7D8C"/>
    <w:rsid w:val="00EB02C0"/>
    <w:rsid w:val="00EB0440"/>
    <w:rsid w:val="00EB0625"/>
    <w:rsid w:val="00EB07F4"/>
    <w:rsid w:val="00EB1052"/>
    <w:rsid w:val="00EB2138"/>
    <w:rsid w:val="00EB2325"/>
    <w:rsid w:val="00EB2490"/>
    <w:rsid w:val="00EB250B"/>
    <w:rsid w:val="00EB2EE6"/>
    <w:rsid w:val="00EB3289"/>
    <w:rsid w:val="00EB34C8"/>
    <w:rsid w:val="00EB36F1"/>
    <w:rsid w:val="00EB385E"/>
    <w:rsid w:val="00EB4842"/>
    <w:rsid w:val="00EB55E9"/>
    <w:rsid w:val="00EB5711"/>
    <w:rsid w:val="00EB5748"/>
    <w:rsid w:val="00EB60D7"/>
    <w:rsid w:val="00EB644F"/>
    <w:rsid w:val="00EB68F6"/>
    <w:rsid w:val="00EB7979"/>
    <w:rsid w:val="00EC0A58"/>
    <w:rsid w:val="00EC157F"/>
    <w:rsid w:val="00EC1748"/>
    <w:rsid w:val="00EC1791"/>
    <w:rsid w:val="00EC1898"/>
    <w:rsid w:val="00EC205B"/>
    <w:rsid w:val="00EC22F4"/>
    <w:rsid w:val="00EC261F"/>
    <w:rsid w:val="00EC3700"/>
    <w:rsid w:val="00EC3863"/>
    <w:rsid w:val="00EC38C3"/>
    <w:rsid w:val="00EC3F48"/>
    <w:rsid w:val="00EC4839"/>
    <w:rsid w:val="00EC4CBD"/>
    <w:rsid w:val="00EC5256"/>
    <w:rsid w:val="00EC52C2"/>
    <w:rsid w:val="00EC56BC"/>
    <w:rsid w:val="00EC5D8B"/>
    <w:rsid w:val="00EC652E"/>
    <w:rsid w:val="00EC7119"/>
    <w:rsid w:val="00EC7218"/>
    <w:rsid w:val="00EC77BE"/>
    <w:rsid w:val="00EC7CE1"/>
    <w:rsid w:val="00ED0785"/>
    <w:rsid w:val="00ED0847"/>
    <w:rsid w:val="00ED09B9"/>
    <w:rsid w:val="00ED0A4E"/>
    <w:rsid w:val="00ED0FA2"/>
    <w:rsid w:val="00ED14EC"/>
    <w:rsid w:val="00ED153D"/>
    <w:rsid w:val="00ED1B4A"/>
    <w:rsid w:val="00ED1EC0"/>
    <w:rsid w:val="00ED230C"/>
    <w:rsid w:val="00ED2358"/>
    <w:rsid w:val="00ED27BD"/>
    <w:rsid w:val="00ED2F58"/>
    <w:rsid w:val="00ED3081"/>
    <w:rsid w:val="00ED3083"/>
    <w:rsid w:val="00ED3E06"/>
    <w:rsid w:val="00ED458A"/>
    <w:rsid w:val="00ED47A5"/>
    <w:rsid w:val="00ED49BC"/>
    <w:rsid w:val="00ED4CCD"/>
    <w:rsid w:val="00ED4E85"/>
    <w:rsid w:val="00ED5052"/>
    <w:rsid w:val="00ED52A6"/>
    <w:rsid w:val="00ED54CC"/>
    <w:rsid w:val="00ED57C5"/>
    <w:rsid w:val="00ED593E"/>
    <w:rsid w:val="00ED59A9"/>
    <w:rsid w:val="00ED5A0E"/>
    <w:rsid w:val="00ED61FD"/>
    <w:rsid w:val="00ED6251"/>
    <w:rsid w:val="00ED66AB"/>
    <w:rsid w:val="00ED6A6C"/>
    <w:rsid w:val="00ED6C7E"/>
    <w:rsid w:val="00ED703E"/>
    <w:rsid w:val="00ED720A"/>
    <w:rsid w:val="00ED73FD"/>
    <w:rsid w:val="00ED7D63"/>
    <w:rsid w:val="00EE005E"/>
    <w:rsid w:val="00EE01C9"/>
    <w:rsid w:val="00EE0801"/>
    <w:rsid w:val="00EE0886"/>
    <w:rsid w:val="00EE0BE0"/>
    <w:rsid w:val="00EE0C3F"/>
    <w:rsid w:val="00EE0DB1"/>
    <w:rsid w:val="00EE148A"/>
    <w:rsid w:val="00EE1571"/>
    <w:rsid w:val="00EE1E95"/>
    <w:rsid w:val="00EE214C"/>
    <w:rsid w:val="00EE236A"/>
    <w:rsid w:val="00EE2B94"/>
    <w:rsid w:val="00EE2D9F"/>
    <w:rsid w:val="00EE39D6"/>
    <w:rsid w:val="00EE401A"/>
    <w:rsid w:val="00EE40DB"/>
    <w:rsid w:val="00EE40E0"/>
    <w:rsid w:val="00EE43BE"/>
    <w:rsid w:val="00EE45F9"/>
    <w:rsid w:val="00EE4682"/>
    <w:rsid w:val="00EE4BED"/>
    <w:rsid w:val="00EE4D2D"/>
    <w:rsid w:val="00EE52C4"/>
    <w:rsid w:val="00EE597E"/>
    <w:rsid w:val="00EE5F12"/>
    <w:rsid w:val="00EE64ED"/>
    <w:rsid w:val="00EE66F2"/>
    <w:rsid w:val="00EE6868"/>
    <w:rsid w:val="00EE6CD4"/>
    <w:rsid w:val="00EE7ED9"/>
    <w:rsid w:val="00EF00D2"/>
    <w:rsid w:val="00EF06FB"/>
    <w:rsid w:val="00EF1199"/>
    <w:rsid w:val="00EF1B51"/>
    <w:rsid w:val="00EF1BE3"/>
    <w:rsid w:val="00EF1BE5"/>
    <w:rsid w:val="00EF2503"/>
    <w:rsid w:val="00EF26B5"/>
    <w:rsid w:val="00EF27DB"/>
    <w:rsid w:val="00EF2E0C"/>
    <w:rsid w:val="00EF2E9E"/>
    <w:rsid w:val="00EF383B"/>
    <w:rsid w:val="00EF3CAA"/>
    <w:rsid w:val="00EF4DA0"/>
    <w:rsid w:val="00EF4FFE"/>
    <w:rsid w:val="00EF5396"/>
    <w:rsid w:val="00EF54C1"/>
    <w:rsid w:val="00EF55DF"/>
    <w:rsid w:val="00EF56C5"/>
    <w:rsid w:val="00EF59CB"/>
    <w:rsid w:val="00EF5A4E"/>
    <w:rsid w:val="00EF5D6E"/>
    <w:rsid w:val="00EF5DE0"/>
    <w:rsid w:val="00EF5EC5"/>
    <w:rsid w:val="00EF6181"/>
    <w:rsid w:val="00EF63C0"/>
    <w:rsid w:val="00EF678E"/>
    <w:rsid w:val="00EF69E8"/>
    <w:rsid w:val="00EF6D6C"/>
    <w:rsid w:val="00EF7135"/>
    <w:rsid w:val="00EF7155"/>
    <w:rsid w:val="00EF7199"/>
    <w:rsid w:val="00EF77C8"/>
    <w:rsid w:val="00EF7F86"/>
    <w:rsid w:val="00EF7FC2"/>
    <w:rsid w:val="00F00671"/>
    <w:rsid w:val="00F00952"/>
    <w:rsid w:val="00F01099"/>
    <w:rsid w:val="00F010AF"/>
    <w:rsid w:val="00F015A1"/>
    <w:rsid w:val="00F01A12"/>
    <w:rsid w:val="00F01CE6"/>
    <w:rsid w:val="00F02A8B"/>
    <w:rsid w:val="00F02CA0"/>
    <w:rsid w:val="00F031D7"/>
    <w:rsid w:val="00F03C75"/>
    <w:rsid w:val="00F03DBD"/>
    <w:rsid w:val="00F03DC5"/>
    <w:rsid w:val="00F042BF"/>
    <w:rsid w:val="00F04544"/>
    <w:rsid w:val="00F0479C"/>
    <w:rsid w:val="00F04AAF"/>
    <w:rsid w:val="00F04DE2"/>
    <w:rsid w:val="00F05235"/>
    <w:rsid w:val="00F05493"/>
    <w:rsid w:val="00F054AE"/>
    <w:rsid w:val="00F0590C"/>
    <w:rsid w:val="00F05AE0"/>
    <w:rsid w:val="00F05BA8"/>
    <w:rsid w:val="00F05CCD"/>
    <w:rsid w:val="00F060B8"/>
    <w:rsid w:val="00F06112"/>
    <w:rsid w:val="00F0675E"/>
    <w:rsid w:val="00F067E2"/>
    <w:rsid w:val="00F0683F"/>
    <w:rsid w:val="00F06988"/>
    <w:rsid w:val="00F06AFF"/>
    <w:rsid w:val="00F077E4"/>
    <w:rsid w:val="00F07B9F"/>
    <w:rsid w:val="00F07FA9"/>
    <w:rsid w:val="00F105E8"/>
    <w:rsid w:val="00F1088B"/>
    <w:rsid w:val="00F10C2C"/>
    <w:rsid w:val="00F11047"/>
    <w:rsid w:val="00F113A4"/>
    <w:rsid w:val="00F1157D"/>
    <w:rsid w:val="00F119F6"/>
    <w:rsid w:val="00F11AAC"/>
    <w:rsid w:val="00F11BED"/>
    <w:rsid w:val="00F11C21"/>
    <w:rsid w:val="00F11C7A"/>
    <w:rsid w:val="00F11CE0"/>
    <w:rsid w:val="00F1229C"/>
    <w:rsid w:val="00F12AB4"/>
    <w:rsid w:val="00F13444"/>
    <w:rsid w:val="00F1354D"/>
    <w:rsid w:val="00F13A19"/>
    <w:rsid w:val="00F14241"/>
    <w:rsid w:val="00F1424A"/>
    <w:rsid w:val="00F1446D"/>
    <w:rsid w:val="00F149D2"/>
    <w:rsid w:val="00F14C5E"/>
    <w:rsid w:val="00F15C54"/>
    <w:rsid w:val="00F15C94"/>
    <w:rsid w:val="00F16C78"/>
    <w:rsid w:val="00F16E25"/>
    <w:rsid w:val="00F17037"/>
    <w:rsid w:val="00F176F9"/>
    <w:rsid w:val="00F179EA"/>
    <w:rsid w:val="00F17A52"/>
    <w:rsid w:val="00F17B04"/>
    <w:rsid w:val="00F17F5F"/>
    <w:rsid w:val="00F17FD2"/>
    <w:rsid w:val="00F20199"/>
    <w:rsid w:val="00F203A2"/>
    <w:rsid w:val="00F21066"/>
    <w:rsid w:val="00F21097"/>
    <w:rsid w:val="00F21200"/>
    <w:rsid w:val="00F213C4"/>
    <w:rsid w:val="00F2148A"/>
    <w:rsid w:val="00F215D3"/>
    <w:rsid w:val="00F21C11"/>
    <w:rsid w:val="00F21D09"/>
    <w:rsid w:val="00F21F46"/>
    <w:rsid w:val="00F22530"/>
    <w:rsid w:val="00F2368F"/>
    <w:rsid w:val="00F239F4"/>
    <w:rsid w:val="00F24033"/>
    <w:rsid w:val="00F24088"/>
    <w:rsid w:val="00F24172"/>
    <w:rsid w:val="00F24194"/>
    <w:rsid w:val="00F24779"/>
    <w:rsid w:val="00F24791"/>
    <w:rsid w:val="00F24856"/>
    <w:rsid w:val="00F24912"/>
    <w:rsid w:val="00F24B2C"/>
    <w:rsid w:val="00F251F7"/>
    <w:rsid w:val="00F25376"/>
    <w:rsid w:val="00F256CC"/>
    <w:rsid w:val="00F25E7F"/>
    <w:rsid w:val="00F26124"/>
    <w:rsid w:val="00F26179"/>
    <w:rsid w:val="00F26983"/>
    <w:rsid w:val="00F26C92"/>
    <w:rsid w:val="00F273FB"/>
    <w:rsid w:val="00F2750F"/>
    <w:rsid w:val="00F27584"/>
    <w:rsid w:val="00F275DC"/>
    <w:rsid w:val="00F27828"/>
    <w:rsid w:val="00F27829"/>
    <w:rsid w:val="00F27A68"/>
    <w:rsid w:val="00F27AC4"/>
    <w:rsid w:val="00F27D8F"/>
    <w:rsid w:val="00F27DD8"/>
    <w:rsid w:val="00F27F6D"/>
    <w:rsid w:val="00F300FA"/>
    <w:rsid w:val="00F3053B"/>
    <w:rsid w:val="00F306A6"/>
    <w:rsid w:val="00F314C5"/>
    <w:rsid w:val="00F31AF2"/>
    <w:rsid w:val="00F31F41"/>
    <w:rsid w:val="00F32174"/>
    <w:rsid w:val="00F32685"/>
    <w:rsid w:val="00F32A97"/>
    <w:rsid w:val="00F32C06"/>
    <w:rsid w:val="00F330D8"/>
    <w:rsid w:val="00F34149"/>
    <w:rsid w:val="00F34907"/>
    <w:rsid w:val="00F34BAD"/>
    <w:rsid w:val="00F34BB4"/>
    <w:rsid w:val="00F34FC3"/>
    <w:rsid w:val="00F351D7"/>
    <w:rsid w:val="00F3536A"/>
    <w:rsid w:val="00F356DA"/>
    <w:rsid w:val="00F35B4E"/>
    <w:rsid w:val="00F35CDD"/>
    <w:rsid w:val="00F36605"/>
    <w:rsid w:val="00F367C2"/>
    <w:rsid w:val="00F36CFB"/>
    <w:rsid w:val="00F36FC3"/>
    <w:rsid w:val="00F37046"/>
    <w:rsid w:val="00F373DD"/>
    <w:rsid w:val="00F37B6D"/>
    <w:rsid w:val="00F37D5D"/>
    <w:rsid w:val="00F37D9A"/>
    <w:rsid w:val="00F40288"/>
    <w:rsid w:val="00F406D5"/>
    <w:rsid w:val="00F40795"/>
    <w:rsid w:val="00F40E73"/>
    <w:rsid w:val="00F4171D"/>
    <w:rsid w:val="00F41840"/>
    <w:rsid w:val="00F4184D"/>
    <w:rsid w:val="00F41F7C"/>
    <w:rsid w:val="00F4220B"/>
    <w:rsid w:val="00F4273E"/>
    <w:rsid w:val="00F43156"/>
    <w:rsid w:val="00F43D7A"/>
    <w:rsid w:val="00F4442C"/>
    <w:rsid w:val="00F44FBF"/>
    <w:rsid w:val="00F45038"/>
    <w:rsid w:val="00F45809"/>
    <w:rsid w:val="00F459AF"/>
    <w:rsid w:val="00F45CCF"/>
    <w:rsid w:val="00F46014"/>
    <w:rsid w:val="00F4626A"/>
    <w:rsid w:val="00F463BF"/>
    <w:rsid w:val="00F465F6"/>
    <w:rsid w:val="00F46774"/>
    <w:rsid w:val="00F46E77"/>
    <w:rsid w:val="00F471A4"/>
    <w:rsid w:val="00F476AF"/>
    <w:rsid w:val="00F4795A"/>
    <w:rsid w:val="00F479AB"/>
    <w:rsid w:val="00F47F70"/>
    <w:rsid w:val="00F47F9B"/>
    <w:rsid w:val="00F50A8A"/>
    <w:rsid w:val="00F51278"/>
    <w:rsid w:val="00F513B3"/>
    <w:rsid w:val="00F5142F"/>
    <w:rsid w:val="00F516C8"/>
    <w:rsid w:val="00F51A6F"/>
    <w:rsid w:val="00F51D60"/>
    <w:rsid w:val="00F52105"/>
    <w:rsid w:val="00F525BB"/>
    <w:rsid w:val="00F53D2D"/>
    <w:rsid w:val="00F53D41"/>
    <w:rsid w:val="00F543AC"/>
    <w:rsid w:val="00F546F3"/>
    <w:rsid w:val="00F54C89"/>
    <w:rsid w:val="00F54D1E"/>
    <w:rsid w:val="00F553CA"/>
    <w:rsid w:val="00F55594"/>
    <w:rsid w:val="00F558CE"/>
    <w:rsid w:val="00F55A60"/>
    <w:rsid w:val="00F55CDE"/>
    <w:rsid w:val="00F55EB6"/>
    <w:rsid w:val="00F5640C"/>
    <w:rsid w:val="00F569D1"/>
    <w:rsid w:val="00F56D56"/>
    <w:rsid w:val="00F56FE8"/>
    <w:rsid w:val="00F5714C"/>
    <w:rsid w:val="00F57292"/>
    <w:rsid w:val="00F572F5"/>
    <w:rsid w:val="00F575A1"/>
    <w:rsid w:val="00F578DE"/>
    <w:rsid w:val="00F57BE5"/>
    <w:rsid w:val="00F6009D"/>
    <w:rsid w:val="00F60111"/>
    <w:rsid w:val="00F6023C"/>
    <w:rsid w:val="00F6056F"/>
    <w:rsid w:val="00F60A34"/>
    <w:rsid w:val="00F61061"/>
    <w:rsid w:val="00F61983"/>
    <w:rsid w:val="00F621CF"/>
    <w:rsid w:val="00F6228A"/>
    <w:rsid w:val="00F6242D"/>
    <w:rsid w:val="00F62919"/>
    <w:rsid w:val="00F62971"/>
    <w:rsid w:val="00F629CF"/>
    <w:rsid w:val="00F62C9C"/>
    <w:rsid w:val="00F63249"/>
    <w:rsid w:val="00F633C8"/>
    <w:rsid w:val="00F6376E"/>
    <w:rsid w:val="00F638FE"/>
    <w:rsid w:val="00F63AF8"/>
    <w:rsid w:val="00F641F0"/>
    <w:rsid w:val="00F645F8"/>
    <w:rsid w:val="00F649A9"/>
    <w:rsid w:val="00F64D71"/>
    <w:rsid w:val="00F65AFC"/>
    <w:rsid w:val="00F661EA"/>
    <w:rsid w:val="00F66F2B"/>
    <w:rsid w:val="00F6721A"/>
    <w:rsid w:val="00F6757D"/>
    <w:rsid w:val="00F678EB"/>
    <w:rsid w:val="00F67BFA"/>
    <w:rsid w:val="00F67F6D"/>
    <w:rsid w:val="00F70AEE"/>
    <w:rsid w:val="00F70BAA"/>
    <w:rsid w:val="00F713C5"/>
    <w:rsid w:val="00F71597"/>
    <w:rsid w:val="00F72D5B"/>
    <w:rsid w:val="00F73100"/>
    <w:rsid w:val="00F731D6"/>
    <w:rsid w:val="00F7375C"/>
    <w:rsid w:val="00F73A38"/>
    <w:rsid w:val="00F73A7F"/>
    <w:rsid w:val="00F7453D"/>
    <w:rsid w:val="00F74BC2"/>
    <w:rsid w:val="00F752A1"/>
    <w:rsid w:val="00F75F6E"/>
    <w:rsid w:val="00F75FB4"/>
    <w:rsid w:val="00F76ACC"/>
    <w:rsid w:val="00F76C1B"/>
    <w:rsid w:val="00F7709B"/>
    <w:rsid w:val="00F7777A"/>
    <w:rsid w:val="00F77E33"/>
    <w:rsid w:val="00F801D4"/>
    <w:rsid w:val="00F80F10"/>
    <w:rsid w:val="00F8132D"/>
    <w:rsid w:val="00F81520"/>
    <w:rsid w:val="00F81647"/>
    <w:rsid w:val="00F816E1"/>
    <w:rsid w:val="00F825C6"/>
    <w:rsid w:val="00F82865"/>
    <w:rsid w:val="00F82A48"/>
    <w:rsid w:val="00F8351E"/>
    <w:rsid w:val="00F84113"/>
    <w:rsid w:val="00F84824"/>
    <w:rsid w:val="00F8490C"/>
    <w:rsid w:val="00F84BD4"/>
    <w:rsid w:val="00F84C5B"/>
    <w:rsid w:val="00F852E4"/>
    <w:rsid w:val="00F86501"/>
    <w:rsid w:val="00F86579"/>
    <w:rsid w:val="00F8661B"/>
    <w:rsid w:val="00F86638"/>
    <w:rsid w:val="00F86732"/>
    <w:rsid w:val="00F86851"/>
    <w:rsid w:val="00F86AD5"/>
    <w:rsid w:val="00F86EC1"/>
    <w:rsid w:val="00F87870"/>
    <w:rsid w:val="00F87C16"/>
    <w:rsid w:val="00F87E52"/>
    <w:rsid w:val="00F87FCF"/>
    <w:rsid w:val="00F9020A"/>
    <w:rsid w:val="00F9035F"/>
    <w:rsid w:val="00F908E6"/>
    <w:rsid w:val="00F911DF"/>
    <w:rsid w:val="00F92003"/>
    <w:rsid w:val="00F921E2"/>
    <w:rsid w:val="00F92433"/>
    <w:rsid w:val="00F92494"/>
    <w:rsid w:val="00F929AB"/>
    <w:rsid w:val="00F92FA7"/>
    <w:rsid w:val="00F93528"/>
    <w:rsid w:val="00F949F2"/>
    <w:rsid w:val="00F95087"/>
    <w:rsid w:val="00F952E2"/>
    <w:rsid w:val="00F95797"/>
    <w:rsid w:val="00F9586B"/>
    <w:rsid w:val="00F95BD9"/>
    <w:rsid w:val="00F95C13"/>
    <w:rsid w:val="00F95D30"/>
    <w:rsid w:val="00F960BA"/>
    <w:rsid w:val="00F965F1"/>
    <w:rsid w:val="00F968E8"/>
    <w:rsid w:val="00F96BB2"/>
    <w:rsid w:val="00F96C15"/>
    <w:rsid w:val="00F96CB2"/>
    <w:rsid w:val="00F96DDE"/>
    <w:rsid w:val="00F96ECA"/>
    <w:rsid w:val="00F97182"/>
    <w:rsid w:val="00F971B6"/>
    <w:rsid w:val="00F9788D"/>
    <w:rsid w:val="00F97E33"/>
    <w:rsid w:val="00FA0017"/>
    <w:rsid w:val="00FA04F0"/>
    <w:rsid w:val="00FA07A4"/>
    <w:rsid w:val="00FA08DF"/>
    <w:rsid w:val="00FA095F"/>
    <w:rsid w:val="00FA0969"/>
    <w:rsid w:val="00FA0973"/>
    <w:rsid w:val="00FA09E9"/>
    <w:rsid w:val="00FA0D22"/>
    <w:rsid w:val="00FA0FC1"/>
    <w:rsid w:val="00FA1AF0"/>
    <w:rsid w:val="00FA2095"/>
    <w:rsid w:val="00FA2BEA"/>
    <w:rsid w:val="00FA35AC"/>
    <w:rsid w:val="00FA3D50"/>
    <w:rsid w:val="00FA3E49"/>
    <w:rsid w:val="00FA462B"/>
    <w:rsid w:val="00FA4F4F"/>
    <w:rsid w:val="00FA51CC"/>
    <w:rsid w:val="00FA5796"/>
    <w:rsid w:val="00FA61A8"/>
    <w:rsid w:val="00FA6474"/>
    <w:rsid w:val="00FA653D"/>
    <w:rsid w:val="00FA660D"/>
    <w:rsid w:val="00FA69E4"/>
    <w:rsid w:val="00FA7747"/>
    <w:rsid w:val="00FA7AEC"/>
    <w:rsid w:val="00FB00D9"/>
    <w:rsid w:val="00FB076D"/>
    <w:rsid w:val="00FB0E4D"/>
    <w:rsid w:val="00FB100F"/>
    <w:rsid w:val="00FB1263"/>
    <w:rsid w:val="00FB16CD"/>
    <w:rsid w:val="00FB1CA2"/>
    <w:rsid w:val="00FB1FAA"/>
    <w:rsid w:val="00FB234E"/>
    <w:rsid w:val="00FB29EA"/>
    <w:rsid w:val="00FB2BAE"/>
    <w:rsid w:val="00FB2C5D"/>
    <w:rsid w:val="00FB2C69"/>
    <w:rsid w:val="00FB2CEF"/>
    <w:rsid w:val="00FB2F2C"/>
    <w:rsid w:val="00FB344A"/>
    <w:rsid w:val="00FB346C"/>
    <w:rsid w:val="00FB361C"/>
    <w:rsid w:val="00FB4102"/>
    <w:rsid w:val="00FB5405"/>
    <w:rsid w:val="00FB59B4"/>
    <w:rsid w:val="00FB5B09"/>
    <w:rsid w:val="00FB5D89"/>
    <w:rsid w:val="00FB5FC7"/>
    <w:rsid w:val="00FB5FEC"/>
    <w:rsid w:val="00FB6057"/>
    <w:rsid w:val="00FB60E9"/>
    <w:rsid w:val="00FB6703"/>
    <w:rsid w:val="00FB687A"/>
    <w:rsid w:val="00FB6D4C"/>
    <w:rsid w:val="00FB7378"/>
    <w:rsid w:val="00FB73E5"/>
    <w:rsid w:val="00FB7654"/>
    <w:rsid w:val="00FC08AC"/>
    <w:rsid w:val="00FC144E"/>
    <w:rsid w:val="00FC146C"/>
    <w:rsid w:val="00FC16FE"/>
    <w:rsid w:val="00FC1E21"/>
    <w:rsid w:val="00FC2F7F"/>
    <w:rsid w:val="00FC3009"/>
    <w:rsid w:val="00FC30B0"/>
    <w:rsid w:val="00FC3178"/>
    <w:rsid w:val="00FC3203"/>
    <w:rsid w:val="00FC4321"/>
    <w:rsid w:val="00FC4679"/>
    <w:rsid w:val="00FC470F"/>
    <w:rsid w:val="00FC4B0D"/>
    <w:rsid w:val="00FC4D35"/>
    <w:rsid w:val="00FC516F"/>
    <w:rsid w:val="00FC5533"/>
    <w:rsid w:val="00FC648A"/>
    <w:rsid w:val="00FC64C1"/>
    <w:rsid w:val="00FC6829"/>
    <w:rsid w:val="00FC695C"/>
    <w:rsid w:val="00FC70E5"/>
    <w:rsid w:val="00FC7225"/>
    <w:rsid w:val="00FC7831"/>
    <w:rsid w:val="00FD0226"/>
    <w:rsid w:val="00FD0660"/>
    <w:rsid w:val="00FD0944"/>
    <w:rsid w:val="00FD0C67"/>
    <w:rsid w:val="00FD116A"/>
    <w:rsid w:val="00FD1432"/>
    <w:rsid w:val="00FD1709"/>
    <w:rsid w:val="00FD1E29"/>
    <w:rsid w:val="00FD219B"/>
    <w:rsid w:val="00FD2982"/>
    <w:rsid w:val="00FD346C"/>
    <w:rsid w:val="00FD368B"/>
    <w:rsid w:val="00FD39EC"/>
    <w:rsid w:val="00FD3FD7"/>
    <w:rsid w:val="00FD4342"/>
    <w:rsid w:val="00FD4CDC"/>
    <w:rsid w:val="00FD54F4"/>
    <w:rsid w:val="00FD6042"/>
    <w:rsid w:val="00FD62E5"/>
    <w:rsid w:val="00FD6317"/>
    <w:rsid w:val="00FD69FF"/>
    <w:rsid w:val="00FD6A7D"/>
    <w:rsid w:val="00FD6CEC"/>
    <w:rsid w:val="00FD6EC3"/>
    <w:rsid w:val="00FD6F92"/>
    <w:rsid w:val="00FD7556"/>
    <w:rsid w:val="00FD7773"/>
    <w:rsid w:val="00FE06DB"/>
    <w:rsid w:val="00FE0B2D"/>
    <w:rsid w:val="00FE0EA1"/>
    <w:rsid w:val="00FE17B8"/>
    <w:rsid w:val="00FE1B48"/>
    <w:rsid w:val="00FE1B89"/>
    <w:rsid w:val="00FE1C48"/>
    <w:rsid w:val="00FE2004"/>
    <w:rsid w:val="00FE2888"/>
    <w:rsid w:val="00FE38C9"/>
    <w:rsid w:val="00FE3C2E"/>
    <w:rsid w:val="00FE4065"/>
    <w:rsid w:val="00FE4223"/>
    <w:rsid w:val="00FE50DF"/>
    <w:rsid w:val="00FE5933"/>
    <w:rsid w:val="00FE5D4C"/>
    <w:rsid w:val="00FE5F63"/>
    <w:rsid w:val="00FE6A4E"/>
    <w:rsid w:val="00FE6C79"/>
    <w:rsid w:val="00FE6F68"/>
    <w:rsid w:val="00FE6FF6"/>
    <w:rsid w:val="00FE7EBA"/>
    <w:rsid w:val="00FF028C"/>
    <w:rsid w:val="00FF0619"/>
    <w:rsid w:val="00FF0A5E"/>
    <w:rsid w:val="00FF0F53"/>
    <w:rsid w:val="00FF1731"/>
    <w:rsid w:val="00FF178D"/>
    <w:rsid w:val="00FF1BFB"/>
    <w:rsid w:val="00FF1CFB"/>
    <w:rsid w:val="00FF2647"/>
    <w:rsid w:val="00FF28BF"/>
    <w:rsid w:val="00FF29D5"/>
    <w:rsid w:val="00FF2A03"/>
    <w:rsid w:val="00FF2C12"/>
    <w:rsid w:val="00FF2D30"/>
    <w:rsid w:val="00FF2F0F"/>
    <w:rsid w:val="00FF389C"/>
    <w:rsid w:val="00FF38E1"/>
    <w:rsid w:val="00FF437A"/>
    <w:rsid w:val="00FF4AE8"/>
    <w:rsid w:val="00FF4CD0"/>
    <w:rsid w:val="00FF52F9"/>
    <w:rsid w:val="00FF5371"/>
    <w:rsid w:val="00FF5CD4"/>
    <w:rsid w:val="00FF67CE"/>
    <w:rsid w:val="00FF68E3"/>
    <w:rsid w:val="00FF753E"/>
    <w:rsid w:val="00FF78D6"/>
    <w:rsid w:val="00FF792B"/>
    <w:rsid w:val="00FF7A69"/>
    <w:rsid w:val="00FF7C17"/>
    <w:rsid w:val="0E9CA421"/>
    <w:rsid w:val="1E7EA713"/>
    <w:rsid w:val="35EDEBD7"/>
    <w:rsid w:val="48FF9904"/>
    <w:rsid w:val="4E1F5086"/>
    <w:rsid w:val="5A843D5A"/>
    <w:rsid w:val="5A879DFC"/>
    <w:rsid w:val="5FD34DF4"/>
    <w:rsid w:val="7B737ED5"/>
    <w:rsid w:val="7CFC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16F92B2"/>
  <w15:docId w15:val="{6229EB00-EA02-4427-AA77-2CC41C36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0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nil"/>
      <w:tblCellMar>
        <w:left w:w="0" w:type="dxa"/>
        <w:right w:w="0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nil"/>
      <w:tblCellMar>
        <w:left w:w="0" w:type="dxa"/>
        <w:right w:w="0" w:type="dxa"/>
      </w:tblCellMar>
    </w:tblPr>
    <w:tcPr>
      <w:tcBorders>
        <w:left w:val="single" w:sz="6" w:space="0" w:color="FFFFFF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5A37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37C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37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A37C6"/>
    <w:rPr>
      <w:b/>
      <w:bCs/>
    </w:rPr>
  </w:style>
  <w:style w:type="character" w:customStyle="1" w:styleId="CommentSubjectChar">
    <w:name w:val="Comment Subject Char"/>
    <w:link w:val="CommentSubject"/>
    <w:rsid w:val="005A37C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37C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1229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E975B8"/>
    <w:rPr>
      <w:i/>
      <w:iCs/>
    </w:rPr>
  </w:style>
  <w:style w:type="character" w:customStyle="1" w:styleId="HeaderChar">
    <w:name w:val="Header Char"/>
    <w:link w:val="Header"/>
    <w:uiPriority w:val="99"/>
    <w:rsid w:val="0028086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9B6E2A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30"/>
    </w:rPr>
  </w:style>
  <w:style w:type="paragraph" w:customStyle="1" w:styleId="Default">
    <w:name w:val="Default"/>
    <w:uiPriority w:val="99"/>
    <w:qFormat/>
    <w:rsid w:val="0064186A"/>
    <w:pPr>
      <w:widowControl w:val="0"/>
      <w:autoSpaceDE w:val="0"/>
      <w:autoSpaceDN w:val="0"/>
      <w:adjustRightInd w:val="0"/>
    </w:pPr>
    <w:rPr>
      <w:rFonts w:ascii="Browallia New" w:eastAsia="SimSun" w:hAnsi="Browallia New" w:cs="Browallia New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01719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A03A90"/>
    <w:rPr>
      <w:color w:val="0000FF"/>
      <w:u w:val="single"/>
    </w:rPr>
  </w:style>
  <w:style w:type="paragraph" w:customStyle="1" w:styleId="Nomal">
    <w:name w:val="Nomal"/>
    <w:basedOn w:val="AccPolicyHeading"/>
    <w:rsid w:val="00503203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character" w:customStyle="1" w:styleId="FooterChar">
    <w:name w:val="Footer Char"/>
    <w:link w:val="Footer"/>
    <w:uiPriority w:val="99"/>
    <w:rsid w:val="00EF6D6C"/>
    <w:rPr>
      <w:rFonts w:ascii="Arial" w:hAnsi="Arial"/>
      <w:sz w:val="18"/>
      <w:szCs w:val="18"/>
    </w:rPr>
  </w:style>
  <w:style w:type="paragraph" w:customStyle="1" w:styleId="CM2">
    <w:name w:val="CM2"/>
    <w:basedOn w:val="Default"/>
    <w:next w:val="Default"/>
    <w:uiPriority w:val="99"/>
    <w:rsid w:val="00EF6D6C"/>
    <w:rPr>
      <w:rFonts w:ascii="Calibri" w:eastAsia="Times New Roman" w:hAnsi="Calibri" w:cs="EucrosiaUPC"/>
      <w:color w:val="auto"/>
    </w:rPr>
  </w:style>
  <w:style w:type="character" w:customStyle="1" w:styleId="Heading4Char">
    <w:name w:val="Heading 4 Char"/>
    <w:basedOn w:val="DefaultParagraphFont"/>
    <w:link w:val="Heading4"/>
    <w:locked/>
    <w:rsid w:val="00BD20AE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1D701B"/>
    <w:rPr>
      <w:rFonts w:cs="EucrosiaUPC"/>
      <w:b/>
      <w:bCs/>
      <w:sz w:val="30"/>
      <w:szCs w:val="3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0E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041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5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atawarehouse.dbd.go.th/bdw/est/details/index.html?jpNo=0105546050267&amp;jpTypeCode=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atawarehouse.dbd.go.th/bdw/est/details/index.html?jpNo=0105546050267&amp;jpTypeCode=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atawarehouse.dbd.go.th/bdw/est/details/index.html?jpNo=0107536000081&amp;jpTypeCode=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002BC-BD43-439C-86DD-DBE7E06A9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3AA1D-9515-4E4B-B16F-7D60D0D187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EFAB93-5BD0-450A-961B-CE644DB86F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8E4963D-7736-439B-867F-1C2E0609B7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38</TotalTime>
  <Pages>14</Pages>
  <Words>3200</Words>
  <Characters>14474</Characters>
  <Application>Microsoft Office Word</Application>
  <DocSecurity>0</DocSecurity>
  <Lines>120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Uracha, Arunyanart</dc:creator>
  <cp:keywords/>
  <dc:description/>
  <cp:lastModifiedBy>Kornsiri, Chongaksorn</cp:lastModifiedBy>
  <cp:revision>13</cp:revision>
  <cp:lastPrinted>2026-05-03T02:19:00Z</cp:lastPrinted>
  <dcterms:created xsi:type="dcterms:W3CDTF">2026-05-07T19:49:00Z</dcterms:created>
  <dcterms:modified xsi:type="dcterms:W3CDTF">2026-05-12T06:51:00Z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