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3" w:type="dxa"/>
        <w:tblInd w:w="18" w:type="dxa"/>
        <w:tblLook w:val="01E0" w:firstRow="1" w:lastRow="1" w:firstColumn="1" w:lastColumn="1" w:noHBand="0" w:noVBand="0"/>
      </w:tblPr>
      <w:tblGrid>
        <w:gridCol w:w="1080"/>
        <w:gridCol w:w="8433"/>
      </w:tblGrid>
      <w:tr w:rsidR="000C3B5C" w:rsidRPr="0017790F" w14:paraId="5E0826E6" w14:textId="77777777" w:rsidTr="0051615C">
        <w:tc>
          <w:tcPr>
            <w:tcW w:w="1080" w:type="dxa"/>
          </w:tcPr>
          <w:p w14:paraId="4F43A94E" w14:textId="55B0CB65" w:rsidR="000C3B5C" w:rsidRPr="0017790F" w:rsidRDefault="000C3B5C" w:rsidP="00716F80">
            <w:pPr>
              <w:pStyle w:val="index"/>
              <w:tabs>
                <w:tab w:val="clear" w:pos="1134"/>
              </w:tabs>
              <w:spacing w:after="0" w:line="240" w:lineRule="atLeast"/>
              <w:ind w:left="0" w:firstLine="0"/>
              <w:rPr>
                <w:rFonts w:eastAsia="Cordia New" w:cs="Times New Roman"/>
                <w:b/>
                <w:bCs/>
                <w:sz w:val="21"/>
                <w:szCs w:val="21"/>
                <w:lang w:val="en-GB"/>
              </w:rPr>
            </w:pPr>
            <w:r w:rsidRPr="0017790F">
              <w:rPr>
                <w:rFonts w:eastAsia="Cordia New" w:cs="Times New Roman"/>
                <w:b/>
                <w:bCs/>
                <w:sz w:val="21"/>
                <w:szCs w:val="21"/>
                <w:lang w:val="en-GB"/>
              </w:rPr>
              <w:t>Note</w:t>
            </w:r>
          </w:p>
        </w:tc>
        <w:tc>
          <w:tcPr>
            <w:tcW w:w="8433" w:type="dxa"/>
          </w:tcPr>
          <w:p w14:paraId="71C2ECED" w14:textId="77777777" w:rsidR="000C3B5C" w:rsidRPr="0017790F" w:rsidRDefault="000C3B5C" w:rsidP="00716F80">
            <w:pPr>
              <w:pStyle w:val="index"/>
              <w:tabs>
                <w:tab w:val="clear" w:pos="1134"/>
              </w:tabs>
              <w:spacing w:after="0" w:line="240" w:lineRule="atLeast"/>
              <w:ind w:left="0" w:firstLine="0"/>
              <w:rPr>
                <w:rFonts w:eastAsia="Cordia New" w:cs="Times New Roman"/>
                <w:b/>
                <w:bCs/>
                <w:sz w:val="21"/>
                <w:szCs w:val="21"/>
                <w:lang w:val="en-GB"/>
              </w:rPr>
            </w:pPr>
            <w:r w:rsidRPr="0017790F">
              <w:rPr>
                <w:rFonts w:eastAsia="Cordia New" w:cs="Times New Roman"/>
                <w:b/>
                <w:bCs/>
                <w:sz w:val="21"/>
                <w:szCs w:val="21"/>
                <w:lang w:val="en-GB"/>
              </w:rPr>
              <w:t>Contents</w:t>
            </w:r>
          </w:p>
        </w:tc>
      </w:tr>
      <w:tr w:rsidR="000C3B5C" w:rsidRPr="0017790F" w14:paraId="5BFB7084" w14:textId="77777777" w:rsidTr="0051615C">
        <w:tc>
          <w:tcPr>
            <w:tcW w:w="1080" w:type="dxa"/>
          </w:tcPr>
          <w:p w14:paraId="79C9277C" w14:textId="77777777" w:rsidR="000C3B5C" w:rsidRPr="0017790F" w:rsidRDefault="000C3B5C" w:rsidP="00716F80">
            <w:pPr>
              <w:pStyle w:val="index"/>
              <w:tabs>
                <w:tab w:val="clear" w:pos="1134"/>
              </w:tabs>
              <w:spacing w:after="0" w:line="240" w:lineRule="atLeast"/>
              <w:ind w:left="0" w:firstLine="0"/>
              <w:rPr>
                <w:rFonts w:eastAsia="Cordia New" w:cs="Times New Roman"/>
                <w:sz w:val="21"/>
                <w:szCs w:val="21"/>
                <w:lang w:val="en-GB"/>
              </w:rPr>
            </w:pPr>
          </w:p>
        </w:tc>
        <w:tc>
          <w:tcPr>
            <w:tcW w:w="8433" w:type="dxa"/>
          </w:tcPr>
          <w:p w14:paraId="34FCA966" w14:textId="77777777" w:rsidR="000C3B5C" w:rsidRPr="0017790F" w:rsidRDefault="000C3B5C" w:rsidP="00716F80">
            <w:pPr>
              <w:pStyle w:val="index"/>
              <w:tabs>
                <w:tab w:val="clear" w:pos="1134"/>
              </w:tabs>
              <w:spacing w:after="0" w:line="240" w:lineRule="atLeast"/>
              <w:ind w:left="0" w:firstLine="0"/>
              <w:rPr>
                <w:rFonts w:eastAsia="Cordia New" w:cs="Times New Roman"/>
                <w:sz w:val="21"/>
                <w:szCs w:val="21"/>
                <w:lang w:val="en-GB"/>
              </w:rPr>
            </w:pPr>
          </w:p>
        </w:tc>
      </w:tr>
      <w:tr w:rsidR="000C3B5C" w:rsidRPr="0017790F" w14:paraId="5CFF0BCF" w14:textId="77777777" w:rsidTr="0051615C">
        <w:tc>
          <w:tcPr>
            <w:tcW w:w="1080" w:type="dxa"/>
          </w:tcPr>
          <w:p w14:paraId="58185636" w14:textId="77777777" w:rsidR="000C3B5C" w:rsidRPr="0017790F" w:rsidRDefault="00FD0739" w:rsidP="00716F80">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p>
        </w:tc>
        <w:tc>
          <w:tcPr>
            <w:tcW w:w="8433" w:type="dxa"/>
          </w:tcPr>
          <w:p w14:paraId="38B042CA" w14:textId="77777777" w:rsidR="000C3B5C" w:rsidRPr="0017790F" w:rsidRDefault="00AF4C80" w:rsidP="001F6ADB">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General information</w:t>
            </w:r>
          </w:p>
        </w:tc>
      </w:tr>
      <w:tr w:rsidR="00F90146" w:rsidRPr="0017790F" w14:paraId="1A7C2D6C" w14:textId="77777777" w:rsidTr="0051615C">
        <w:tc>
          <w:tcPr>
            <w:tcW w:w="1080" w:type="dxa"/>
          </w:tcPr>
          <w:p w14:paraId="3F74E887" w14:textId="77777777" w:rsidR="00F90146" w:rsidRPr="0017790F" w:rsidRDefault="00FD0739" w:rsidP="00716F80">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2</w:t>
            </w:r>
          </w:p>
        </w:tc>
        <w:tc>
          <w:tcPr>
            <w:tcW w:w="8433" w:type="dxa"/>
          </w:tcPr>
          <w:p w14:paraId="03096534" w14:textId="77777777" w:rsidR="00F90146" w:rsidRPr="0017790F" w:rsidRDefault="00DB7234" w:rsidP="00DB7234">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 xml:space="preserve">Basis of preparation of the </w:t>
            </w:r>
            <w:r w:rsidR="003D4826" w:rsidRPr="0017790F">
              <w:rPr>
                <w:rFonts w:eastAsia="Cordia New" w:cs="Times New Roman"/>
                <w:sz w:val="21"/>
                <w:szCs w:val="21"/>
                <w:lang w:val="en-GB"/>
              </w:rPr>
              <w:t xml:space="preserve">interim </w:t>
            </w:r>
            <w:r w:rsidR="001F6ADB" w:rsidRPr="0017790F">
              <w:rPr>
                <w:rFonts w:eastAsia="Cordia New" w:cs="Times New Roman"/>
                <w:sz w:val="21"/>
                <w:szCs w:val="21"/>
                <w:lang w:val="en-GB"/>
              </w:rPr>
              <w:t>financial statements</w:t>
            </w:r>
          </w:p>
        </w:tc>
      </w:tr>
      <w:tr w:rsidR="00481840" w:rsidRPr="0017790F" w14:paraId="1F0CCAB2" w14:textId="77777777" w:rsidTr="0051615C">
        <w:tc>
          <w:tcPr>
            <w:tcW w:w="1080" w:type="dxa"/>
          </w:tcPr>
          <w:p w14:paraId="33A0E948" w14:textId="012ECE74" w:rsidR="00481840" w:rsidRPr="0017790F" w:rsidRDefault="0013551E" w:rsidP="00E001B3">
            <w:pPr>
              <w:pStyle w:val="index"/>
              <w:tabs>
                <w:tab w:val="clear" w:pos="1134"/>
              </w:tabs>
              <w:spacing w:after="0" w:line="240" w:lineRule="atLeast"/>
              <w:ind w:left="0" w:firstLine="0"/>
              <w:rPr>
                <w:rFonts w:eastAsia="Cordia New" w:cs="Cordia New"/>
                <w:sz w:val="21"/>
                <w:szCs w:val="21"/>
                <w:lang w:val="en-US" w:bidi="th-TH"/>
              </w:rPr>
            </w:pPr>
            <w:r w:rsidRPr="0017790F" w:rsidDel="003547C2">
              <w:rPr>
                <w:rFonts w:eastAsia="Cordia New" w:cs="Cordia New"/>
                <w:sz w:val="21"/>
                <w:szCs w:val="21"/>
                <w:lang w:val="en-US"/>
              </w:rPr>
              <w:t>3</w:t>
            </w:r>
          </w:p>
        </w:tc>
        <w:tc>
          <w:tcPr>
            <w:tcW w:w="8433" w:type="dxa"/>
          </w:tcPr>
          <w:p w14:paraId="3F2239B6" w14:textId="5A742C16" w:rsidR="00481840" w:rsidRPr="0017790F" w:rsidRDefault="00481840" w:rsidP="00E001B3">
            <w:pPr>
              <w:pStyle w:val="index"/>
              <w:tabs>
                <w:tab w:val="clear" w:pos="1134"/>
              </w:tabs>
              <w:spacing w:after="0" w:line="240" w:lineRule="atLeast"/>
              <w:ind w:left="0" w:firstLine="0"/>
              <w:rPr>
                <w:rFonts w:eastAsia="Cordia New" w:cs="Times New Roman"/>
                <w:sz w:val="21"/>
                <w:szCs w:val="21"/>
                <w:lang w:val="en-US"/>
              </w:rPr>
            </w:pPr>
            <w:r w:rsidRPr="0017790F">
              <w:rPr>
                <w:rFonts w:eastAsia="Cordia New" w:cs="Times New Roman"/>
                <w:sz w:val="21"/>
                <w:szCs w:val="21"/>
                <w:lang w:val="en-GB"/>
              </w:rPr>
              <w:t>Related parties</w:t>
            </w:r>
          </w:p>
        </w:tc>
      </w:tr>
      <w:tr w:rsidR="001A735C" w:rsidRPr="0017790F" w14:paraId="268F8598" w14:textId="77777777" w:rsidTr="0051615C">
        <w:tc>
          <w:tcPr>
            <w:tcW w:w="1080" w:type="dxa"/>
          </w:tcPr>
          <w:p w14:paraId="1EE7A940" w14:textId="1ADD7460" w:rsidR="001A735C" w:rsidRPr="0017790F" w:rsidRDefault="001A735C" w:rsidP="00E001B3">
            <w:pPr>
              <w:pStyle w:val="index"/>
              <w:tabs>
                <w:tab w:val="clear" w:pos="1134"/>
              </w:tabs>
              <w:spacing w:after="0" w:line="240" w:lineRule="atLeast"/>
              <w:ind w:left="0" w:firstLine="0"/>
              <w:rPr>
                <w:rFonts w:eastAsia="Cordia New" w:cs="Cordia New"/>
                <w:sz w:val="21"/>
                <w:szCs w:val="21"/>
                <w:lang w:val="en-US"/>
              </w:rPr>
            </w:pPr>
            <w:r w:rsidRPr="0017790F" w:rsidDel="003547C2">
              <w:rPr>
                <w:rFonts w:eastAsia="Cordia New" w:cs="Cordia New"/>
                <w:sz w:val="21"/>
                <w:szCs w:val="21"/>
                <w:lang w:val="en-US"/>
              </w:rPr>
              <w:t>4</w:t>
            </w:r>
          </w:p>
        </w:tc>
        <w:tc>
          <w:tcPr>
            <w:tcW w:w="8433" w:type="dxa"/>
          </w:tcPr>
          <w:p w14:paraId="3854C17C" w14:textId="65EA0CE5" w:rsidR="001A735C" w:rsidRPr="0017790F" w:rsidRDefault="001A735C" w:rsidP="00E001B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Investments in freehold and leasehold properties at fair value</w:t>
            </w:r>
          </w:p>
        </w:tc>
      </w:tr>
      <w:tr w:rsidR="00481840" w:rsidRPr="0017790F" w14:paraId="35E4E09B" w14:textId="77777777" w:rsidTr="0051615C">
        <w:tc>
          <w:tcPr>
            <w:tcW w:w="1080" w:type="dxa"/>
          </w:tcPr>
          <w:p w14:paraId="48C8BE65" w14:textId="1D1250DA" w:rsidR="00481840" w:rsidRPr="0017790F" w:rsidRDefault="001A735C" w:rsidP="00E001B3">
            <w:pPr>
              <w:pStyle w:val="index"/>
              <w:tabs>
                <w:tab w:val="clear" w:pos="1134"/>
              </w:tabs>
              <w:spacing w:after="0" w:line="240" w:lineRule="atLeast"/>
              <w:ind w:left="0" w:firstLine="0"/>
              <w:rPr>
                <w:rFonts w:eastAsia="Cordia New" w:cs="Times New Roman"/>
                <w:sz w:val="21"/>
                <w:szCs w:val="21"/>
                <w:lang w:val="en-GB"/>
              </w:rPr>
            </w:pPr>
            <w:r w:rsidRPr="0017790F" w:rsidDel="003547C2">
              <w:rPr>
                <w:rFonts w:eastAsia="Cordia New" w:cs="Times New Roman"/>
                <w:sz w:val="21"/>
                <w:szCs w:val="21"/>
                <w:lang w:val="en-GB"/>
              </w:rPr>
              <w:t>5</w:t>
            </w:r>
          </w:p>
        </w:tc>
        <w:tc>
          <w:tcPr>
            <w:tcW w:w="8433" w:type="dxa"/>
          </w:tcPr>
          <w:p w14:paraId="583CF737" w14:textId="5AF496A7" w:rsidR="00481840" w:rsidRPr="0017790F" w:rsidRDefault="004040E3" w:rsidP="00E001B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Investments measured at fair value through profit or loss</w:t>
            </w:r>
          </w:p>
        </w:tc>
      </w:tr>
      <w:tr w:rsidR="00481840" w:rsidRPr="0017790F" w14:paraId="307A5B2D" w14:textId="77777777" w:rsidTr="0051615C">
        <w:tc>
          <w:tcPr>
            <w:tcW w:w="1080" w:type="dxa"/>
          </w:tcPr>
          <w:p w14:paraId="67D1B609" w14:textId="3F9647B1" w:rsidR="00481840" w:rsidRPr="0017790F" w:rsidRDefault="00FD11E9" w:rsidP="00474DDF">
            <w:pPr>
              <w:pStyle w:val="index"/>
              <w:tabs>
                <w:tab w:val="clear" w:pos="1134"/>
              </w:tabs>
              <w:spacing w:after="0" w:line="240" w:lineRule="atLeast"/>
              <w:ind w:left="0" w:firstLine="0"/>
              <w:rPr>
                <w:rFonts w:eastAsia="Cordia New" w:cs="Times New Roman"/>
                <w:sz w:val="21"/>
                <w:szCs w:val="21"/>
                <w:lang w:val="en-GB"/>
              </w:rPr>
            </w:pPr>
            <w:r w:rsidRPr="0017790F" w:rsidDel="003547C2">
              <w:rPr>
                <w:rFonts w:eastAsia="Cordia New" w:cs="Times New Roman"/>
                <w:sz w:val="21"/>
                <w:szCs w:val="21"/>
                <w:lang w:val="en-GB"/>
              </w:rPr>
              <w:t>6</w:t>
            </w:r>
          </w:p>
        </w:tc>
        <w:tc>
          <w:tcPr>
            <w:tcW w:w="8433" w:type="dxa"/>
          </w:tcPr>
          <w:p w14:paraId="73417033" w14:textId="5EEA2251" w:rsidR="00481840" w:rsidRPr="00D0337E" w:rsidRDefault="00481840" w:rsidP="00474DDF">
            <w:pPr>
              <w:pStyle w:val="index"/>
              <w:tabs>
                <w:tab w:val="clear" w:pos="1134"/>
              </w:tabs>
              <w:spacing w:after="0" w:line="240" w:lineRule="atLeast"/>
              <w:ind w:left="0" w:firstLine="0"/>
              <w:rPr>
                <w:rFonts w:eastAsia="Cordia New" w:cs="Cordia New"/>
                <w:sz w:val="21"/>
                <w:szCs w:val="26"/>
                <w:lang w:val="en-US" w:bidi="th-TH"/>
              </w:rPr>
            </w:pPr>
            <w:r w:rsidRPr="0017790F">
              <w:rPr>
                <w:rFonts w:eastAsia="Cordia New" w:cs="Times New Roman"/>
                <w:sz w:val="21"/>
                <w:szCs w:val="21"/>
                <w:lang w:val="en-GB"/>
              </w:rPr>
              <w:t>Cash and cash at banks</w:t>
            </w:r>
          </w:p>
        </w:tc>
      </w:tr>
      <w:tr w:rsidR="00481840" w:rsidRPr="0017790F" w14:paraId="7AFEBA92" w14:textId="77777777" w:rsidTr="0051615C">
        <w:tc>
          <w:tcPr>
            <w:tcW w:w="1080" w:type="dxa"/>
          </w:tcPr>
          <w:p w14:paraId="36DACBB6" w14:textId="26D56F1A" w:rsidR="00481840" w:rsidRPr="0017790F" w:rsidRDefault="00FD11E9" w:rsidP="00AD6D63">
            <w:pPr>
              <w:pStyle w:val="index"/>
              <w:tabs>
                <w:tab w:val="clear" w:pos="1134"/>
              </w:tabs>
              <w:spacing w:after="0" w:line="240" w:lineRule="atLeast"/>
              <w:ind w:left="0" w:firstLine="0"/>
              <w:rPr>
                <w:rFonts w:eastAsia="Cordia New" w:cs="Times New Roman"/>
                <w:sz w:val="21"/>
                <w:szCs w:val="21"/>
                <w:lang w:val="en-GB"/>
              </w:rPr>
            </w:pPr>
            <w:r w:rsidRPr="0017790F" w:rsidDel="003547C2">
              <w:rPr>
                <w:rFonts w:eastAsia="Cordia New" w:cs="Times New Roman"/>
                <w:sz w:val="21"/>
                <w:szCs w:val="21"/>
                <w:lang w:val="en-GB"/>
              </w:rPr>
              <w:t>7</w:t>
            </w:r>
          </w:p>
        </w:tc>
        <w:tc>
          <w:tcPr>
            <w:tcW w:w="8433" w:type="dxa"/>
          </w:tcPr>
          <w:p w14:paraId="02C5D811" w14:textId="67D87B2D" w:rsidR="00481840" w:rsidRPr="0017790F" w:rsidRDefault="00481840" w:rsidP="00AD6D6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Receivables on accrued rental and service income</w:t>
            </w:r>
          </w:p>
        </w:tc>
      </w:tr>
      <w:tr w:rsidR="00481840" w:rsidRPr="0017790F" w14:paraId="58B524C0" w14:textId="77777777" w:rsidTr="0051615C">
        <w:tc>
          <w:tcPr>
            <w:tcW w:w="1080" w:type="dxa"/>
          </w:tcPr>
          <w:p w14:paraId="2E141647" w14:textId="488DE290" w:rsidR="00481840" w:rsidRPr="0017790F" w:rsidRDefault="001E1BFA" w:rsidP="00AD6D63">
            <w:pPr>
              <w:pStyle w:val="index"/>
              <w:tabs>
                <w:tab w:val="clear" w:pos="1134"/>
              </w:tabs>
              <w:spacing w:after="0" w:line="240" w:lineRule="atLeast"/>
              <w:ind w:left="0" w:firstLine="0"/>
              <w:rPr>
                <w:rFonts w:eastAsia="Cordia New" w:cs="Times New Roman"/>
                <w:sz w:val="21"/>
                <w:szCs w:val="21"/>
                <w:lang w:val="en-GB"/>
              </w:rPr>
            </w:pPr>
            <w:r w:rsidRPr="0017790F" w:rsidDel="003547C2">
              <w:rPr>
                <w:rFonts w:eastAsia="Cordia New" w:cs="Times New Roman"/>
                <w:sz w:val="21"/>
                <w:szCs w:val="21"/>
                <w:lang w:val="en-GB"/>
              </w:rPr>
              <w:t>8</w:t>
            </w:r>
          </w:p>
        </w:tc>
        <w:tc>
          <w:tcPr>
            <w:tcW w:w="8433" w:type="dxa"/>
          </w:tcPr>
          <w:p w14:paraId="53A76AB3" w14:textId="6C0DA666" w:rsidR="00481840" w:rsidRPr="0017790F" w:rsidRDefault="00711556" w:rsidP="00AD6D63">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Borrowings from financial institution</w:t>
            </w:r>
          </w:p>
        </w:tc>
      </w:tr>
      <w:tr w:rsidR="00092151" w:rsidRPr="0017790F" w14:paraId="6A3806F3" w14:textId="77777777" w:rsidTr="0051615C">
        <w:tc>
          <w:tcPr>
            <w:tcW w:w="1080" w:type="dxa"/>
          </w:tcPr>
          <w:p w14:paraId="5C41A99F" w14:textId="435A8EBD" w:rsidR="00092151" w:rsidRPr="0017790F" w:rsidRDefault="001E1BFA" w:rsidP="00092151">
            <w:pPr>
              <w:pStyle w:val="index"/>
              <w:tabs>
                <w:tab w:val="clear" w:pos="1134"/>
              </w:tabs>
              <w:spacing w:after="0" w:line="240" w:lineRule="atLeast"/>
              <w:ind w:left="0" w:firstLine="0"/>
              <w:rPr>
                <w:rFonts w:eastAsia="Cordia New"/>
                <w:sz w:val="21"/>
                <w:szCs w:val="21"/>
                <w:lang w:val="en-US" w:bidi="th-TH"/>
              </w:rPr>
            </w:pPr>
            <w:r w:rsidRPr="0017790F" w:rsidDel="003547C2">
              <w:rPr>
                <w:rFonts w:eastAsia="Cordia New"/>
                <w:sz w:val="21"/>
                <w:szCs w:val="21"/>
                <w:lang w:val="en-US" w:bidi="th-TH"/>
              </w:rPr>
              <w:t>9</w:t>
            </w:r>
          </w:p>
        </w:tc>
        <w:tc>
          <w:tcPr>
            <w:tcW w:w="8433" w:type="dxa"/>
          </w:tcPr>
          <w:p w14:paraId="5E15179F" w14:textId="458BFF3D"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sz w:val="21"/>
                <w:szCs w:val="21"/>
                <w:lang w:val="en-US" w:bidi="th-TH"/>
              </w:rPr>
              <w:t>Retained earnings</w:t>
            </w:r>
          </w:p>
        </w:tc>
      </w:tr>
      <w:tr w:rsidR="00092151" w:rsidRPr="0017790F" w14:paraId="365CD226" w14:textId="77777777" w:rsidTr="0051615C">
        <w:tc>
          <w:tcPr>
            <w:tcW w:w="1080" w:type="dxa"/>
          </w:tcPr>
          <w:p w14:paraId="026F9077" w14:textId="199BA77F"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sidDel="003547C2">
              <w:rPr>
                <w:rFonts w:eastAsia="Cordia New" w:cs="Times New Roman"/>
                <w:sz w:val="21"/>
                <w:szCs w:val="21"/>
                <w:lang w:val="en-GB"/>
              </w:rPr>
              <w:t>1</w:t>
            </w:r>
            <w:r w:rsidR="001E1BFA" w:rsidRPr="0017790F" w:rsidDel="003547C2">
              <w:rPr>
                <w:rFonts w:eastAsia="Cordia New" w:cs="Times New Roman"/>
                <w:sz w:val="21"/>
                <w:szCs w:val="21"/>
                <w:lang w:val="en-GB"/>
              </w:rPr>
              <w:t>0</w:t>
            </w:r>
          </w:p>
        </w:tc>
        <w:tc>
          <w:tcPr>
            <w:tcW w:w="8433" w:type="dxa"/>
          </w:tcPr>
          <w:p w14:paraId="0D05E632" w14:textId="6A0F4FA6" w:rsidR="00092151" w:rsidRPr="0017790F" w:rsidRDefault="00092151" w:rsidP="00092151">
            <w:pPr>
              <w:pStyle w:val="index"/>
              <w:tabs>
                <w:tab w:val="clear" w:pos="1134"/>
              </w:tabs>
              <w:spacing w:after="0" w:line="240" w:lineRule="atLeast"/>
              <w:ind w:left="0" w:firstLine="0"/>
              <w:rPr>
                <w:rFonts w:eastAsia="Cordia New"/>
                <w:sz w:val="21"/>
                <w:szCs w:val="21"/>
                <w:lang w:val="en-US" w:bidi="th-TH"/>
              </w:rPr>
            </w:pPr>
            <w:r w:rsidRPr="0017790F">
              <w:rPr>
                <w:rFonts w:eastAsia="Cordia New" w:cs="Times New Roman"/>
                <w:sz w:val="21"/>
                <w:szCs w:val="21"/>
                <w:lang w:val="en-GB"/>
              </w:rPr>
              <w:t xml:space="preserve">Distributions to </w:t>
            </w:r>
            <w:r w:rsidRPr="0017790F">
              <w:rPr>
                <w:rFonts w:eastAsia="Cordia New"/>
                <w:sz w:val="21"/>
                <w:szCs w:val="21"/>
                <w:lang w:val="en-US" w:bidi="th-TH"/>
              </w:rPr>
              <w:t xml:space="preserve">trust </w:t>
            </w:r>
            <w:r w:rsidRPr="0017790F">
              <w:rPr>
                <w:rFonts w:eastAsia="Cordia New" w:cs="Times New Roman"/>
                <w:sz w:val="21"/>
                <w:szCs w:val="21"/>
                <w:lang w:val="en-GB"/>
              </w:rPr>
              <w:t>unitholders</w:t>
            </w:r>
          </w:p>
        </w:tc>
      </w:tr>
      <w:tr w:rsidR="00092151" w:rsidRPr="0017790F" w14:paraId="5EE98890" w14:textId="77777777" w:rsidTr="0051615C">
        <w:tc>
          <w:tcPr>
            <w:tcW w:w="1080" w:type="dxa"/>
          </w:tcPr>
          <w:p w14:paraId="5997C83E" w14:textId="495BCD4D"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974A23">
              <w:rPr>
                <w:rFonts w:eastAsia="Cordia New" w:cs="Times New Roman"/>
                <w:sz w:val="21"/>
                <w:szCs w:val="21"/>
                <w:lang w:val="en-GB"/>
              </w:rPr>
              <w:t>1</w:t>
            </w:r>
          </w:p>
        </w:tc>
        <w:tc>
          <w:tcPr>
            <w:tcW w:w="8433" w:type="dxa"/>
          </w:tcPr>
          <w:p w14:paraId="2EE9EB02" w14:textId="17EB7CE6"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Information on investment purchase and sale transactions</w:t>
            </w:r>
          </w:p>
        </w:tc>
      </w:tr>
      <w:tr w:rsidR="00092151" w:rsidRPr="0017790F" w14:paraId="0785A78C" w14:textId="77777777" w:rsidTr="0051615C">
        <w:tc>
          <w:tcPr>
            <w:tcW w:w="1080" w:type="dxa"/>
          </w:tcPr>
          <w:p w14:paraId="4028D82D" w14:textId="66D5EA53"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974A23">
              <w:rPr>
                <w:rFonts w:eastAsia="Cordia New" w:cs="Times New Roman"/>
                <w:sz w:val="21"/>
                <w:szCs w:val="21"/>
                <w:lang w:val="en-GB"/>
              </w:rPr>
              <w:t>2</w:t>
            </w:r>
          </w:p>
        </w:tc>
        <w:tc>
          <w:tcPr>
            <w:tcW w:w="8433" w:type="dxa"/>
          </w:tcPr>
          <w:p w14:paraId="79FA0458" w14:textId="223F5CDD"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Segment information and disaggregation of revenue</w:t>
            </w:r>
          </w:p>
        </w:tc>
      </w:tr>
      <w:tr w:rsidR="00092151" w:rsidRPr="0017790F" w14:paraId="58B9E995" w14:textId="77777777" w:rsidTr="0051615C">
        <w:tc>
          <w:tcPr>
            <w:tcW w:w="1080" w:type="dxa"/>
          </w:tcPr>
          <w:p w14:paraId="2D7957D7" w14:textId="77BDEC1F"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974A23">
              <w:rPr>
                <w:rFonts w:eastAsia="Cordia New" w:cs="Times New Roman"/>
                <w:sz w:val="21"/>
                <w:szCs w:val="21"/>
                <w:lang w:val="en-GB"/>
              </w:rPr>
              <w:t>3</w:t>
            </w:r>
          </w:p>
        </w:tc>
        <w:tc>
          <w:tcPr>
            <w:tcW w:w="8433" w:type="dxa"/>
          </w:tcPr>
          <w:p w14:paraId="232B8C81" w14:textId="1AB62304"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sz w:val="21"/>
                <w:szCs w:val="21"/>
                <w:lang w:val="en-US" w:bidi="th-TH"/>
              </w:rPr>
              <w:t xml:space="preserve">Information on fair value level and fair value measurement of investment  </w:t>
            </w:r>
          </w:p>
        </w:tc>
      </w:tr>
      <w:tr w:rsidR="00092151" w:rsidRPr="0017790F" w14:paraId="7AC59791" w14:textId="77777777" w:rsidTr="0051615C">
        <w:tc>
          <w:tcPr>
            <w:tcW w:w="1080" w:type="dxa"/>
          </w:tcPr>
          <w:p w14:paraId="6F42E639" w14:textId="5C9C985B"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974A23">
              <w:rPr>
                <w:rFonts w:eastAsia="Cordia New" w:cs="Times New Roman"/>
                <w:sz w:val="21"/>
                <w:szCs w:val="21"/>
                <w:lang w:val="en-GB"/>
              </w:rPr>
              <w:t>4</w:t>
            </w:r>
          </w:p>
        </w:tc>
        <w:tc>
          <w:tcPr>
            <w:tcW w:w="8433" w:type="dxa"/>
          </w:tcPr>
          <w:p w14:paraId="74870487" w14:textId="7A362450" w:rsidR="00092151" w:rsidRPr="0017790F" w:rsidRDefault="00092151" w:rsidP="00092151">
            <w:pPr>
              <w:pStyle w:val="index"/>
              <w:tabs>
                <w:tab w:val="clear" w:pos="1134"/>
              </w:tabs>
              <w:spacing w:after="0" w:line="240" w:lineRule="atLeast"/>
              <w:ind w:left="0" w:firstLine="0"/>
              <w:rPr>
                <w:rFonts w:eastAsia="Cordia New" w:cs="Times New Roman"/>
                <w:sz w:val="21"/>
                <w:szCs w:val="21"/>
              </w:rPr>
            </w:pPr>
            <w:r w:rsidRPr="0017790F">
              <w:rPr>
                <w:rFonts w:eastAsia="Cordia New" w:cs="Times New Roman"/>
                <w:sz w:val="21"/>
                <w:szCs w:val="21"/>
                <w:lang w:val="en-GB"/>
              </w:rPr>
              <w:t>Commitments</w:t>
            </w:r>
            <w:r w:rsidRPr="0017790F">
              <w:rPr>
                <w:rFonts w:eastAsia="Cordia New" w:cs="Cordia New" w:hint="cs"/>
                <w:sz w:val="21"/>
                <w:szCs w:val="21"/>
                <w:cs/>
                <w:lang w:val="en-GB" w:bidi="th-TH"/>
              </w:rPr>
              <w:t xml:space="preserve"> </w:t>
            </w:r>
            <w:r w:rsidRPr="0017790F">
              <w:rPr>
                <w:rFonts w:eastAsia="Cordia New" w:cs="Cordia New"/>
                <w:sz w:val="21"/>
                <w:szCs w:val="21"/>
                <w:lang w:val="en-GB" w:bidi="th-TH"/>
              </w:rPr>
              <w:t>with non-related parties</w:t>
            </w:r>
          </w:p>
        </w:tc>
      </w:tr>
      <w:tr w:rsidR="0003491C" w:rsidRPr="0017790F" w14:paraId="7E1994C0" w14:textId="77777777" w:rsidTr="0051615C">
        <w:tc>
          <w:tcPr>
            <w:tcW w:w="1080" w:type="dxa"/>
          </w:tcPr>
          <w:p w14:paraId="34857705" w14:textId="7E8DBD36" w:rsidR="0003491C" w:rsidRPr="0017790F" w:rsidRDefault="0003491C" w:rsidP="00092151">
            <w:pPr>
              <w:pStyle w:val="index"/>
              <w:tabs>
                <w:tab w:val="clear" w:pos="1134"/>
              </w:tabs>
              <w:spacing w:after="0" w:line="240" w:lineRule="atLeast"/>
              <w:ind w:left="0" w:firstLine="0"/>
              <w:rPr>
                <w:rFonts w:eastAsia="Cordia New" w:cs="Times New Roman"/>
                <w:sz w:val="21"/>
                <w:szCs w:val="21"/>
                <w:lang w:val="en-GB"/>
              </w:rPr>
            </w:pPr>
            <w:r>
              <w:rPr>
                <w:rFonts w:eastAsia="Cordia New" w:cs="Times New Roman"/>
                <w:sz w:val="21"/>
                <w:szCs w:val="21"/>
                <w:lang w:val="en-GB"/>
              </w:rPr>
              <w:t>1</w:t>
            </w:r>
            <w:r w:rsidR="00974A23">
              <w:rPr>
                <w:rFonts w:eastAsia="Cordia New" w:cs="Times New Roman"/>
                <w:sz w:val="21"/>
                <w:szCs w:val="21"/>
                <w:lang w:val="en-GB"/>
              </w:rPr>
              <w:t>5</w:t>
            </w:r>
          </w:p>
        </w:tc>
        <w:tc>
          <w:tcPr>
            <w:tcW w:w="8433" w:type="dxa"/>
          </w:tcPr>
          <w:p w14:paraId="7F33B7A8" w14:textId="704183A7" w:rsidR="0003491C" w:rsidRPr="0017790F" w:rsidRDefault="0003491C" w:rsidP="00092151">
            <w:pPr>
              <w:pStyle w:val="index"/>
              <w:tabs>
                <w:tab w:val="clear" w:pos="1134"/>
              </w:tabs>
              <w:spacing w:after="0" w:line="240" w:lineRule="atLeast"/>
              <w:ind w:left="0" w:firstLine="0"/>
              <w:rPr>
                <w:rFonts w:eastAsia="Cordia New" w:cs="Times New Roman"/>
                <w:sz w:val="21"/>
                <w:szCs w:val="21"/>
                <w:lang w:val="en-GB"/>
              </w:rPr>
            </w:pPr>
            <w:r>
              <w:rPr>
                <w:rFonts w:eastAsia="Cordia New" w:cs="Times New Roman"/>
                <w:sz w:val="21"/>
                <w:szCs w:val="21"/>
                <w:lang w:val="en-GB"/>
              </w:rPr>
              <w:t>Other matters</w:t>
            </w:r>
          </w:p>
        </w:tc>
      </w:tr>
      <w:tr w:rsidR="00092151" w:rsidRPr="0017790F" w14:paraId="6DF62984" w14:textId="77777777" w:rsidTr="0051615C">
        <w:tc>
          <w:tcPr>
            <w:tcW w:w="1080" w:type="dxa"/>
          </w:tcPr>
          <w:p w14:paraId="09547E81" w14:textId="17C74D67" w:rsidR="00092151" w:rsidRPr="0017790F" w:rsidRDefault="00092151" w:rsidP="00092151">
            <w:pPr>
              <w:pStyle w:val="index"/>
              <w:tabs>
                <w:tab w:val="clear" w:pos="1134"/>
              </w:tabs>
              <w:spacing w:after="0" w:line="240" w:lineRule="atLeast"/>
              <w:ind w:left="0" w:firstLine="0"/>
              <w:rPr>
                <w:rFonts w:eastAsia="Cordia New" w:cs="Times New Roman"/>
                <w:sz w:val="21"/>
                <w:szCs w:val="21"/>
                <w:lang w:val="en-GB"/>
              </w:rPr>
            </w:pPr>
            <w:r w:rsidRPr="0017790F">
              <w:rPr>
                <w:rFonts w:eastAsia="Cordia New" w:cs="Times New Roman"/>
                <w:sz w:val="21"/>
                <w:szCs w:val="21"/>
                <w:lang w:val="en-GB"/>
              </w:rPr>
              <w:t>1</w:t>
            </w:r>
            <w:r w:rsidR="00974A23">
              <w:rPr>
                <w:rFonts w:eastAsia="Cordia New" w:cs="Times New Roman"/>
                <w:sz w:val="21"/>
                <w:szCs w:val="21"/>
                <w:lang w:val="en-GB"/>
              </w:rPr>
              <w:t>6</w:t>
            </w:r>
          </w:p>
        </w:tc>
        <w:tc>
          <w:tcPr>
            <w:tcW w:w="8433" w:type="dxa"/>
          </w:tcPr>
          <w:p w14:paraId="0985D2D7" w14:textId="0D1EBA91" w:rsidR="00092151" w:rsidRPr="0017790F" w:rsidRDefault="00092151" w:rsidP="00092151">
            <w:pPr>
              <w:pStyle w:val="index"/>
              <w:tabs>
                <w:tab w:val="clear" w:pos="1134"/>
              </w:tabs>
              <w:spacing w:after="0" w:line="240" w:lineRule="atLeast"/>
              <w:ind w:left="0" w:firstLine="0"/>
              <w:rPr>
                <w:rFonts w:eastAsia="Cordia New" w:cs="Cordia New"/>
                <w:sz w:val="21"/>
                <w:szCs w:val="21"/>
                <w:lang w:val="en-GB" w:bidi="th-TH"/>
              </w:rPr>
            </w:pPr>
            <w:r w:rsidRPr="0017790F">
              <w:rPr>
                <w:sz w:val="21"/>
                <w:szCs w:val="21"/>
              </w:rPr>
              <w:t>Event</w:t>
            </w:r>
            <w:r w:rsidR="00D3715F" w:rsidRPr="0017790F">
              <w:rPr>
                <w:sz w:val="21"/>
                <w:szCs w:val="21"/>
              </w:rPr>
              <w:t>s</w:t>
            </w:r>
            <w:r w:rsidRPr="0017790F">
              <w:rPr>
                <w:sz w:val="21"/>
                <w:szCs w:val="21"/>
              </w:rPr>
              <w:t xml:space="preserve"> after the reporting period</w:t>
            </w:r>
          </w:p>
        </w:tc>
      </w:tr>
    </w:tbl>
    <w:p w14:paraId="14B60FEB" w14:textId="77777777" w:rsidR="000C3B5C" w:rsidRPr="0017790F" w:rsidRDefault="000C3B5C" w:rsidP="00367D14">
      <w:pPr>
        <w:spacing w:line="240" w:lineRule="atLeast"/>
        <w:ind w:left="540"/>
        <w:jc w:val="both"/>
        <w:rPr>
          <w:rFonts w:cs="Times New Roman"/>
          <w:sz w:val="21"/>
          <w:szCs w:val="21"/>
        </w:rPr>
      </w:pPr>
    </w:p>
    <w:p w14:paraId="278D69D6" w14:textId="77777777" w:rsidR="000C3B5C" w:rsidRPr="0017790F" w:rsidRDefault="000C3B5C" w:rsidP="00367D14">
      <w:pPr>
        <w:spacing w:line="240" w:lineRule="atLeast"/>
        <w:ind w:left="540"/>
        <w:jc w:val="both"/>
        <w:rPr>
          <w:rFonts w:cs="Times New Roman"/>
          <w:sz w:val="21"/>
          <w:szCs w:val="21"/>
        </w:rPr>
      </w:pPr>
    </w:p>
    <w:p w14:paraId="77220ACF" w14:textId="77777777" w:rsidR="000C3B5C" w:rsidRPr="0017790F" w:rsidRDefault="000C3B5C" w:rsidP="00367D14">
      <w:pPr>
        <w:spacing w:line="240" w:lineRule="atLeast"/>
        <w:ind w:left="540"/>
        <w:jc w:val="both"/>
        <w:rPr>
          <w:rFonts w:cs="Times New Roman"/>
          <w:sz w:val="21"/>
          <w:szCs w:val="21"/>
        </w:rPr>
      </w:pPr>
    </w:p>
    <w:p w14:paraId="70059FC2" w14:textId="77777777" w:rsidR="000C3B5C" w:rsidRPr="0017790F" w:rsidRDefault="000C3B5C" w:rsidP="00367D14">
      <w:pPr>
        <w:spacing w:line="240" w:lineRule="atLeast"/>
        <w:ind w:left="540"/>
        <w:jc w:val="both"/>
        <w:rPr>
          <w:sz w:val="21"/>
          <w:szCs w:val="21"/>
          <w:lang w:val="en-US"/>
        </w:rPr>
      </w:pPr>
    </w:p>
    <w:p w14:paraId="22CEB95C" w14:textId="77777777" w:rsidR="00B836D1" w:rsidRPr="0017790F" w:rsidRDefault="00B836D1" w:rsidP="00367D14">
      <w:pPr>
        <w:spacing w:line="240" w:lineRule="atLeast"/>
        <w:ind w:left="540"/>
        <w:jc w:val="both"/>
        <w:rPr>
          <w:sz w:val="21"/>
          <w:szCs w:val="21"/>
        </w:rPr>
      </w:pPr>
    </w:p>
    <w:p w14:paraId="6FA9B6D7" w14:textId="77777777" w:rsidR="00B836D1" w:rsidRPr="0017790F" w:rsidRDefault="00B836D1" w:rsidP="00B836D1">
      <w:pPr>
        <w:rPr>
          <w:sz w:val="21"/>
          <w:szCs w:val="21"/>
        </w:rPr>
      </w:pPr>
    </w:p>
    <w:p w14:paraId="5CD84DB1" w14:textId="77777777" w:rsidR="00B836D1" w:rsidRPr="0017790F" w:rsidRDefault="00B836D1" w:rsidP="00B836D1">
      <w:pPr>
        <w:rPr>
          <w:sz w:val="21"/>
          <w:szCs w:val="21"/>
        </w:rPr>
      </w:pPr>
    </w:p>
    <w:p w14:paraId="7129553E" w14:textId="77777777" w:rsidR="00B836D1" w:rsidRPr="0017790F" w:rsidRDefault="00B836D1" w:rsidP="00B836D1">
      <w:pPr>
        <w:rPr>
          <w:sz w:val="21"/>
          <w:szCs w:val="21"/>
          <w:lang w:bidi="th-TH"/>
        </w:rPr>
      </w:pPr>
    </w:p>
    <w:p w14:paraId="59B81279" w14:textId="77777777" w:rsidR="00B836D1" w:rsidRPr="0017790F" w:rsidRDefault="00B836D1" w:rsidP="00B836D1">
      <w:pPr>
        <w:rPr>
          <w:sz w:val="21"/>
          <w:szCs w:val="21"/>
          <w:lang w:val="en-US"/>
        </w:rPr>
      </w:pPr>
    </w:p>
    <w:p w14:paraId="05A99BFB" w14:textId="77777777" w:rsidR="00B836D1" w:rsidRPr="0017790F" w:rsidRDefault="00B836D1" w:rsidP="00B836D1">
      <w:pPr>
        <w:rPr>
          <w:sz w:val="21"/>
          <w:szCs w:val="21"/>
        </w:rPr>
      </w:pPr>
    </w:p>
    <w:p w14:paraId="56D18E80" w14:textId="77777777" w:rsidR="00B836D1" w:rsidRPr="0017790F" w:rsidRDefault="00B836D1" w:rsidP="00B836D1">
      <w:pPr>
        <w:rPr>
          <w:sz w:val="21"/>
          <w:szCs w:val="21"/>
        </w:rPr>
      </w:pPr>
    </w:p>
    <w:p w14:paraId="4054A5AF" w14:textId="77777777" w:rsidR="00B836D1" w:rsidRPr="0017790F" w:rsidRDefault="00B836D1" w:rsidP="00B836D1">
      <w:pPr>
        <w:rPr>
          <w:sz w:val="21"/>
          <w:szCs w:val="21"/>
        </w:rPr>
      </w:pPr>
    </w:p>
    <w:p w14:paraId="0A64F49B" w14:textId="77777777" w:rsidR="00B836D1" w:rsidRPr="0017790F" w:rsidRDefault="00B836D1" w:rsidP="00B836D1">
      <w:pPr>
        <w:rPr>
          <w:sz w:val="21"/>
          <w:szCs w:val="21"/>
        </w:rPr>
      </w:pPr>
    </w:p>
    <w:p w14:paraId="5E08A377" w14:textId="77777777" w:rsidR="00B836D1" w:rsidRPr="0017790F" w:rsidRDefault="00B836D1" w:rsidP="00B836D1">
      <w:pPr>
        <w:rPr>
          <w:sz w:val="21"/>
          <w:szCs w:val="21"/>
        </w:rPr>
      </w:pPr>
    </w:p>
    <w:p w14:paraId="0C73FF2D" w14:textId="77777777" w:rsidR="00B836D1" w:rsidRPr="0017790F" w:rsidRDefault="00B836D1" w:rsidP="00B836D1">
      <w:pPr>
        <w:rPr>
          <w:sz w:val="21"/>
          <w:szCs w:val="21"/>
        </w:rPr>
      </w:pPr>
    </w:p>
    <w:p w14:paraId="591106E3" w14:textId="77777777" w:rsidR="00B836D1" w:rsidRPr="0017790F" w:rsidRDefault="00B836D1" w:rsidP="00B836D1">
      <w:pPr>
        <w:rPr>
          <w:sz w:val="21"/>
          <w:szCs w:val="21"/>
        </w:rPr>
      </w:pPr>
    </w:p>
    <w:p w14:paraId="7D420C60" w14:textId="77777777" w:rsidR="00B836D1" w:rsidRPr="0017790F" w:rsidRDefault="00B836D1" w:rsidP="00B836D1">
      <w:pPr>
        <w:rPr>
          <w:sz w:val="21"/>
          <w:szCs w:val="21"/>
        </w:rPr>
      </w:pPr>
    </w:p>
    <w:p w14:paraId="69E1BDE0" w14:textId="77777777" w:rsidR="00B836D1" w:rsidRPr="0017790F" w:rsidRDefault="00B836D1" w:rsidP="00B836D1">
      <w:pPr>
        <w:rPr>
          <w:sz w:val="21"/>
          <w:szCs w:val="21"/>
        </w:rPr>
      </w:pPr>
    </w:p>
    <w:p w14:paraId="143E3616" w14:textId="77777777" w:rsidR="00B836D1" w:rsidRPr="0017790F" w:rsidRDefault="00B836D1" w:rsidP="00367D14">
      <w:pPr>
        <w:spacing w:line="240" w:lineRule="atLeast"/>
        <w:ind w:left="540"/>
        <w:jc w:val="both"/>
        <w:rPr>
          <w:sz w:val="21"/>
          <w:szCs w:val="21"/>
        </w:rPr>
      </w:pPr>
    </w:p>
    <w:p w14:paraId="31AD9933" w14:textId="77777777" w:rsidR="00B836D1" w:rsidRPr="0017790F" w:rsidRDefault="00B836D1" w:rsidP="00B836D1">
      <w:pPr>
        <w:spacing w:line="240" w:lineRule="atLeast"/>
        <w:ind w:left="540"/>
        <w:jc w:val="center"/>
        <w:rPr>
          <w:sz w:val="21"/>
          <w:szCs w:val="21"/>
        </w:rPr>
      </w:pPr>
    </w:p>
    <w:p w14:paraId="40670B8A" w14:textId="77777777" w:rsidR="000C2461" w:rsidRPr="0017790F" w:rsidRDefault="004033F4" w:rsidP="00367D14">
      <w:pPr>
        <w:spacing w:line="240" w:lineRule="atLeast"/>
        <w:ind w:left="540"/>
        <w:jc w:val="both"/>
        <w:rPr>
          <w:sz w:val="21"/>
          <w:szCs w:val="21"/>
        </w:rPr>
      </w:pPr>
      <w:r w:rsidRPr="0017790F">
        <w:rPr>
          <w:sz w:val="21"/>
          <w:szCs w:val="21"/>
        </w:rPr>
        <w:br w:type="page"/>
      </w:r>
    </w:p>
    <w:p w14:paraId="52D78418" w14:textId="77777777" w:rsidR="00480D36" w:rsidRPr="0017790F" w:rsidRDefault="00480D36" w:rsidP="00D258FE">
      <w:pPr>
        <w:spacing w:line="240" w:lineRule="atLeast"/>
        <w:ind w:left="540"/>
        <w:jc w:val="both"/>
        <w:rPr>
          <w:rFonts w:cs="Times New Roman"/>
          <w:sz w:val="21"/>
          <w:szCs w:val="21"/>
        </w:rPr>
      </w:pPr>
      <w:r w:rsidRPr="0017790F">
        <w:rPr>
          <w:sz w:val="21"/>
          <w:szCs w:val="21"/>
        </w:rPr>
        <w:lastRenderedPageBreak/>
        <w:t>The accompanying condensed notes are an integral part of these interim financial statements.</w:t>
      </w:r>
    </w:p>
    <w:p w14:paraId="30F37A44" w14:textId="77777777" w:rsidR="00480D36" w:rsidRPr="0017790F" w:rsidRDefault="00480D36" w:rsidP="00F37EF2">
      <w:pPr>
        <w:pStyle w:val="BodyTextIndent"/>
        <w:spacing w:after="0" w:line="240" w:lineRule="atLeast"/>
        <w:ind w:left="0"/>
        <w:jc w:val="thaiDistribute"/>
        <w:rPr>
          <w:sz w:val="21"/>
          <w:szCs w:val="21"/>
          <w:lang w:val="en-US"/>
        </w:rPr>
      </w:pPr>
    </w:p>
    <w:p w14:paraId="07A64B9D" w14:textId="595CA8C0" w:rsidR="00480D36" w:rsidRPr="0017790F" w:rsidRDefault="00480D36" w:rsidP="00D258FE">
      <w:pPr>
        <w:spacing w:line="240" w:lineRule="atLeast"/>
        <w:ind w:left="540"/>
        <w:jc w:val="both"/>
        <w:rPr>
          <w:rFonts w:cs="Cordia New"/>
          <w:sz w:val="21"/>
          <w:szCs w:val="21"/>
          <w:cs/>
        </w:rPr>
      </w:pPr>
      <w:bookmarkStart w:id="0" w:name="_Hlk39963175"/>
      <w:r w:rsidRPr="0017790F">
        <w:rPr>
          <w:sz w:val="21"/>
          <w:szCs w:val="21"/>
        </w:rPr>
        <w:t>These</w:t>
      </w:r>
      <w:r w:rsidR="00406F07" w:rsidRPr="0017790F">
        <w:rPr>
          <w:sz w:val="21"/>
          <w:szCs w:val="21"/>
          <w:lang w:val="en-US" w:bidi="th-TH"/>
        </w:rPr>
        <w:t xml:space="preserve"> interim</w:t>
      </w:r>
      <w:r w:rsidRPr="0017790F">
        <w:rPr>
          <w:sz w:val="21"/>
          <w:szCs w:val="21"/>
        </w:rPr>
        <w:t xml:space="preserve"> financial statements were approved by </w:t>
      </w:r>
      <w:r w:rsidRPr="0017790F">
        <w:rPr>
          <w:rFonts w:cs="Times New Roman"/>
          <w:sz w:val="21"/>
          <w:szCs w:val="21"/>
        </w:rPr>
        <w:t xml:space="preserve">the authorised </w:t>
      </w:r>
      <w:r w:rsidRPr="0017790F">
        <w:rPr>
          <w:sz w:val="21"/>
          <w:szCs w:val="21"/>
          <w:lang w:bidi="th-TH"/>
        </w:rPr>
        <w:t>director</w:t>
      </w:r>
      <w:r w:rsidRPr="0017790F">
        <w:rPr>
          <w:rFonts w:cs="Times New Roman"/>
          <w:sz w:val="21"/>
          <w:szCs w:val="21"/>
        </w:rPr>
        <w:t xml:space="preserve"> of the REIT manager </w:t>
      </w:r>
      <w:r w:rsidRPr="0017790F">
        <w:rPr>
          <w:sz w:val="21"/>
          <w:szCs w:val="21"/>
        </w:rPr>
        <w:t>on</w:t>
      </w:r>
      <w:bookmarkEnd w:id="0"/>
      <w:r w:rsidR="004C0B7B" w:rsidRPr="0017790F">
        <w:rPr>
          <w:rFonts w:cs="Times New Roman"/>
          <w:sz w:val="21"/>
          <w:szCs w:val="21"/>
        </w:rPr>
        <w:br/>
      </w:r>
      <w:r w:rsidR="005D02CE" w:rsidRPr="00AF1A95">
        <w:rPr>
          <w:sz w:val="21"/>
          <w:szCs w:val="21"/>
          <w:lang w:val="en-US" w:eastAsia="x-none"/>
        </w:rPr>
        <w:t>11</w:t>
      </w:r>
      <w:r w:rsidR="00FA1957" w:rsidRPr="00FA1957">
        <w:rPr>
          <w:sz w:val="21"/>
          <w:szCs w:val="21"/>
          <w:lang w:val="en-US" w:eastAsia="x-none"/>
        </w:rPr>
        <w:t xml:space="preserve"> </w:t>
      </w:r>
      <w:r w:rsidR="000835E5">
        <w:rPr>
          <w:sz w:val="21"/>
          <w:szCs w:val="21"/>
          <w:lang w:val="en-US" w:eastAsia="x-none"/>
        </w:rPr>
        <w:t>August</w:t>
      </w:r>
      <w:r w:rsidR="00C861BC">
        <w:rPr>
          <w:sz w:val="21"/>
          <w:szCs w:val="21"/>
          <w:lang w:val="en-US" w:eastAsia="x-none"/>
        </w:rPr>
        <w:t xml:space="preserve"> </w:t>
      </w:r>
      <w:r w:rsidR="0069623F" w:rsidRPr="0017790F">
        <w:rPr>
          <w:rFonts w:cs="Times New Roman"/>
          <w:sz w:val="21"/>
          <w:szCs w:val="21"/>
        </w:rPr>
        <w:t>202</w:t>
      </w:r>
      <w:r w:rsidR="00985911">
        <w:rPr>
          <w:rFonts w:cs="Times New Roman"/>
          <w:sz w:val="21"/>
          <w:szCs w:val="21"/>
        </w:rPr>
        <w:t>6</w:t>
      </w:r>
      <w:r w:rsidR="00125BB2" w:rsidRPr="0017790F">
        <w:rPr>
          <w:rFonts w:cs="Times New Roman"/>
          <w:sz w:val="21"/>
          <w:szCs w:val="21"/>
        </w:rPr>
        <w:t>.</w:t>
      </w:r>
    </w:p>
    <w:p w14:paraId="3A9D31A2" w14:textId="77777777" w:rsidR="00AD4FCC" w:rsidRPr="0017790F" w:rsidRDefault="00AD4FCC" w:rsidP="00F37EF2">
      <w:pPr>
        <w:pStyle w:val="BodyTextIndent"/>
        <w:spacing w:after="0" w:line="240" w:lineRule="atLeast"/>
        <w:ind w:left="0"/>
        <w:jc w:val="thaiDistribute"/>
        <w:rPr>
          <w:sz w:val="21"/>
          <w:szCs w:val="21"/>
        </w:rPr>
      </w:pPr>
    </w:p>
    <w:p w14:paraId="3B85F76F" w14:textId="77777777" w:rsidR="00C766E6" w:rsidRPr="0017790F" w:rsidRDefault="00FD0739" w:rsidP="00D258FE">
      <w:pPr>
        <w:spacing w:line="240" w:lineRule="atLeast"/>
        <w:ind w:left="540" w:hanging="540"/>
        <w:jc w:val="both"/>
        <w:rPr>
          <w:rFonts w:cs="Times New Roman"/>
          <w:b/>
          <w:bCs/>
          <w:sz w:val="23"/>
          <w:szCs w:val="23"/>
        </w:rPr>
      </w:pPr>
      <w:r w:rsidRPr="0017790F">
        <w:rPr>
          <w:rFonts w:cs="Times New Roman"/>
          <w:b/>
          <w:bCs/>
          <w:sz w:val="23"/>
          <w:szCs w:val="23"/>
        </w:rPr>
        <w:t>1</w:t>
      </w:r>
      <w:r w:rsidR="00826DA2" w:rsidRPr="0017790F">
        <w:rPr>
          <w:rFonts w:cs="Times New Roman"/>
          <w:b/>
          <w:bCs/>
          <w:sz w:val="23"/>
          <w:szCs w:val="23"/>
        </w:rPr>
        <w:tab/>
      </w:r>
      <w:r w:rsidR="00C51A16" w:rsidRPr="0017790F">
        <w:rPr>
          <w:rFonts w:eastAsia="Cordia New" w:cs="Times New Roman"/>
          <w:b/>
          <w:bCs/>
          <w:sz w:val="23"/>
          <w:szCs w:val="23"/>
        </w:rPr>
        <w:t>General information</w:t>
      </w:r>
    </w:p>
    <w:p w14:paraId="1D72202A" w14:textId="77777777" w:rsidR="00826076" w:rsidRPr="0017790F" w:rsidRDefault="00826076" w:rsidP="00F37EF2">
      <w:pPr>
        <w:pStyle w:val="BodyTextIndent"/>
        <w:spacing w:after="0" w:line="240" w:lineRule="atLeast"/>
        <w:ind w:left="0"/>
        <w:jc w:val="thaiDistribute"/>
        <w:rPr>
          <w:sz w:val="21"/>
          <w:szCs w:val="21"/>
          <w:lang w:val="en-US"/>
        </w:rPr>
      </w:pPr>
    </w:p>
    <w:p w14:paraId="3E9CDD37" w14:textId="7A77C50B" w:rsidR="00006B85" w:rsidRPr="00006B85" w:rsidRDefault="00636E2E" w:rsidP="00AF1A95">
      <w:pPr>
        <w:pStyle w:val="BodyText"/>
        <w:spacing w:after="0" w:line="240" w:lineRule="atLeast"/>
        <w:ind w:left="540"/>
        <w:jc w:val="thaiDistribute"/>
        <w:rPr>
          <w:rFonts w:cs="Times New Roman"/>
          <w:sz w:val="21"/>
          <w:szCs w:val="21"/>
        </w:rPr>
      </w:pPr>
      <w:bookmarkStart w:id="1" w:name="_Hlk173241545"/>
      <w:r w:rsidRPr="00AF1A95">
        <w:rPr>
          <w:rFonts w:cs="Times New Roman"/>
          <w:sz w:val="21"/>
          <w:szCs w:val="21"/>
        </w:rPr>
        <w:t xml:space="preserve">ALLY </w:t>
      </w:r>
      <w:r w:rsidR="00D14708" w:rsidRPr="00AF1A95">
        <w:rPr>
          <w:rFonts w:cs="Times New Roman"/>
          <w:sz w:val="21"/>
          <w:szCs w:val="21"/>
        </w:rPr>
        <w:t xml:space="preserve">Freehold and </w:t>
      </w:r>
      <w:r w:rsidRPr="00AF1A95">
        <w:rPr>
          <w:rFonts w:cs="Times New Roman"/>
          <w:sz w:val="21"/>
          <w:szCs w:val="21"/>
        </w:rPr>
        <w:t>Leasehold Real Estate Investment Trust</w:t>
      </w:r>
      <w:bookmarkEnd w:id="1"/>
      <w:r w:rsidR="007E08AE" w:rsidRPr="00AF1A95">
        <w:rPr>
          <w:rFonts w:cs="Times New Roman"/>
          <w:sz w:val="21"/>
          <w:szCs w:val="21"/>
        </w:rPr>
        <w:t xml:space="preserve"> </w:t>
      </w:r>
      <w:r w:rsidR="0036414A" w:rsidRPr="00AF1A95">
        <w:rPr>
          <w:rFonts w:cs="Times New Roman"/>
          <w:sz w:val="21"/>
          <w:szCs w:val="21"/>
        </w:rPr>
        <w:t>(“the Trust”) is a real estate investment trust established under the Trust for Transaction in Capital Market Act, B.E.</w:t>
      </w:r>
      <w:r w:rsidR="006F26FC" w:rsidRPr="00AF1A95">
        <w:rPr>
          <w:rFonts w:cs="Times New Roman"/>
          <w:sz w:val="21"/>
          <w:szCs w:val="21"/>
        </w:rPr>
        <w:t xml:space="preserve"> </w:t>
      </w:r>
      <w:r w:rsidR="00FD0739" w:rsidRPr="00AF1A95">
        <w:rPr>
          <w:rFonts w:cs="Times New Roman"/>
          <w:sz w:val="21"/>
          <w:szCs w:val="21"/>
        </w:rPr>
        <w:t>2550</w:t>
      </w:r>
      <w:r w:rsidR="0036414A" w:rsidRPr="00AF1A95">
        <w:rPr>
          <w:rFonts w:cs="Times New Roman"/>
          <w:sz w:val="21"/>
          <w:szCs w:val="21"/>
        </w:rPr>
        <w:t xml:space="preserve"> (“the Act”) in accordance with</w:t>
      </w:r>
      <w:r w:rsidR="00AF71AA" w:rsidRPr="00AF1A95">
        <w:rPr>
          <w:rFonts w:cs="Times New Roman"/>
          <w:sz w:val="21"/>
          <w:szCs w:val="21"/>
        </w:rPr>
        <w:br/>
      </w:r>
      <w:r w:rsidR="0036414A" w:rsidRPr="00AF1A95">
        <w:rPr>
          <w:rFonts w:cs="Times New Roman"/>
          <w:sz w:val="21"/>
          <w:szCs w:val="21"/>
        </w:rPr>
        <w:t>the Trust Deed</w:t>
      </w:r>
      <w:r w:rsidR="00944572" w:rsidRPr="00006B85">
        <w:rPr>
          <w:rFonts w:cs="Times New Roman"/>
          <w:sz w:val="21"/>
          <w:szCs w:val="21"/>
        </w:rPr>
        <w:t xml:space="preserve"> signed</w:t>
      </w:r>
      <w:r w:rsidR="0036414A" w:rsidRPr="00AF1A95">
        <w:rPr>
          <w:rFonts w:cs="Times New Roman"/>
          <w:sz w:val="21"/>
          <w:szCs w:val="21"/>
        </w:rPr>
        <w:t xml:space="preserve"> on </w:t>
      </w:r>
      <w:r w:rsidR="00FD0739" w:rsidRPr="00AF1A95">
        <w:rPr>
          <w:rFonts w:cs="Times New Roman"/>
          <w:sz w:val="21"/>
          <w:szCs w:val="21"/>
        </w:rPr>
        <w:t>26</w:t>
      </w:r>
      <w:r w:rsidR="00105363" w:rsidRPr="00AF1A95">
        <w:rPr>
          <w:rFonts w:cs="Times New Roman"/>
          <w:sz w:val="21"/>
          <w:szCs w:val="21"/>
        </w:rPr>
        <w:t xml:space="preserve"> </w:t>
      </w:r>
      <w:r w:rsidR="007E08AE" w:rsidRPr="00AF1A95">
        <w:rPr>
          <w:rFonts w:cs="Times New Roman"/>
          <w:sz w:val="21"/>
          <w:szCs w:val="21"/>
        </w:rPr>
        <w:t>November</w:t>
      </w:r>
      <w:r w:rsidR="00105363" w:rsidRPr="00AF1A95">
        <w:rPr>
          <w:rFonts w:cs="Times New Roman"/>
          <w:sz w:val="21"/>
          <w:szCs w:val="21"/>
        </w:rPr>
        <w:t xml:space="preserve"> </w:t>
      </w:r>
      <w:r w:rsidR="00FD0739" w:rsidRPr="00AF1A95">
        <w:rPr>
          <w:rFonts w:cs="Times New Roman"/>
          <w:sz w:val="21"/>
          <w:szCs w:val="21"/>
        </w:rPr>
        <w:t>2019</w:t>
      </w:r>
      <w:r w:rsidR="00E77944" w:rsidRPr="00AF1A95">
        <w:rPr>
          <w:rFonts w:cs="Times New Roman"/>
          <w:sz w:val="21"/>
          <w:szCs w:val="21"/>
        </w:rPr>
        <w:t>. T</w:t>
      </w:r>
      <w:r w:rsidR="000F4548" w:rsidRPr="00006B85">
        <w:rPr>
          <w:rFonts w:cs="Times New Roman"/>
          <w:sz w:val="21"/>
          <w:szCs w:val="21"/>
        </w:rPr>
        <w:t xml:space="preserve">he Trust </w:t>
      </w:r>
      <w:r w:rsidR="000F4548" w:rsidRPr="00AF1A95">
        <w:rPr>
          <w:rFonts w:cs="Times New Roman"/>
          <w:sz w:val="21"/>
          <w:szCs w:val="21"/>
        </w:rPr>
        <w:t xml:space="preserve">was established from the conversion of </w:t>
      </w:r>
      <w:r w:rsidR="00AF71AA" w:rsidRPr="00AF1A95">
        <w:rPr>
          <w:rFonts w:cs="Times New Roman"/>
          <w:sz w:val="21"/>
          <w:szCs w:val="21"/>
        </w:rPr>
        <w:br/>
      </w:r>
      <w:r w:rsidR="00A76CFD" w:rsidRPr="00AF1A95">
        <w:rPr>
          <w:rFonts w:cs="Times New Roman"/>
          <w:sz w:val="21"/>
          <w:szCs w:val="21"/>
        </w:rPr>
        <w:t>Crystal</w:t>
      </w:r>
      <w:r w:rsidR="000F4548" w:rsidRPr="00AF1A95">
        <w:rPr>
          <w:rFonts w:cs="Times New Roman"/>
          <w:sz w:val="21"/>
          <w:szCs w:val="21"/>
        </w:rPr>
        <w:t xml:space="preserve"> Retail Growth Leasehold Property Fund (“the</w:t>
      </w:r>
      <w:r w:rsidR="000F4548" w:rsidRPr="00006B85">
        <w:rPr>
          <w:rFonts w:cs="Times New Roman"/>
          <w:sz w:val="21"/>
          <w:szCs w:val="21"/>
        </w:rPr>
        <w:t xml:space="preserve"> Property Fund”) and received the</w:t>
      </w:r>
      <w:r w:rsidR="000E27E9" w:rsidRPr="00006B85">
        <w:rPr>
          <w:rFonts w:cs="Times New Roman"/>
          <w:sz w:val="21"/>
          <w:szCs w:val="21"/>
        </w:rPr>
        <w:t xml:space="preserve"> </w:t>
      </w:r>
      <w:r w:rsidR="000F4548" w:rsidRPr="00006B85">
        <w:rPr>
          <w:rFonts w:cs="Times New Roman"/>
          <w:sz w:val="21"/>
          <w:szCs w:val="21"/>
        </w:rPr>
        <w:t>assets</w:t>
      </w:r>
      <w:r w:rsidR="0084090D" w:rsidRPr="00006B85">
        <w:rPr>
          <w:rFonts w:cs="Times New Roman"/>
          <w:sz w:val="21"/>
          <w:szCs w:val="21"/>
        </w:rPr>
        <w:br/>
      </w:r>
      <w:r w:rsidR="000F4548" w:rsidRPr="00006B85">
        <w:rPr>
          <w:rFonts w:cs="Times New Roman"/>
          <w:sz w:val="21"/>
          <w:szCs w:val="21"/>
        </w:rPr>
        <w:t xml:space="preserve">and obligations from the Property Fund on </w:t>
      </w:r>
      <w:r w:rsidR="00FD0739" w:rsidRPr="00006B85">
        <w:rPr>
          <w:rFonts w:cs="Times New Roman"/>
          <w:sz w:val="21"/>
          <w:szCs w:val="21"/>
        </w:rPr>
        <w:t>2</w:t>
      </w:r>
      <w:r w:rsidR="000F4548" w:rsidRPr="00006B85">
        <w:rPr>
          <w:rFonts w:cs="Times New Roman"/>
          <w:sz w:val="21"/>
          <w:szCs w:val="21"/>
        </w:rPr>
        <w:t xml:space="preserve"> December </w:t>
      </w:r>
      <w:r w:rsidR="00FD0739" w:rsidRPr="00006B85">
        <w:rPr>
          <w:rFonts w:cs="Times New Roman"/>
          <w:sz w:val="21"/>
          <w:szCs w:val="21"/>
        </w:rPr>
        <w:t>2019</w:t>
      </w:r>
      <w:r w:rsidR="002C6F9D" w:rsidRPr="00006B85">
        <w:rPr>
          <w:rFonts w:cs="Times New Roman"/>
          <w:sz w:val="21"/>
          <w:szCs w:val="21"/>
        </w:rPr>
        <w:t xml:space="preserve">, </w:t>
      </w:r>
      <w:r w:rsidR="000E27E9" w:rsidRPr="00006B85">
        <w:rPr>
          <w:rFonts w:cs="Times New Roman"/>
          <w:sz w:val="21"/>
          <w:szCs w:val="21"/>
        </w:rPr>
        <w:t>according to</w:t>
      </w:r>
      <w:r w:rsidR="008F0CA1" w:rsidRPr="00006B85">
        <w:rPr>
          <w:rFonts w:cs="Times New Roman"/>
          <w:sz w:val="21"/>
          <w:szCs w:val="21"/>
        </w:rPr>
        <w:t xml:space="preserve"> the Rights and Duties</w:t>
      </w:r>
      <w:r w:rsidR="00AF71AA" w:rsidRPr="00006B85">
        <w:rPr>
          <w:rFonts w:cs="Times New Roman"/>
          <w:sz w:val="21"/>
          <w:szCs w:val="21"/>
        </w:rPr>
        <w:br/>
      </w:r>
      <w:r w:rsidR="008F0CA1" w:rsidRPr="00006B85">
        <w:rPr>
          <w:rFonts w:cs="Times New Roman"/>
          <w:sz w:val="21"/>
          <w:szCs w:val="21"/>
        </w:rPr>
        <w:t xml:space="preserve">Transfer </w:t>
      </w:r>
      <w:r w:rsidR="000E27E9" w:rsidRPr="00006B85">
        <w:rPr>
          <w:rFonts w:cs="Times New Roman"/>
          <w:sz w:val="21"/>
          <w:szCs w:val="21"/>
        </w:rPr>
        <w:t>a</w:t>
      </w:r>
      <w:r w:rsidR="008F0CA1" w:rsidRPr="00006B85">
        <w:rPr>
          <w:rFonts w:cs="Times New Roman"/>
          <w:sz w:val="21"/>
          <w:szCs w:val="21"/>
        </w:rPr>
        <w:t>greement</w:t>
      </w:r>
      <w:r w:rsidR="002C6F9D" w:rsidRPr="00006B85">
        <w:rPr>
          <w:rFonts w:cs="Times New Roman"/>
          <w:sz w:val="21"/>
          <w:szCs w:val="21"/>
        </w:rPr>
        <w:t xml:space="preserve"> under </w:t>
      </w:r>
      <w:r w:rsidR="000E27E9" w:rsidRPr="00006B85">
        <w:rPr>
          <w:rFonts w:cs="Times New Roman"/>
          <w:sz w:val="21"/>
          <w:szCs w:val="21"/>
        </w:rPr>
        <w:t xml:space="preserve">the </w:t>
      </w:r>
      <w:r w:rsidR="00BC7449" w:rsidRPr="00006B85">
        <w:rPr>
          <w:rFonts w:cs="Times New Roman"/>
          <w:sz w:val="21"/>
          <w:szCs w:val="21"/>
        </w:rPr>
        <w:t>U</w:t>
      </w:r>
      <w:r w:rsidR="00200DF5" w:rsidRPr="00006B85">
        <w:rPr>
          <w:rFonts w:cs="Times New Roman"/>
          <w:sz w:val="21"/>
          <w:szCs w:val="21"/>
        </w:rPr>
        <w:t>ndertaking agreement</w:t>
      </w:r>
      <w:r w:rsidR="00AB3A55" w:rsidRPr="00006B85">
        <w:rPr>
          <w:rFonts w:cs="Times New Roman"/>
          <w:sz w:val="21"/>
          <w:szCs w:val="21"/>
        </w:rPr>
        <w:t xml:space="preserve"> and </w:t>
      </w:r>
      <w:r w:rsidR="003902D4" w:rsidRPr="00AF1A95">
        <w:rPr>
          <w:rFonts w:cs="Times New Roman"/>
          <w:sz w:val="21"/>
          <w:szCs w:val="21"/>
        </w:rPr>
        <w:t xml:space="preserve">have </w:t>
      </w:r>
      <w:r w:rsidR="00450EF6" w:rsidRPr="00AF1A95">
        <w:rPr>
          <w:rFonts w:cs="Times New Roman"/>
          <w:sz w:val="21"/>
          <w:szCs w:val="21"/>
        </w:rPr>
        <w:t>additional investment assets</w:t>
      </w:r>
      <w:r w:rsidR="003902D4" w:rsidRPr="00AF1A95">
        <w:rPr>
          <w:rFonts w:cs="Times New Roman"/>
          <w:sz w:val="21"/>
          <w:szCs w:val="21"/>
        </w:rPr>
        <w:t xml:space="preserve"> for project</w:t>
      </w:r>
      <w:r w:rsidR="00AF71AA" w:rsidRPr="00AF1A95">
        <w:rPr>
          <w:rFonts w:cs="Times New Roman"/>
          <w:sz w:val="21"/>
          <w:szCs w:val="21"/>
        </w:rPr>
        <w:br/>
      </w:r>
      <w:r w:rsidR="003902D4" w:rsidRPr="00AF1A95">
        <w:rPr>
          <w:rFonts w:cs="Times New Roman"/>
          <w:sz w:val="21"/>
          <w:szCs w:val="21"/>
        </w:rPr>
        <w:t>No. 1</w:t>
      </w:r>
      <w:r w:rsidR="00E9557B" w:rsidRPr="00AF1A95">
        <w:rPr>
          <w:rFonts w:cs="Times New Roman"/>
          <w:sz w:val="21"/>
          <w:szCs w:val="21"/>
        </w:rPr>
        <w:t xml:space="preserve"> - </w:t>
      </w:r>
      <w:r w:rsidR="003902D4" w:rsidRPr="00AF1A95">
        <w:rPr>
          <w:rFonts w:cs="Times New Roman"/>
          <w:sz w:val="21"/>
          <w:szCs w:val="21"/>
        </w:rPr>
        <w:t>10</w:t>
      </w:r>
      <w:r w:rsidR="000F4548" w:rsidRPr="00006B85">
        <w:rPr>
          <w:rFonts w:cs="Times New Roman"/>
          <w:sz w:val="21"/>
          <w:szCs w:val="21"/>
        </w:rPr>
        <w:t xml:space="preserve">. </w:t>
      </w:r>
      <w:r w:rsidR="0068297B" w:rsidRPr="00006B85">
        <w:rPr>
          <w:rFonts w:cs="Times New Roman"/>
          <w:sz w:val="21"/>
          <w:szCs w:val="21"/>
        </w:rPr>
        <w:t>T</w:t>
      </w:r>
      <w:r w:rsidR="00944572" w:rsidRPr="00006B85">
        <w:rPr>
          <w:rFonts w:cs="Times New Roman"/>
          <w:sz w:val="21"/>
          <w:szCs w:val="21"/>
        </w:rPr>
        <w:t>he Trust wa</w:t>
      </w:r>
      <w:r w:rsidR="000E27E9" w:rsidRPr="00006B85">
        <w:rPr>
          <w:rFonts w:cs="Times New Roman"/>
          <w:sz w:val="21"/>
          <w:szCs w:val="21"/>
        </w:rPr>
        <w:t xml:space="preserve">s </w:t>
      </w:r>
      <w:r w:rsidR="00155071" w:rsidRPr="00006B85">
        <w:rPr>
          <w:rFonts w:cs="Times New Roman"/>
          <w:sz w:val="21"/>
          <w:szCs w:val="21"/>
        </w:rPr>
        <w:t xml:space="preserve">established </w:t>
      </w:r>
      <w:r w:rsidR="00944572" w:rsidRPr="00006B85">
        <w:rPr>
          <w:rFonts w:cs="Times New Roman"/>
          <w:sz w:val="21"/>
          <w:szCs w:val="21"/>
        </w:rPr>
        <w:t>as a specific closed-end real estate investment trust with an</w:t>
      </w:r>
      <w:r w:rsidR="00AF71AA" w:rsidRPr="00006B85">
        <w:rPr>
          <w:rFonts w:cs="Times New Roman"/>
          <w:sz w:val="21"/>
          <w:szCs w:val="21"/>
        </w:rPr>
        <w:br/>
      </w:r>
      <w:r w:rsidR="00944572" w:rsidRPr="00006B85">
        <w:rPr>
          <w:rFonts w:cs="Times New Roman"/>
          <w:sz w:val="21"/>
          <w:szCs w:val="21"/>
        </w:rPr>
        <w:t>indefinite term. The Trust’s objectives are to raise funds from</w:t>
      </w:r>
      <w:r w:rsidR="00155071" w:rsidRPr="00006B85">
        <w:rPr>
          <w:rFonts w:cs="Times New Roman"/>
          <w:sz w:val="21"/>
          <w:szCs w:val="21"/>
        </w:rPr>
        <w:t xml:space="preserve"> </w:t>
      </w:r>
      <w:r w:rsidR="00944572" w:rsidRPr="00006B85">
        <w:rPr>
          <w:rFonts w:cs="Times New Roman"/>
          <w:sz w:val="21"/>
          <w:szCs w:val="21"/>
        </w:rPr>
        <w:t xml:space="preserve">investors </w:t>
      </w:r>
      <w:r w:rsidR="00345183" w:rsidRPr="00006B85">
        <w:rPr>
          <w:rFonts w:cs="Times New Roman"/>
          <w:sz w:val="21"/>
          <w:szCs w:val="21"/>
        </w:rPr>
        <w:t xml:space="preserve">and use funds to invest </w:t>
      </w:r>
      <w:r w:rsidR="00A17B20" w:rsidRPr="00006B85">
        <w:rPr>
          <w:rFonts w:cs="Times New Roman"/>
          <w:sz w:val="21"/>
          <w:szCs w:val="21"/>
        </w:rPr>
        <w:t>in</w:t>
      </w:r>
      <w:r w:rsidR="000E27E9" w:rsidRPr="00006B85">
        <w:rPr>
          <w:rFonts w:cs="Times New Roman"/>
          <w:sz w:val="21"/>
          <w:szCs w:val="21"/>
        </w:rPr>
        <w:t xml:space="preserve"> </w:t>
      </w:r>
      <w:r w:rsidR="00A17B20" w:rsidRPr="00006B85">
        <w:rPr>
          <w:rFonts w:cs="Times New Roman"/>
          <w:sz w:val="21"/>
          <w:szCs w:val="21"/>
        </w:rPr>
        <w:t>the</w:t>
      </w:r>
      <w:r w:rsidR="00AF71AA" w:rsidRPr="00006B85">
        <w:rPr>
          <w:rFonts w:cs="Times New Roman"/>
          <w:sz w:val="21"/>
          <w:szCs w:val="21"/>
        </w:rPr>
        <w:br/>
      </w:r>
      <w:r w:rsidR="00345183" w:rsidRPr="00006B85">
        <w:rPr>
          <w:rFonts w:cs="Times New Roman"/>
          <w:sz w:val="21"/>
          <w:szCs w:val="21"/>
        </w:rPr>
        <w:t>major leasehold properties</w:t>
      </w:r>
      <w:r w:rsidR="00A17B20" w:rsidRPr="00006B85">
        <w:rPr>
          <w:rFonts w:cs="Times New Roman"/>
          <w:sz w:val="21"/>
          <w:szCs w:val="21"/>
        </w:rPr>
        <w:t xml:space="preserve"> </w:t>
      </w:r>
      <w:r w:rsidR="00345183" w:rsidRPr="00006B85">
        <w:rPr>
          <w:rFonts w:cs="Times New Roman"/>
          <w:sz w:val="21"/>
          <w:szCs w:val="21"/>
        </w:rPr>
        <w:t xml:space="preserve">by </w:t>
      </w:r>
      <w:r w:rsidR="008F0CA1" w:rsidRPr="00006B85">
        <w:rPr>
          <w:rFonts w:cs="Times New Roman"/>
          <w:sz w:val="21"/>
          <w:szCs w:val="21"/>
        </w:rPr>
        <w:t xml:space="preserve">purchase and/or </w:t>
      </w:r>
      <w:r w:rsidR="00345183" w:rsidRPr="00006B85">
        <w:rPr>
          <w:rFonts w:cs="Times New Roman"/>
          <w:sz w:val="21"/>
          <w:szCs w:val="21"/>
        </w:rPr>
        <w:t>lease and/or sublease</w:t>
      </w:r>
      <w:r w:rsidR="008F0CA1" w:rsidRPr="00006B85">
        <w:rPr>
          <w:rFonts w:cs="Times New Roman"/>
          <w:sz w:val="21"/>
          <w:szCs w:val="21"/>
        </w:rPr>
        <w:t xml:space="preserve"> and/or received the transfer of</w:t>
      </w:r>
      <w:r w:rsidR="00AF71AA" w:rsidRPr="00006B85">
        <w:rPr>
          <w:rFonts w:cs="Times New Roman"/>
          <w:sz w:val="21"/>
          <w:szCs w:val="21"/>
        </w:rPr>
        <w:br/>
      </w:r>
      <w:r w:rsidR="00A17B20" w:rsidRPr="00006B85">
        <w:rPr>
          <w:rFonts w:cs="Times New Roman"/>
          <w:sz w:val="21"/>
          <w:szCs w:val="21"/>
        </w:rPr>
        <w:t xml:space="preserve">leasehold rights and/or </w:t>
      </w:r>
      <w:proofErr w:type="spellStart"/>
      <w:r w:rsidR="00A17B20" w:rsidRPr="00006B85">
        <w:rPr>
          <w:rFonts w:cs="Times New Roman"/>
          <w:sz w:val="21"/>
          <w:szCs w:val="21"/>
        </w:rPr>
        <w:t>subleasehold</w:t>
      </w:r>
      <w:proofErr w:type="spellEnd"/>
      <w:r w:rsidR="00004530" w:rsidRPr="00006B85">
        <w:rPr>
          <w:rFonts w:cs="Times New Roman"/>
          <w:sz w:val="21"/>
          <w:szCs w:val="21"/>
        </w:rPr>
        <w:t xml:space="preserve"> rights on</w:t>
      </w:r>
      <w:r w:rsidR="006F34A2" w:rsidRPr="00006B85">
        <w:rPr>
          <w:rFonts w:cs="Times New Roman"/>
          <w:sz w:val="21"/>
          <w:szCs w:val="21"/>
        </w:rPr>
        <w:t xml:space="preserve"> </w:t>
      </w:r>
      <w:r w:rsidR="00004530" w:rsidRPr="00006B85">
        <w:rPr>
          <w:rFonts w:cs="Times New Roman"/>
          <w:sz w:val="21"/>
          <w:szCs w:val="21"/>
        </w:rPr>
        <w:t>major</w:t>
      </w:r>
      <w:r w:rsidR="00155071" w:rsidRPr="00006B85">
        <w:rPr>
          <w:rFonts w:cs="Times New Roman"/>
          <w:sz w:val="21"/>
          <w:szCs w:val="21"/>
        </w:rPr>
        <w:t xml:space="preserve"> </w:t>
      </w:r>
      <w:r w:rsidR="00004530" w:rsidRPr="00006B85">
        <w:rPr>
          <w:rFonts w:cs="Times New Roman"/>
          <w:sz w:val="21"/>
          <w:szCs w:val="21"/>
        </w:rPr>
        <w:t>leasehold properties,</w:t>
      </w:r>
      <w:r w:rsidR="003B6723" w:rsidRPr="00006B85">
        <w:rPr>
          <w:rFonts w:cs="Times New Roman"/>
          <w:sz w:val="21"/>
          <w:szCs w:val="21"/>
        </w:rPr>
        <w:t xml:space="preserve"> </w:t>
      </w:r>
      <w:r w:rsidR="000E27E9" w:rsidRPr="00006B85">
        <w:rPr>
          <w:rFonts w:cs="Times New Roman"/>
          <w:sz w:val="21"/>
          <w:szCs w:val="21"/>
        </w:rPr>
        <w:t>then seek</w:t>
      </w:r>
      <w:r w:rsidR="008F0CA1" w:rsidRPr="00006B85">
        <w:rPr>
          <w:rFonts w:cs="Times New Roman"/>
          <w:sz w:val="21"/>
          <w:szCs w:val="21"/>
        </w:rPr>
        <w:t xml:space="preserve"> benefits from such properties </w:t>
      </w:r>
      <w:r w:rsidR="000E27E9" w:rsidRPr="00006B85">
        <w:rPr>
          <w:rFonts w:cs="Times New Roman"/>
          <w:sz w:val="21"/>
          <w:szCs w:val="21"/>
        </w:rPr>
        <w:t>in type of</w:t>
      </w:r>
      <w:r w:rsidR="008F0CA1" w:rsidRPr="00006B85">
        <w:rPr>
          <w:rFonts w:cs="Times New Roman"/>
          <w:sz w:val="21"/>
          <w:szCs w:val="21"/>
        </w:rPr>
        <w:t xml:space="preserve"> rent</w:t>
      </w:r>
      <w:r w:rsidR="0034340F" w:rsidRPr="00006B85">
        <w:rPr>
          <w:rFonts w:cs="Times New Roman"/>
          <w:sz w:val="21"/>
          <w:szCs w:val="21"/>
        </w:rPr>
        <w:t>al</w:t>
      </w:r>
      <w:r w:rsidR="008F0CA1" w:rsidRPr="00006B85">
        <w:rPr>
          <w:rFonts w:cs="Times New Roman"/>
          <w:sz w:val="21"/>
          <w:szCs w:val="21"/>
        </w:rPr>
        <w:t xml:space="preserve"> and service income.</w:t>
      </w:r>
      <w:r w:rsidRPr="00006B85">
        <w:rPr>
          <w:rFonts w:cs="Times New Roman"/>
          <w:sz w:val="21"/>
          <w:szCs w:val="21"/>
        </w:rPr>
        <w:t xml:space="preserve"> </w:t>
      </w:r>
      <w:r w:rsidR="009B7188" w:rsidRPr="00006B85">
        <w:rPr>
          <w:rFonts w:cs="Times New Roman"/>
          <w:sz w:val="21"/>
          <w:szCs w:val="21"/>
        </w:rPr>
        <w:t xml:space="preserve">The Trust has </w:t>
      </w:r>
      <w:r w:rsidR="004C4B1F" w:rsidRPr="00006B85">
        <w:rPr>
          <w:rFonts w:cs="Times New Roman"/>
          <w:sz w:val="21"/>
          <w:szCs w:val="21"/>
        </w:rPr>
        <w:t>ALLY REIT Management Company</w:t>
      </w:r>
      <w:r w:rsidR="00AF71AA" w:rsidRPr="00006B85">
        <w:rPr>
          <w:rFonts w:cs="Times New Roman"/>
          <w:sz w:val="21"/>
          <w:szCs w:val="21"/>
        </w:rPr>
        <w:br/>
      </w:r>
      <w:r w:rsidR="004C4B1F" w:rsidRPr="00AF1A95">
        <w:rPr>
          <w:rFonts w:cs="Times New Roman"/>
          <w:sz w:val="21"/>
          <w:szCs w:val="21"/>
        </w:rPr>
        <w:t xml:space="preserve">Limited </w:t>
      </w:r>
      <w:r w:rsidR="009B7188" w:rsidRPr="00AF1A95">
        <w:rPr>
          <w:rFonts w:cs="Times New Roman"/>
          <w:sz w:val="21"/>
          <w:szCs w:val="21"/>
        </w:rPr>
        <w:t>(“the REIT manager”) as the Trust Settlor and SCB Asset Management Company Limited as the Trustee</w:t>
      </w:r>
      <w:r w:rsidR="00006B85">
        <w:rPr>
          <w:rFonts w:cs="Times New Roman"/>
          <w:sz w:val="21"/>
          <w:szCs w:val="21"/>
        </w:rPr>
        <w:t xml:space="preserve"> </w:t>
      </w:r>
      <w:r w:rsidR="007C1474" w:rsidRPr="00AF1A95">
        <w:rPr>
          <w:rFonts w:cs="Times New Roman"/>
          <w:sz w:val="21"/>
          <w:szCs w:val="21"/>
        </w:rPr>
        <w:t>who</w:t>
      </w:r>
      <w:r w:rsidR="001F3D0C" w:rsidRPr="00AF1A95">
        <w:rPr>
          <w:rFonts w:cs="Times New Roman"/>
          <w:sz w:val="21"/>
          <w:szCs w:val="21"/>
        </w:rPr>
        <w:t xml:space="preserve"> </w:t>
      </w:r>
      <w:r w:rsidR="001317E4" w:rsidRPr="00AF1A95">
        <w:rPr>
          <w:rFonts w:cs="Times New Roman"/>
          <w:sz w:val="21"/>
          <w:szCs w:val="21"/>
        </w:rPr>
        <w:t xml:space="preserve">appoints </w:t>
      </w:r>
      <w:r w:rsidR="007C1474" w:rsidRPr="00AF1A95">
        <w:rPr>
          <w:rFonts w:cs="Times New Roman"/>
          <w:sz w:val="21"/>
          <w:szCs w:val="21"/>
        </w:rPr>
        <w:t>the Trust Settlor</w:t>
      </w:r>
      <w:r w:rsidR="00CE7F1A" w:rsidRPr="00AF1A95">
        <w:rPr>
          <w:rFonts w:cs="Times New Roman"/>
          <w:sz w:val="21"/>
          <w:szCs w:val="21"/>
        </w:rPr>
        <w:t xml:space="preserve"> </w:t>
      </w:r>
      <w:r w:rsidR="007B1D2A" w:rsidRPr="00AF1A95">
        <w:rPr>
          <w:rFonts w:cs="Times New Roman"/>
          <w:sz w:val="21"/>
          <w:szCs w:val="21"/>
        </w:rPr>
        <w:t>as the Property manager</w:t>
      </w:r>
      <w:r w:rsidR="008D6E54" w:rsidRPr="00AF1A95">
        <w:rPr>
          <w:rFonts w:cs="Times New Roman"/>
          <w:sz w:val="21"/>
          <w:szCs w:val="21"/>
        </w:rPr>
        <w:t>.</w:t>
      </w:r>
      <w:r w:rsidR="009906A9" w:rsidRPr="00AF1A95">
        <w:rPr>
          <w:rFonts w:cs="Times New Roman"/>
          <w:sz w:val="21"/>
          <w:szCs w:val="21"/>
          <w:cs/>
          <w:lang w:bidi="th-TH"/>
        </w:rPr>
        <w:t xml:space="preserve"> </w:t>
      </w:r>
      <w:r w:rsidR="009906A9" w:rsidRPr="00AF1A95">
        <w:rPr>
          <w:rFonts w:cs="Times New Roman"/>
          <w:sz w:val="21"/>
          <w:szCs w:val="21"/>
        </w:rPr>
        <w:t>In this regard,</w:t>
      </w:r>
      <w:r w:rsidR="00255E23" w:rsidRPr="00AF1A95">
        <w:rPr>
          <w:rFonts w:cs="Times New Roman"/>
          <w:sz w:val="21"/>
          <w:szCs w:val="21"/>
        </w:rPr>
        <w:t xml:space="preserve"> the REIT manager</w:t>
      </w:r>
      <w:r w:rsidR="007B1D2A" w:rsidRPr="00AF1A95">
        <w:rPr>
          <w:rFonts w:cs="Times New Roman"/>
          <w:sz w:val="21"/>
          <w:szCs w:val="21"/>
        </w:rPr>
        <w:t xml:space="preserve"> a</w:t>
      </w:r>
      <w:r w:rsidR="00255E23" w:rsidRPr="00AF1A95">
        <w:rPr>
          <w:rFonts w:cs="Times New Roman"/>
          <w:sz w:val="21"/>
          <w:szCs w:val="21"/>
        </w:rPr>
        <w:t>ppoints</w:t>
      </w:r>
      <w:r w:rsidR="009161CD" w:rsidRPr="00AF1A95">
        <w:rPr>
          <w:rFonts w:cs="Times New Roman"/>
          <w:sz w:val="21"/>
          <w:szCs w:val="21"/>
        </w:rPr>
        <w:br/>
      </w:r>
      <w:r w:rsidR="00650FBD" w:rsidRPr="00AF1A95">
        <w:rPr>
          <w:rFonts w:cs="Times New Roman"/>
          <w:sz w:val="21"/>
          <w:szCs w:val="21"/>
        </w:rPr>
        <w:t xml:space="preserve">ALLY CPM Company Limited </w:t>
      </w:r>
      <w:r w:rsidR="001317E4" w:rsidRPr="00AF1A95">
        <w:rPr>
          <w:rFonts w:cs="Times New Roman"/>
          <w:sz w:val="21"/>
          <w:szCs w:val="21"/>
        </w:rPr>
        <w:t>a</w:t>
      </w:r>
      <w:r w:rsidR="009B7188" w:rsidRPr="00AF1A95">
        <w:rPr>
          <w:rFonts w:cs="Times New Roman"/>
          <w:sz w:val="21"/>
          <w:szCs w:val="21"/>
        </w:rPr>
        <w:t>s the</w:t>
      </w:r>
      <w:r w:rsidR="00C95BB3" w:rsidRPr="00AF1A95">
        <w:rPr>
          <w:rFonts w:cs="Times New Roman"/>
          <w:sz w:val="21"/>
          <w:szCs w:val="21"/>
        </w:rPr>
        <w:t xml:space="preserve"> main </w:t>
      </w:r>
      <w:r w:rsidR="009B7188" w:rsidRPr="00AF1A95">
        <w:rPr>
          <w:rFonts w:cs="Times New Roman"/>
          <w:sz w:val="21"/>
          <w:szCs w:val="21"/>
        </w:rPr>
        <w:t>Property manager</w:t>
      </w:r>
      <w:r w:rsidR="00213EF3" w:rsidRPr="00AF1A95">
        <w:rPr>
          <w:rFonts w:cs="Times New Roman"/>
          <w:sz w:val="21"/>
          <w:szCs w:val="21"/>
        </w:rPr>
        <w:t>,</w:t>
      </w:r>
      <w:r w:rsidR="000839CE" w:rsidRPr="00AF1A95">
        <w:rPr>
          <w:rFonts w:cs="Times New Roman"/>
          <w:sz w:val="21"/>
          <w:szCs w:val="21"/>
        </w:rPr>
        <w:t xml:space="preserve"> </w:t>
      </w:r>
      <w:r w:rsidR="00E85B0D">
        <w:rPr>
          <w:rFonts w:cs="Times New Roman"/>
          <w:sz w:val="21"/>
          <w:szCs w:val="21"/>
          <w:lang w:val="en-US"/>
        </w:rPr>
        <w:t xml:space="preserve">and </w:t>
      </w:r>
      <w:r w:rsidR="00FE047A" w:rsidRPr="00AF1A95">
        <w:rPr>
          <w:rFonts w:cs="Times New Roman"/>
          <w:sz w:val="21"/>
          <w:szCs w:val="21"/>
        </w:rPr>
        <w:t xml:space="preserve">appoints </w:t>
      </w:r>
      <w:r w:rsidR="00213EF3" w:rsidRPr="00AF1A95">
        <w:rPr>
          <w:rFonts w:cs="Times New Roman"/>
          <w:sz w:val="21"/>
          <w:szCs w:val="21"/>
        </w:rPr>
        <w:t>BSK Management Co., Ltd</w:t>
      </w:r>
      <w:r w:rsidR="009B7188" w:rsidRPr="00AF1A95">
        <w:rPr>
          <w:rFonts w:cs="Times New Roman"/>
          <w:sz w:val="21"/>
          <w:szCs w:val="21"/>
        </w:rPr>
        <w:t>.</w:t>
      </w:r>
      <w:r w:rsidR="00213EF3" w:rsidRPr="00AF1A95">
        <w:rPr>
          <w:rFonts w:cs="Times New Roman"/>
          <w:sz w:val="21"/>
          <w:szCs w:val="21"/>
        </w:rPr>
        <w:t xml:space="preserve"> as the</w:t>
      </w:r>
      <w:r w:rsidR="006E000B">
        <w:rPr>
          <w:rFonts w:cs="Times New Roman"/>
          <w:sz w:val="21"/>
          <w:szCs w:val="21"/>
        </w:rPr>
        <w:t xml:space="preserve"> </w:t>
      </w:r>
      <w:r w:rsidR="00213EF3" w:rsidRPr="00AF1A95">
        <w:rPr>
          <w:rFonts w:cs="Times New Roman"/>
          <w:sz w:val="21"/>
          <w:szCs w:val="21"/>
        </w:rPr>
        <w:t xml:space="preserve">CO-Property manager only for project No. 15. </w:t>
      </w:r>
      <w:r w:rsidR="001847E7" w:rsidRPr="00AF1A95">
        <w:rPr>
          <w:rFonts w:cs="Times New Roman"/>
          <w:sz w:val="21"/>
          <w:szCs w:val="21"/>
        </w:rPr>
        <w:t>C</w:t>
      </w:r>
      <w:r w:rsidR="000C59A5" w:rsidRPr="00006B85">
        <w:rPr>
          <w:rFonts w:cs="Times New Roman"/>
          <w:sz w:val="21"/>
          <w:szCs w:val="21"/>
        </w:rPr>
        <w:t>urrently, t</w:t>
      </w:r>
      <w:r w:rsidR="000C59A5" w:rsidRPr="00AF1A95">
        <w:rPr>
          <w:rFonts w:cs="Times New Roman"/>
          <w:sz w:val="21"/>
          <w:szCs w:val="21"/>
        </w:rPr>
        <w:t>here are 15</w:t>
      </w:r>
      <w:r w:rsidR="006F3C6A" w:rsidRPr="00AF1A95">
        <w:rPr>
          <w:rFonts w:cs="Times New Roman"/>
          <w:sz w:val="21"/>
          <w:szCs w:val="21"/>
        </w:rPr>
        <w:t xml:space="preserve"> </w:t>
      </w:r>
      <w:r w:rsidR="000C59A5" w:rsidRPr="00AF1A95">
        <w:rPr>
          <w:rFonts w:cs="Times New Roman"/>
          <w:sz w:val="21"/>
          <w:szCs w:val="21"/>
        </w:rPr>
        <w:t>projects under the management of t</w:t>
      </w:r>
      <w:r w:rsidR="000C59A5" w:rsidRPr="00006B85">
        <w:rPr>
          <w:rFonts w:cs="Times New Roman"/>
          <w:sz w:val="21"/>
          <w:szCs w:val="21"/>
        </w:rPr>
        <w:t>he Trust as follows:</w:t>
      </w:r>
    </w:p>
    <w:p w14:paraId="0320E26C" w14:textId="7710B74E" w:rsidR="008C3620" w:rsidRPr="00AF1A95" w:rsidRDefault="008C3620" w:rsidP="00AF1A95">
      <w:pPr>
        <w:pStyle w:val="BodyText"/>
        <w:spacing w:after="0" w:line="240" w:lineRule="atLeast"/>
        <w:ind w:left="540"/>
        <w:jc w:val="thaiDistribute"/>
        <w:rPr>
          <w:rFonts w:cs="Times New Roman"/>
          <w:sz w:val="21"/>
          <w:szCs w:val="21"/>
        </w:rPr>
      </w:pPr>
    </w:p>
    <w:tbl>
      <w:tblPr>
        <w:tblStyle w:val="TableGrid"/>
        <w:tblW w:w="8867"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5"/>
        <w:gridCol w:w="2361"/>
        <w:gridCol w:w="2361"/>
      </w:tblGrid>
      <w:tr w:rsidR="000C2461" w:rsidRPr="0017790F" w14:paraId="1A5E207F" w14:textId="77777777" w:rsidTr="000C2461">
        <w:tc>
          <w:tcPr>
            <w:tcW w:w="4145" w:type="dxa"/>
            <w:vAlign w:val="bottom"/>
          </w:tcPr>
          <w:p w14:paraId="2B18E883" w14:textId="77777777" w:rsidR="000C2461" w:rsidRPr="0017790F" w:rsidRDefault="000C2461" w:rsidP="00D258FE">
            <w:pPr>
              <w:tabs>
                <w:tab w:val="left" w:pos="3622"/>
              </w:tabs>
              <w:autoSpaceDE w:val="0"/>
              <w:autoSpaceDN w:val="0"/>
              <w:spacing w:line="240" w:lineRule="atLeast"/>
              <w:ind w:left="324"/>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Project</w:t>
            </w:r>
          </w:p>
        </w:tc>
        <w:tc>
          <w:tcPr>
            <w:tcW w:w="4722" w:type="dxa"/>
            <w:gridSpan w:val="2"/>
          </w:tcPr>
          <w:p w14:paraId="759CC5D3" w14:textId="77777777" w:rsidR="000C2461" w:rsidRPr="0017790F" w:rsidRDefault="000C2461" w:rsidP="00D258FE">
            <w:pPr>
              <w:autoSpaceDE w:val="0"/>
              <w:autoSpaceDN w:val="0"/>
              <w:spacing w:line="240" w:lineRule="atLeast"/>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Investment period</w:t>
            </w:r>
          </w:p>
        </w:tc>
      </w:tr>
      <w:tr w:rsidR="000C2461" w:rsidRPr="0017790F" w14:paraId="3526A741" w14:textId="77777777" w:rsidTr="000C2461">
        <w:tc>
          <w:tcPr>
            <w:tcW w:w="4145" w:type="dxa"/>
            <w:vAlign w:val="bottom"/>
          </w:tcPr>
          <w:p w14:paraId="281170E5" w14:textId="77777777" w:rsidR="000C2461" w:rsidRPr="0017790F" w:rsidRDefault="000C2461" w:rsidP="00D258FE">
            <w:pPr>
              <w:tabs>
                <w:tab w:val="left" w:pos="3622"/>
              </w:tabs>
              <w:autoSpaceDE w:val="0"/>
              <w:autoSpaceDN w:val="0"/>
              <w:spacing w:line="240" w:lineRule="atLeast"/>
              <w:ind w:left="324"/>
              <w:rPr>
                <w:rFonts w:ascii="Times New Roman" w:eastAsia="Angsana New" w:hAnsi="Times New Roman" w:cs="Times New Roman"/>
                <w:sz w:val="21"/>
                <w:szCs w:val="21"/>
                <w:cs/>
              </w:rPr>
            </w:pPr>
          </w:p>
        </w:tc>
        <w:tc>
          <w:tcPr>
            <w:tcW w:w="2361" w:type="dxa"/>
          </w:tcPr>
          <w:p w14:paraId="4024C2FB" w14:textId="77777777" w:rsidR="000C2461" w:rsidRPr="0017790F" w:rsidRDefault="000C2461" w:rsidP="00D258FE">
            <w:pPr>
              <w:autoSpaceDE w:val="0"/>
              <w:autoSpaceDN w:val="0"/>
              <w:spacing w:line="240" w:lineRule="atLeast"/>
              <w:ind w:left="-109"/>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Beginning</w:t>
            </w:r>
          </w:p>
        </w:tc>
        <w:tc>
          <w:tcPr>
            <w:tcW w:w="2361" w:type="dxa"/>
          </w:tcPr>
          <w:p w14:paraId="5D58DD17" w14:textId="77777777" w:rsidR="000C2461" w:rsidRPr="0017790F" w:rsidRDefault="000C2461" w:rsidP="00D258FE">
            <w:pPr>
              <w:autoSpaceDE w:val="0"/>
              <w:autoSpaceDN w:val="0"/>
              <w:spacing w:line="240" w:lineRule="atLeast"/>
              <w:ind w:left="-105"/>
              <w:jc w:val="center"/>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Ending</w:t>
            </w:r>
          </w:p>
        </w:tc>
      </w:tr>
      <w:tr w:rsidR="000C2461" w:rsidRPr="0017790F" w14:paraId="3785FA72" w14:textId="77777777" w:rsidTr="000C2461">
        <w:tc>
          <w:tcPr>
            <w:tcW w:w="4145" w:type="dxa"/>
            <w:vAlign w:val="bottom"/>
          </w:tcPr>
          <w:p w14:paraId="26EB31AC"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 xml:space="preserve">Crystal Design </w:t>
            </w:r>
            <w:proofErr w:type="spellStart"/>
            <w:r w:rsidRPr="0017790F">
              <w:rPr>
                <w:rFonts w:ascii="Times New Roman" w:eastAsia="Angsana New" w:hAnsi="Times New Roman" w:cs="Times New Roman"/>
                <w:sz w:val="21"/>
                <w:szCs w:val="21"/>
              </w:rPr>
              <w:t>Center</w:t>
            </w:r>
            <w:proofErr w:type="spellEnd"/>
            <w:r w:rsidRPr="0017790F">
              <w:rPr>
                <w:rFonts w:ascii="Times New Roman" w:eastAsia="Angsana New" w:hAnsi="Times New Roman" w:cs="Times New Roman"/>
                <w:sz w:val="21"/>
                <w:szCs w:val="21"/>
              </w:rPr>
              <w:t xml:space="preserve"> Project</w:t>
            </w:r>
          </w:p>
        </w:tc>
        <w:tc>
          <w:tcPr>
            <w:tcW w:w="2361" w:type="dxa"/>
          </w:tcPr>
          <w:p w14:paraId="27DD4AC9" w14:textId="77777777" w:rsidR="000C2461" w:rsidRPr="0017790F" w:rsidRDefault="000C2461" w:rsidP="00D258FE">
            <w:pPr>
              <w:autoSpaceDE w:val="0"/>
              <w:autoSpaceDN w:val="0"/>
              <w:spacing w:line="240" w:lineRule="atLeast"/>
              <w:ind w:left="340" w:hanging="340"/>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F8AB671"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2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45071E39" w14:textId="77777777" w:rsidTr="000C2461">
        <w:tc>
          <w:tcPr>
            <w:tcW w:w="4145" w:type="dxa"/>
          </w:tcPr>
          <w:p w14:paraId="29E5C8BF"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 xml:space="preserve">The Crystal </w:t>
            </w:r>
            <w:proofErr w:type="spellStart"/>
            <w:r w:rsidRPr="0017790F">
              <w:rPr>
                <w:rFonts w:ascii="Times New Roman" w:eastAsia="Angsana New" w:hAnsi="Times New Roman" w:cs="Times New Roman"/>
                <w:sz w:val="21"/>
                <w:szCs w:val="21"/>
              </w:rPr>
              <w:t>Ekamai-Ramintra</w:t>
            </w:r>
            <w:proofErr w:type="spellEnd"/>
            <w:r w:rsidRPr="0017790F">
              <w:rPr>
                <w:rFonts w:ascii="Times New Roman" w:eastAsia="Angsana New" w:hAnsi="Times New Roman" w:cs="Times New Roman"/>
                <w:sz w:val="21"/>
                <w:szCs w:val="21"/>
              </w:rPr>
              <w:t xml:space="preserve"> Project</w:t>
            </w:r>
          </w:p>
        </w:tc>
        <w:tc>
          <w:tcPr>
            <w:tcW w:w="2361" w:type="dxa"/>
          </w:tcPr>
          <w:p w14:paraId="6F531F5A"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2E6A2F9"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2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12AC7A92" w14:textId="77777777" w:rsidTr="000C2461">
        <w:tc>
          <w:tcPr>
            <w:tcW w:w="4145" w:type="dxa"/>
          </w:tcPr>
          <w:p w14:paraId="3D1F3C89"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The Crystal SB (</w:t>
            </w:r>
            <w:proofErr w:type="spellStart"/>
            <w:r w:rsidRPr="0017790F">
              <w:rPr>
                <w:rFonts w:ascii="Times New Roman" w:eastAsia="Angsana New" w:hAnsi="Times New Roman" w:cs="Times New Roman"/>
                <w:sz w:val="21"/>
                <w:szCs w:val="21"/>
              </w:rPr>
              <w:t>Ratchapruek</w:t>
            </w:r>
            <w:proofErr w:type="spellEnd"/>
            <w:r w:rsidRPr="0017790F">
              <w:rPr>
                <w:rFonts w:ascii="Times New Roman" w:eastAsia="Angsana New" w:hAnsi="Times New Roman" w:cs="Times New Roman"/>
                <w:sz w:val="21"/>
                <w:szCs w:val="21"/>
              </w:rPr>
              <w:t>) Project</w:t>
            </w:r>
          </w:p>
        </w:tc>
        <w:tc>
          <w:tcPr>
            <w:tcW w:w="2361" w:type="dxa"/>
          </w:tcPr>
          <w:p w14:paraId="726226B6"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3A74173E"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cs/>
              </w:rPr>
            </w:pPr>
            <w:r w:rsidRPr="0017790F">
              <w:rPr>
                <w:rFonts w:ascii="Times New Roman" w:eastAsia="Angsana New" w:hAnsi="Times New Roman" w:cs="Times New Roman"/>
                <w:sz w:val="21"/>
                <w:szCs w:val="21"/>
              </w:rPr>
              <w:t>10 February</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2043</w:t>
            </w:r>
          </w:p>
        </w:tc>
      </w:tr>
      <w:tr w:rsidR="000C2461" w:rsidRPr="0017790F" w14:paraId="7053BCE0" w14:textId="77777777" w:rsidTr="000C2461">
        <w:tc>
          <w:tcPr>
            <w:tcW w:w="4145" w:type="dxa"/>
          </w:tcPr>
          <w:p w14:paraId="7DE6ECBB"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proofErr w:type="spellStart"/>
            <w:r w:rsidRPr="0017790F">
              <w:rPr>
                <w:rFonts w:ascii="Times New Roman" w:eastAsia="Angsana New" w:hAnsi="Times New Roman" w:cs="Times New Roman"/>
                <w:sz w:val="21"/>
                <w:szCs w:val="21"/>
              </w:rPr>
              <w:t>Amorini</w:t>
            </w:r>
            <w:proofErr w:type="spellEnd"/>
            <w:r w:rsidRPr="0017790F">
              <w:rPr>
                <w:rFonts w:ascii="Times New Roman" w:eastAsia="Angsana New" w:hAnsi="Times New Roman" w:cs="Times New Roman"/>
                <w:sz w:val="21"/>
                <w:szCs w:val="21"/>
              </w:rPr>
              <w:t xml:space="preserve"> </w:t>
            </w:r>
            <w:proofErr w:type="spellStart"/>
            <w:r w:rsidRPr="0017790F">
              <w:rPr>
                <w:rFonts w:ascii="Times New Roman" w:eastAsia="Angsana New" w:hAnsi="Times New Roman" w:cs="Times New Roman"/>
                <w:sz w:val="21"/>
                <w:szCs w:val="21"/>
              </w:rPr>
              <w:t>Ramintra</w:t>
            </w:r>
            <w:proofErr w:type="spellEnd"/>
            <w:r w:rsidRPr="0017790F">
              <w:rPr>
                <w:rFonts w:ascii="Times New Roman" w:eastAsia="Angsana New" w:hAnsi="Times New Roman" w:cs="Times New Roman"/>
                <w:sz w:val="21"/>
                <w:szCs w:val="21"/>
              </w:rPr>
              <w:t xml:space="preserve"> Project</w:t>
            </w:r>
          </w:p>
        </w:tc>
        <w:tc>
          <w:tcPr>
            <w:tcW w:w="2361" w:type="dxa"/>
          </w:tcPr>
          <w:p w14:paraId="1F14BCE5"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799F5383"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61C58FA6" w14:textId="77777777" w:rsidTr="000C2461">
        <w:tc>
          <w:tcPr>
            <w:tcW w:w="4145" w:type="dxa"/>
          </w:tcPr>
          <w:p w14:paraId="5781D9FB"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I'm Park Chula Project</w:t>
            </w:r>
          </w:p>
        </w:tc>
        <w:tc>
          <w:tcPr>
            <w:tcW w:w="2361" w:type="dxa"/>
          </w:tcPr>
          <w:p w14:paraId="2B944EB9"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739CCF31"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6 August 2034</w:t>
            </w:r>
          </w:p>
        </w:tc>
      </w:tr>
      <w:tr w:rsidR="000C2461" w:rsidRPr="0017790F" w14:paraId="0468AA99" w14:textId="77777777" w:rsidTr="000C2461">
        <w:tc>
          <w:tcPr>
            <w:tcW w:w="4145" w:type="dxa"/>
          </w:tcPr>
          <w:p w14:paraId="7324AF17"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proofErr w:type="spellStart"/>
            <w:r w:rsidRPr="0017790F">
              <w:rPr>
                <w:rFonts w:ascii="Times New Roman" w:eastAsia="Angsana New" w:hAnsi="Times New Roman" w:cs="Times New Roman"/>
                <w:sz w:val="21"/>
                <w:szCs w:val="21"/>
              </w:rPr>
              <w:t>Plearnary</w:t>
            </w:r>
            <w:proofErr w:type="spellEnd"/>
            <w:r w:rsidRPr="0017790F">
              <w:rPr>
                <w:rFonts w:ascii="Times New Roman" w:eastAsia="Angsana New" w:hAnsi="Times New Roman" w:cs="Times New Roman"/>
                <w:sz w:val="21"/>
                <w:szCs w:val="21"/>
              </w:rPr>
              <w:t xml:space="preserve"> Mall Watcharapol Project</w:t>
            </w:r>
          </w:p>
        </w:tc>
        <w:tc>
          <w:tcPr>
            <w:tcW w:w="2361" w:type="dxa"/>
          </w:tcPr>
          <w:p w14:paraId="615DF2C0"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C369114"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1960F8A2" w14:textId="77777777" w:rsidTr="000C2461">
        <w:tc>
          <w:tcPr>
            <w:tcW w:w="4145" w:type="dxa"/>
          </w:tcPr>
          <w:p w14:paraId="3E656CA6"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proofErr w:type="spellStart"/>
            <w:r w:rsidRPr="0017790F">
              <w:rPr>
                <w:rFonts w:ascii="Times New Roman" w:eastAsia="Angsana New" w:hAnsi="Times New Roman" w:cs="Times New Roman"/>
                <w:sz w:val="21"/>
                <w:szCs w:val="21"/>
              </w:rPr>
              <w:t>Sammakorn</w:t>
            </w:r>
            <w:proofErr w:type="spellEnd"/>
            <w:r w:rsidRPr="0017790F">
              <w:rPr>
                <w:rFonts w:ascii="Times New Roman" w:eastAsia="Angsana New" w:hAnsi="Times New Roman" w:cs="Times New Roman"/>
                <w:sz w:val="21"/>
                <w:szCs w:val="21"/>
              </w:rPr>
              <w:t xml:space="preserve"> Place Ramkhamhaeng</w:t>
            </w:r>
          </w:p>
          <w:p w14:paraId="5405F791" w14:textId="77777777" w:rsidR="000C2461" w:rsidRPr="0017790F" w:rsidRDefault="000C2461" w:rsidP="00D258FE">
            <w:p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(West) Project</w:t>
            </w:r>
          </w:p>
        </w:tc>
        <w:tc>
          <w:tcPr>
            <w:tcW w:w="2361" w:type="dxa"/>
          </w:tcPr>
          <w:p w14:paraId="03F758A9"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p>
          <w:p w14:paraId="4310FCD9"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7DC0E62C"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p>
          <w:p w14:paraId="6C4B21EA"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6562A8B7" w14:textId="77777777" w:rsidTr="000C2461">
        <w:tc>
          <w:tcPr>
            <w:tcW w:w="4145" w:type="dxa"/>
          </w:tcPr>
          <w:p w14:paraId="382F249C"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proofErr w:type="spellStart"/>
            <w:r w:rsidRPr="0017790F">
              <w:rPr>
                <w:rFonts w:ascii="Times New Roman" w:eastAsia="Angsana New" w:hAnsi="Times New Roman" w:cs="Times New Roman"/>
                <w:sz w:val="21"/>
                <w:szCs w:val="21"/>
              </w:rPr>
              <w:t>Sammakorn</w:t>
            </w:r>
            <w:proofErr w:type="spellEnd"/>
            <w:r w:rsidRPr="0017790F">
              <w:rPr>
                <w:rFonts w:ascii="Times New Roman" w:eastAsia="Angsana New" w:hAnsi="Times New Roman" w:cs="Times New Roman"/>
                <w:sz w:val="21"/>
                <w:szCs w:val="21"/>
              </w:rPr>
              <w:t xml:space="preserve"> Place </w:t>
            </w:r>
            <w:proofErr w:type="spellStart"/>
            <w:r w:rsidRPr="0017790F">
              <w:rPr>
                <w:rFonts w:ascii="Times New Roman" w:eastAsia="Angsana New" w:hAnsi="Times New Roman" w:cs="Times New Roman"/>
                <w:sz w:val="21"/>
                <w:szCs w:val="21"/>
              </w:rPr>
              <w:t>Rangsit</w:t>
            </w:r>
            <w:proofErr w:type="spellEnd"/>
            <w:r w:rsidRPr="0017790F">
              <w:rPr>
                <w:rFonts w:ascii="Times New Roman" w:eastAsia="Angsana New" w:hAnsi="Times New Roman" w:cs="Times New Roman"/>
                <w:sz w:val="21"/>
                <w:szCs w:val="21"/>
              </w:rPr>
              <w:t xml:space="preserve"> Project</w:t>
            </w:r>
          </w:p>
        </w:tc>
        <w:tc>
          <w:tcPr>
            <w:tcW w:w="2361" w:type="dxa"/>
          </w:tcPr>
          <w:p w14:paraId="039C52A3"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1F1AE227"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25656B89" w14:textId="77777777" w:rsidTr="000C2461">
        <w:tc>
          <w:tcPr>
            <w:tcW w:w="4145" w:type="dxa"/>
          </w:tcPr>
          <w:p w14:paraId="14EF5750" w14:textId="77777777" w:rsidR="000C2461" w:rsidRPr="0017790F" w:rsidRDefault="000C2461"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proofErr w:type="spellStart"/>
            <w:r w:rsidRPr="0017790F">
              <w:rPr>
                <w:rFonts w:ascii="Times New Roman" w:eastAsia="Angsana New" w:hAnsi="Times New Roman" w:cs="Times New Roman"/>
                <w:sz w:val="21"/>
                <w:szCs w:val="21"/>
              </w:rPr>
              <w:t>Sammakorn</w:t>
            </w:r>
            <w:proofErr w:type="spellEnd"/>
            <w:r w:rsidRPr="0017790F">
              <w:rPr>
                <w:rFonts w:ascii="Times New Roman" w:eastAsia="Angsana New" w:hAnsi="Times New Roman" w:cs="Times New Roman"/>
                <w:sz w:val="21"/>
                <w:szCs w:val="21"/>
              </w:rPr>
              <w:t xml:space="preserve"> Place </w:t>
            </w:r>
            <w:proofErr w:type="spellStart"/>
            <w:r w:rsidRPr="0017790F">
              <w:rPr>
                <w:rFonts w:ascii="Times New Roman" w:eastAsia="Angsana New" w:hAnsi="Times New Roman" w:cs="Times New Roman"/>
                <w:sz w:val="21"/>
                <w:szCs w:val="21"/>
              </w:rPr>
              <w:t>Ratchapruek</w:t>
            </w:r>
            <w:proofErr w:type="spellEnd"/>
            <w:r w:rsidRPr="0017790F">
              <w:rPr>
                <w:rFonts w:ascii="Times New Roman" w:eastAsia="Angsana New" w:hAnsi="Times New Roman" w:cs="Times New Roman"/>
                <w:sz w:val="21"/>
                <w:szCs w:val="21"/>
              </w:rPr>
              <w:t xml:space="preserve"> Project</w:t>
            </w:r>
          </w:p>
        </w:tc>
        <w:tc>
          <w:tcPr>
            <w:tcW w:w="2361" w:type="dxa"/>
          </w:tcPr>
          <w:p w14:paraId="3CF561F1"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4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2CBB3823"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2049</w:t>
            </w:r>
          </w:p>
        </w:tc>
      </w:tr>
      <w:tr w:rsidR="000C2461" w:rsidRPr="0017790F" w14:paraId="6515F6FA" w14:textId="77777777" w:rsidTr="000C2461">
        <w:tc>
          <w:tcPr>
            <w:tcW w:w="4145" w:type="dxa"/>
          </w:tcPr>
          <w:p w14:paraId="3EDB31EC" w14:textId="6A557E29" w:rsidR="000C2461"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Pr>
                <w:rFonts w:ascii="Times New Roman" w:eastAsia="Angsana New" w:hAnsi="Times New Roman" w:cs="Times New Roman"/>
                <w:sz w:val="21"/>
                <w:szCs w:val="21"/>
              </w:rPr>
              <w:t xml:space="preserve"> </w:t>
            </w:r>
            <w:r w:rsidR="000C2461" w:rsidRPr="0017790F">
              <w:rPr>
                <w:rFonts w:ascii="Times New Roman" w:eastAsia="Angsana New" w:hAnsi="Times New Roman" w:cs="Times New Roman"/>
                <w:sz w:val="21"/>
                <w:szCs w:val="21"/>
              </w:rPr>
              <w:t xml:space="preserve">The Scene Town </w:t>
            </w:r>
            <w:proofErr w:type="gramStart"/>
            <w:r w:rsidR="000C2461" w:rsidRPr="0017790F">
              <w:rPr>
                <w:rFonts w:ascii="Times New Roman" w:eastAsia="Angsana New" w:hAnsi="Times New Roman" w:cs="Times New Roman"/>
                <w:sz w:val="21"/>
                <w:szCs w:val="21"/>
              </w:rPr>
              <w:t>In</w:t>
            </w:r>
            <w:proofErr w:type="gramEnd"/>
            <w:r w:rsidR="000C2461" w:rsidRPr="0017790F">
              <w:rPr>
                <w:rFonts w:ascii="Times New Roman" w:eastAsia="Angsana New" w:hAnsi="Times New Roman" w:cs="Times New Roman"/>
                <w:sz w:val="21"/>
                <w:szCs w:val="21"/>
              </w:rPr>
              <w:t xml:space="preserve"> Town Project</w:t>
            </w:r>
          </w:p>
        </w:tc>
        <w:tc>
          <w:tcPr>
            <w:tcW w:w="2361" w:type="dxa"/>
          </w:tcPr>
          <w:p w14:paraId="7A170BB0" w14:textId="77777777" w:rsidR="000C2461" w:rsidRPr="0017790F" w:rsidRDefault="000C2461"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 December</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2019</w:t>
            </w:r>
          </w:p>
        </w:tc>
        <w:tc>
          <w:tcPr>
            <w:tcW w:w="2361" w:type="dxa"/>
          </w:tcPr>
          <w:p w14:paraId="612860C9" w14:textId="77777777" w:rsidR="000C2461" w:rsidRPr="0017790F" w:rsidRDefault="000C2461"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31 January</w:t>
            </w:r>
            <w:r w:rsidRPr="0017790F">
              <w:rPr>
                <w:rFonts w:ascii="Times New Roman" w:eastAsia="Angsana New" w:hAnsi="Times New Roman" w:cs="Times New Roman"/>
                <w:sz w:val="21"/>
                <w:szCs w:val="21"/>
                <w:cs/>
              </w:rPr>
              <w:t xml:space="preserve"> </w:t>
            </w:r>
            <w:r w:rsidRPr="0017790F">
              <w:rPr>
                <w:rFonts w:ascii="Times New Roman" w:eastAsia="Angsana New" w:hAnsi="Times New Roman" w:cs="Times New Roman"/>
                <w:sz w:val="21"/>
                <w:szCs w:val="21"/>
              </w:rPr>
              <w:t>2045</w:t>
            </w:r>
          </w:p>
        </w:tc>
      </w:tr>
      <w:tr w:rsidR="009A7AC8" w:rsidRPr="0017790F" w14:paraId="784671E7" w14:textId="77777777" w:rsidTr="000C2461">
        <w:tc>
          <w:tcPr>
            <w:tcW w:w="4145" w:type="dxa"/>
          </w:tcPr>
          <w:p w14:paraId="0D65384B" w14:textId="71701943" w:rsidR="009A7AC8"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Pr>
                <w:rFonts w:ascii="Times New Roman" w:eastAsia="Angsana New" w:hAnsi="Times New Roman" w:cs="Times New Roman"/>
                <w:sz w:val="21"/>
                <w:szCs w:val="21"/>
              </w:rPr>
              <w:t xml:space="preserve"> </w:t>
            </w:r>
            <w:r w:rsidR="009A7AC8" w:rsidRPr="0017790F">
              <w:rPr>
                <w:rFonts w:ascii="Times New Roman" w:eastAsia="Angsana New" w:hAnsi="Times New Roman" w:cs="Times New Roman"/>
                <w:sz w:val="21"/>
                <w:szCs w:val="21"/>
              </w:rPr>
              <w:t>Kad Farang Village Project</w:t>
            </w:r>
          </w:p>
        </w:tc>
        <w:tc>
          <w:tcPr>
            <w:tcW w:w="2361" w:type="dxa"/>
          </w:tcPr>
          <w:p w14:paraId="7F2D457F" w14:textId="257C0377" w:rsidR="009A7AC8" w:rsidRPr="0017790F" w:rsidRDefault="009A7AC8" w:rsidP="00D258FE">
            <w:pPr>
              <w:autoSpaceDE w:val="0"/>
              <w:autoSpaceDN w:val="0"/>
              <w:spacing w:line="240" w:lineRule="atLeast"/>
              <w:ind w:left="1241" w:hanging="171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6 May 2021</w:t>
            </w:r>
          </w:p>
        </w:tc>
        <w:tc>
          <w:tcPr>
            <w:tcW w:w="2361" w:type="dxa"/>
          </w:tcPr>
          <w:p w14:paraId="06D01872" w14:textId="4DEEAC0E" w:rsidR="009A7AC8" w:rsidRPr="0017790F" w:rsidRDefault="009A7AC8"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5 May 2051</w:t>
            </w:r>
          </w:p>
        </w:tc>
      </w:tr>
      <w:tr w:rsidR="009A7AC8" w:rsidRPr="0017790F" w14:paraId="6B5C6D67" w14:textId="77777777" w:rsidTr="000C2461">
        <w:tc>
          <w:tcPr>
            <w:tcW w:w="4145" w:type="dxa"/>
          </w:tcPr>
          <w:p w14:paraId="7DCEF8F1" w14:textId="63CED779" w:rsidR="009A7AC8"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Pr>
                <w:rFonts w:ascii="Times New Roman" w:eastAsia="Angsana New" w:hAnsi="Times New Roman" w:cs="Times New Roman"/>
                <w:sz w:val="21"/>
                <w:szCs w:val="21"/>
              </w:rPr>
              <w:t xml:space="preserve"> </w:t>
            </w:r>
            <w:r w:rsidR="009A7AC8" w:rsidRPr="0017790F">
              <w:rPr>
                <w:rFonts w:ascii="Times New Roman" w:eastAsia="Angsana New" w:hAnsi="Times New Roman" w:cs="Times New Roman"/>
                <w:sz w:val="21"/>
                <w:szCs w:val="21"/>
              </w:rPr>
              <w:t xml:space="preserve">The Crystal </w:t>
            </w:r>
            <w:proofErr w:type="spellStart"/>
            <w:r w:rsidR="009A7AC8" w:rsidRPr="0017790F">
              <w:rPr>
                <w:rFonts w:ascii="Times New Roman" w:eastAsia="Angsana New" w:hAnsi="Times New Roman" w:cs="Times New Roman"/>
                <w:sz w:val="21"/>
                <w:szCs w:val="21"/>
              </w:rPr>
              <w:t>Chaiyapruek</w:t>
            </w:r>
            <w:proofErr w:type="spellEnd"/>
            <w:r w:rsidR="009A7AC8" w:rsidRPr="0017790F">
              <w:rPr>
                <w:rFonts w:ascii="Times New Roman" w:eastAsia="Angsana New" w:hAnsi="Times New Roman" w:cs="Times New Roman"/>
                <w:sz w:val="21"/>
                <w:szCs w:val="21"/>
              </w:rPr>
              <w:t xml:space="preserve"> Project</w:t>
            </w:r>
          </w:p>
        </w:tc>
        <w:tc>
          <w:tcPr>
            <w:tcW w:w="2361" w:type="dxa"/>
          </w:tcPr>
          <w:p w14:paraId="0831365B" w14:textId="5BC48862" w:rsidR="009A7AC8" w:rsidRPr="0017790F" w:rsidRDefault="009A7AC8" w:rsidP="00D258FE">
            <w:pPr>
              <w:autoSpaceDE w:val="0"/>
              <w:autoSpaceDN w:val="0"/>
              <w:spacing w:line="240" w:lineRule="atLeast"/>
              <w:ind w:left="1241" w:hanging="1241"/>
              <w:jc w:val="center"/>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1 December 2021</w:t>
            </w:r>
          </w:p>
        </w:tc>
        <w:tc>
          <w:tcPr>
            <w:tcW w:w="2361" w:type="dxa"/>
          </w:tcPr>
          <w:p w14:paraId="62FEFDD3" w14:textId="683D6759" w:rsidR="009A7AC8" w:rsidRPr="0017790F" w:rsidRDefault="009A7AC8" w:rsidP="00D258FE">
            <w:pPr>
              <w:autoSpaceDE w:val="0"/>
              <w:autoSpaceDN w:val="0"/>
              <w:spacing w:line="240" w:lineRule="atLeast"/>
              <w:ind w:left="1241" w:hanging="925"/>
              <w:rPr>
                <w:rFonts w:ascii="Times New Roman" w:eastAsia="Angsana New" w:hAnsi="Times New Roman" w:cs="Times New Roman"/>
                <w:sz w:val="21"/>
                <w:szCs w:val="21"/>
              </w:rPr>
            </w:pPr>
            <w:r w:rsidRPr="0017790F">
              <w:rPr>
                <w:rFonts w:ascii="Times New Roman" w:eastAsia="Angsana New" w:hAnsi="Times New Roman" w:cs="Times New Roman"/>
                <w:sz w:val="21"/>
                <w:szCs w:val="21"/>
              </w:rPr>
              <w:t>30 June 2042</w:t>
            </w:r>
          </w:p>
        </w:tc>
      </w:tr>
      <w:tr w:rsidR="00325687" w:rsidRPr="0017790F" w14:paraId="1C46F2FF" w14:textId="77777777" w:rsidTr="000C2461">
        <w:tc>
          <w:tcPr>
            <w:tcW w:w="4145" w:type="dxa"/>
          </w:tcPr>
          <w:p w14:paraId="14BDDB61" w14:textId="2E27BA8B" w:rsidR="00325687"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Pr>
                <w:rFonts w:ascii="Times New Roman" w:eastAsia="Angsana New" w:hAnsi="Times New Roman" w:cs="Times New Roman"/>
                <w:sz w:val="21"/>
                <w:szCs w:val="21"/>
              </w:rPr>
              <w:t xml:space="preserve"> </w:t>
            </w:r>
            <w:r w:rsidR="00325687" w:rsidRPr="0017790F">
              <w:rPr>
                <w:rFonts w:ascii="Times New Roman" w:eastAsia="Angsana New" w:hAnsi="Times New Roman" w:cs="Times New Roman"/>
                <w:sz w:val="21"/>
                <w:szCs w:val="21"/>
              </w:rPr>
              <w:t xml:space="preserve">The Prime Hua </w:t>
            </w:r>
            <w:proofErr w:type="spellStart"/>
            <w:r w:rsidR="00325687" w:rsidRPr="0017790F">
              <w:rPr>
                <w:rFonts w:ascii="Times New Roman" w:eastAsia="Angsana New" w:hAnsi="Times New Roman" w:cs="Times New Roman"/>
                <w:sz w:val="21"/>
                <w:szCs w:val="21"/>
              </w:rPr>
              <w:t>Lamphong</w:t>
            </w:r>
            <w:proofErr w:type="spellEnd"/>
            <w:r w:rsidR="00325687" w:rsidRPr="0017790F">
              <w:rPr>
                <w:rFonts w:ascii="Times New Roman" w:eastAsia="Angsana New" w:hAnsi="Times New Roman" w:cs="Times New Roman"/>
                <w:sz w:val="21"/>
                <w:szCs w:val="21"/>
              </w:rPr>
              <w:t xml:space="preserve"> Project</w:t>
            </w:r>
          </w:p>
        </w:tc>
        <w:tc>
          <w:tcPr>
            <w:tcW w:w="2361" w:type="dxa"/>
          </w:tcPr>
          <w:p w14:paraId="5295CB6A" w14:textId="119489E1" w:rsidR="00325687" w:rsidRPr="0017790F" w:rsidRDefault="00325687" w:rsidP="005B190B">
            <w:pPr>
              <w:tabs>
                <w:tab w:val="left" w:pos="299"/>
              </w:tabs>
              <w:autoSpaceDE w:val="0"/>
              <w:autoSpaceDN w:val="0"/>
              <w:spacing w:line="240" w:lineRule="atLeast"/>
              <w:ind w:left="1241" w:hanging="1351"/>
              <w:jc w:val="center"/>
              <w:rPr>
                <w:rFonts w:eastAsia="Angsana New" w:cs="Times New Roman"/>
                <w:sz w:val="21"/>
                <w:szCs w:val="21"/>
              </w:rPr>
            </w:pPr>
            <w:r w:rsidRPr="0017790F">
              <w:rPr>
                <w:rFonts w:ascii="Times New Roman" w:eastAsia="Angsana New" w:hAnsi="Times New Roman" w:cs="Times New Roman"/>
                <w:sz w:val="21"/>
                <w:szCs w:val="21"/>
              </w:rPr>
              <w:t>1 February 2022</w:t>
            </w:r>
          </w:p>
        </w:tc>
        <w:tc>
          <w:tcPr>
            <w:tcW w:w="2361" w:type="dxa"/>
          </w:tcPr>
          <w:p w14:paraId="57A97DAB" w14:textId="2BEF76D5" w:rsidR="00325687" w:rsidRPr="0017790F" w:rsidRDefault="00325687" w:rsidP="00D258FE">
            <w:pPr>
              <w:autoSpaceDE w:val="0"/>
              <w:autoSpaceDN w:val="0"/>
              <w:spacing w:line="240" w:lineRule="atLeast"/>
              <w:ind w:left="1241" w:hanging="925"/>
              <w:rPr>
                <w:rFonts w:eastAsia="Angsana New" w:cs="Times New Roman"/>
                <w:sz w:val="21"/>
                <w:szCs w:val="21"/>
              </w:rPr>
            </w:pPr>
            <w:r w:rsidRPr="0017790F">
              <w:rPr>
                <w:rFonts w:ascii="Times New Roman" w:eastAsia="Angsana New" w:hAnsi="Times New Roman" w:cs="Times New Roman"/>
                <w:sz w:val="21"/>
                <w:szCs w:val="21"/>
              </w:rPr>
              <w:t>20 December 2042</w:t>
            </w:r>
          </w:p>
        </w:tc>
      </w:tr>
      <w:tr w:rsidR="00F2166D" w:rsidRPr="0017790F" w14:paraId="5A163700" w14:textId="77777777" w:rsidTr="00A10EA2">
        <w:tc>
          <w:tcPr>
            <w:tcW w:w="4145" w:type="dxa"/>
          </w:tcPr>
          <w:p w14:paraId="063CC9A4" w14:textId="6FAC3363" w:rsidR="00F2166D" w:rsidRPr="0017790F" w:rsidRDefault="00302595"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ascii="Times New Roman" w:eastAsia="Angsana New" w:hAnsi="Times New Roman" w:cs="Times New Roman"/>
                <w:sz w:val="21"/>
                <w:szCs w:val="21"/>
              </w:rPr>
            </w:pPr>
            <w:r>
              <w:rPr>
                <w:rFonts w:ascii="Times New Roman" w:eastAsia="Angsana New" w:hAnsi="Times New Roman" w:cs="Times New Roman"/>
                <w:sz w:val="21"/>
                <w:szCs w:val="21"/>
              </w:rPr>
              <w:t xml:space="preserve"> </w:t>
            </w:r>
            <w:r w:rsidR="00F2166D" w:rsidRPr="0017790F">
              <w:rPr>
                <w:rFonts w:ascii="Times New Roman" w:eastAsia="Angsana New" w:hAnsi="Times New Roman" w:cs="Times New Roman"/>
                <w:sz w:val="21"/>
                <w:szCs w:val="21"/>
              </w:rPr>
              <w:t xml:space="preserve">Happy Avenue </w:t>
            </w:r>
            <w:proofErr w:type="spellStart"/>
            <w:r w:rsidR="00F2166D" w:rsidRPr="0017790F">
              <w:rPr>
                <w:rFonts w:ascii="Times New Roman" w:eastAsia="Angsana New" w:hAnsi="Times New Roman" w:cs="Times New Roman"/>
                <w:sz w:val="21"/>
                <w:szCs w:val="21"/>
              </w:rPr>
              <w:t>Don</w:t>
            </w:r>
            <w:r w:rsidR="00AA0681" w:rsidRPr="0017790F">
              <w:rPr>
                <w:rFonts w:ascii="Times New Roman" w:eastAsia="Angsana New" w:hAnsi="Times New Roman" w:cs="Times New Roman"/>
                <w:sz w:val="21"/>
                <w:szCs w:val="21"/>
              </w:rPr>
              <w:t>m</w:t>
            </w:r>
            <w:r w:rsidR="00F2166D" w:rsidRPr="0017790F">
              <w:rPr>
                <w:rFonts w:ascii="Times New Roman" w:eastAsia="Angsana New" w:hAnsi="Times New Roman" w:cs="Times New Roman"/>
                <w:sz w:val="21"/>
                <w:szCs w:val="21"/>
              </w:rPr>
              <w:t>uang</w:t>
            </w:r>
            <w:proofErr w:type="spellEnd"/>
            <w:r w:rsidR="00F2166D" w:rsidRPr="0017790F">
              <w:rPr>
                <w:rFonts w:ascii="Times New Roman" w:eastAsia="Angsana New" w:hAnsi="Times New Roman" w:cs="Times New Roman"/>
                <w:sz w:val="21"/>
                <w:szCs w:val="21"/>
              </w:rPr>
              <w:t xml:space="preserve"> Project</w:t>
            </w:r>
          </w:p>
        </w:tc>
        <w:tc>
          <w:tcPr>
            <w:tcW w:w="4722" w:type="dxa"/>
            <w:gridSpan w:val="2"/>
          </w:tcPr>
          <w:p w14:paraId="3B4B7D64" w14:textId="07215080" w:rsidR="00F2166D" w:rsidRPr="0017790F" w:rsidRDefault="004B54BD" w:rsidP="00E42FD5">
            <w:pPr>
              <w:autoSpaceDE w:val="0"/>
              <w:autoSpaceDN w:val="0"/>
              <w:spacing w:line="240" w:lineRule="atLeast"/>
              <w:ind w:left="1241" w:hanging="925"/>
              <w:rPr>
                <w:rFonts w:eastAsia="Angsana New" w:cs="Times New Roman"/>
                <w:sz w:val="21"/>
                <w:szCs w:val="21"/>
              </w:rPr>
            </w:pPr>
            <w:r w:rsidRPr="0017790F">
              <w:rPr>
                <w:rFonts w:ascii="Times New Roman" w:eastAsia="Angsana New" w:hAnsi="Times New Roman" w:cs="Times New Roman"/>
                <w:sz w:val="21"/>
                <w:szCs w:val="21"/>
                <w:lang w:val="en-US"/>
              </w:rPr>
              <w:t>Ownership</w:t>
            </w:r>
            <w:r w:rsidR="0085195E" w:rsidRPr="0017790F">
              <w:rPr>
                <w:rFonts w:ascii="Times New Roman" w:eastAsia="Angsana New" w:hAnsi="Times New Roman" w:cs="Times New Roman"/>
                <w:sz w:val="21"/>
                <w:szCs w:val="21"/>
              </w:rPr>
              <w:t xml:space="preserve"> </w:t>
            </w:r>
            <w:r w:rsidR="00887E51" w:rsidRPr="0017790F">
              <w:rPr>
                <w:rFonts w:ascii="Times New Roman" w:eastAsia="Angsana New" w:hAnsi="Times New Roman" w:cs="Times New Roman"/>
                <w:sz w:val="21"/>
                <w:szCs w:val="21"/>
              </w:rPr>
              <w:t>on</w:t>
            </w:r>
            <w:r w:rsidR="0085195E" w:rsidRPr="0017790F">
              <w:rPr>
                <w:rFonts w:ascii="Times New Roman" w:eastAsia="Angsana New" w:hAnsi="Times New Roman" w:cs="Times New Roman"/>
                <w:sz w:val="21"/>
                <w:szCs w:val="21"/>
              </w:rPr>
              <w:t xml:space="preserve"> </w:t>
            </w:r>
            <w:r w:rsidR="00F2166D" w:rsidRPr="0017790F">
              <w:rPr>
                <w:rFonts w:ascii="Times New Roman" w:eastAsia="Angsana New" w:hAnsi="Times New Roman" w:cs="Times New Roman"/>
                <w:sz w:val="21"/>
                <w:szCs w:val="21"/>
              </w:rPr>
              <w:t>30 May 2024</w:t>
            </w:r>
          </w:p>
        </w:tc>
      </w:tr>
      <w:tr w:rsidR="00213EF3" w:rsidRPr="0017790F" w14:paraId="6F1AE97C" w14:textId="77777777" w:rsidTr="0011666C">
        <w:tc>
          <w:tcPr>
            <w:tcW w:w="4145" w:type="dxa"/>
          </w:tcPr>
          <w:p w14:paraId="68E92EBD" w14:textId="03CD6F84" w:rsidR="00213EF3" w:rsidRPr="0017790F" w:rsidRDefault="00213EF3" w:rsidP="008F7AA7">
            <w:pPr>
              <w:numPr>
                <w:ilvl w:val="0"/>
                <w:numId w:val="10"/>
              </w:numPr>
              <w:tabs>
                <w:tab w:val="left" w:pos="227"/>
                <w:tab w:val="left" w:pos="454"/>
                <w:tab w:val="left" w:pos="680"/>
                <w:tab w:val="left" w:pos="907"/>
                <w:tab w:val="left" w:pos="1644"/>
                <w:tab w:val="left" w:pos="1871"/>
                <w:tab w:val="left" w:pos="2580"/>
                <w:tab w:val="left" w:pos="2807"/>
                <w:tab w:val="left" w:pos="3515"/>
                <w:tab w:val="left" w:pos="3622"/>
                <w:tab w:val="left" w:pos="4451"/>
                <w:tab w:val="left" w:pos="4678"/>
                <w:tab w:val="left" w:pos="5387"/>
                <w:tab w:val="left" w:pos="5613"/>
                <w:tab w:val="left" w:pos="6322"/>
                <w:tab w:val="left" w:pos="6549"/>
              </w:tabs>
              <w:autoSpaceDE w:val="0"/>
              <w:autoSpaceDN w:val="0"/>
              <w:spacing w:line="240" w:lineRule="atLeast"/>
              <w:ind w:left="324"/>
              <w:jc w:val="thaiDistribute"/>
              <w:rPr>
                <w:rFonts w:eastAsia="Angsana New" w:cs="Times New Roman"/>
                <w:sz w:val="21"/>
                <w:szCs w:val="21"/>
              </w:rPr>
            </w:pPr>
            <w:r w:rsidRPr="00213EF3" w:rsidDel="00302595">
              <w:rPr>
                <w:rFonts w:ascii="Times New Roman" w:eastAsia="Angsana New" w:hAnsi="Times New Roman" w:cs="Times New Roman"/>
                <w:sz w:val="21"/>
                <w:szCs w:val="21"/>
              </w:rPr>
              <w:t xml:space="preserve"> </w:t>
            </w:r>
            <w:r w:rsidRPr="00213EF3">
              <w:rPr>
                <w:rFonts w:ascii="Times New Roman" w:eastAsia="Angsana New" w:hAnsi="Times New Roman" w:cs="Times New Roman"/>
                <w:sz w:val="21"/>
                <w:szCs w:val="21"/>
              </w:rPr>
              <w:t>T10 Project</w:t>
            </w:r>
          </w:p>
        </w:tc>
        <w:tc>
          <w:tcPr>
            <w:tcW w:w="2361" w:type="dxa"/>
          </w:tcPr>
          <w:p w14:paraId="2BDB221C" w14:textId="06A7E04D" w:rsidR="00213EF3" w:rsidRPr="0017790F" w:rsidRDefault="00E614EB" w:rsidP="00E42FD5">
            <w:pPr>
              <w:autoSpaceDE w:val="0"/>
              <w:autoSpaceDN w:val="0"/>
              <w:spacing w:line="240" w:lineRule="atLeast"/>
              <w:ind w:left="1241" w:hanging="1351"/>
              <w:jc w:val="center"/>
              <w:rPr>
                <w:rFonts w:eastAsia="Angsana New" w:cs="Times New Roman"/>
                <w:sz w:val="21"/>
                <w:szCs w:val="21"/>
                <w:lang w:val="en-US"/>
              </w:rPr>
            </w:pPr>
            <w:r w:rsidRPr="00E614EB">
              <w:rPr>
                <w:rFonts w:ascii="Times New Roman" w:eastAsia="Angsana New" w:hAnsi="Times New Roman" w:cs="Times New Roman"/>
                <w:sz w:val="21"/>
                <w:szCs w:val="21"/>
              </w:rPr>
              <w:t>13 August 2025</w:t>
            </w:r>
          </w:p>
        </w:tc>
        <w:tc>
          <w:tcPr>
            <w:tcW w:w="2361" w:type="dxa"/>
          </w:tcPr>
          <w:p w14:paraId="54B2EC2A" w14:textId="2253D873" w:rsidR="00213EF3" w:rsidRPr="003305CF" w:rsidRDefault="003305CF" w:rsidP="00E42FD5">
            <w:pPr>
              <w:autoSpaceDE w:val="0"/>
              <w:autoSpaceDN w:val="0"/>
              <w:spacing w:line="240" w:lineRule="atLeast"/>
              <w:ind w:left="1241" w:hanging="925"/>
              <w:rPr>
                <w:rFonts w:eastAsia="Angsana New"/>
                <w:sz w:val="21"/>
                <w:szCs w:val="26"/>
                <w:lang w:val="en-US" w:bidi="th-TH"/>
              </w:rPr>
            </w:pPr>
            <w:r w:rsidRPr="003305CF">
              <w:rPr>
                <w:rFonts w:ascii="Times New Roman" w:eastAsia="Angsana New" w:hAnsi="Times New Roman" w:cs="Times New Roman"/>
                <w:sz w:val="21"/>
                <w:szCs w:val="21"/>
              </w:rPr>
              <w:t>9 March 2035</w:t>
            </w:r>
          </w:p>
        </w:tc>
      </w:tr>
    </w:tbl>
    <w:p w14:paraId="7A976B46" w14:textId="77777777" w:rsidR="000C2461" w:rsidRPr="0017790F" w:rsidRDefault="000C2461" w:rsidP="00F37EF2">
      <w:pPr>
        <w:pStyle w:val="BodyTextIndent"/>
        <w:spacing w:after="0" w:line="240" w:lineRule="atLeast"/>
        <w:ind w:left="0"/>
        <w:jc w:val="thaiDistribute"/>
        <w:rPr>
          <w:sz w:val="21"/>
          <w:szCs w:val="21"/>
          <w:lang w:val="en-US"/>
        </w:rPr>
      </w:pPr>
    </w:p>
    <w:p w14:paraId="3E1780DC" w14:textId="1E56AA9E" w:rsidR="000C2461" w:rsidRPr="0017790F" w:rsidRDefault="000C2461" w:rsidP="00D258FE">
      <w:pPr>
        <w:pStyle w:val="block"/>
        <w:shd w:val="clear" w:color="auto" w:fill="FFFFFF"/>
        <w:spacing w:after="0" w:line="240" w:lineRule="atLeast"/>
        <w:ind w:left="540"/>
        <w:jc w:val="both"/>
        <w:rPr>
          <w:rFonts w:cs="Times New Roman"/>
          <w:sz w:val="21"/>
          <w:szCs w:val="21"/>
          <w:lang w:val="en-GB"/>
        </w:rPr>
      </w:pPr>
      <w:r w:rsidRPr="0017790F">
        <w:rPr>
          <w:rFonts w:cs="Times New Roman"/>
          <w:sz w:val="21"/>
          <w:szCs w:val="21"/>
          <w:lang w:val="en-GB"/>
        </w:rPr>
        <w:t>The Trust’s dividend payment policy is in accordance with condition and procedures as specified in prospectus.</w:t>
      </w:r>
    </w:p>
    <w:p w14:paraId="39A9BC8C" w14:textId="77777777" w:rsidR="002908AE" w:rsidRPr="0017790F" w:rsidRDefault="002908AE" w:rsidP="00D258FE">
      <w:pPr>
        <w:pStyle w:val="BodyTextIndent"/>
        <w:spacing w:after="0" w:line="240" w:lineRule="atLeast"/>
        <w:ind w:left="0"/>
        <w:jc w:val="thaiDistribute"/>
        <w:rPr>
          <w:sz w:val="21"/>
          <w:szCs w:val="21"/>
          <w:lang w:val="en-US"/>
        </w:rPr>
      </w:pPr>
    </w:p>
    <w:p w14:paraId="629D6B3C" w14:textId="77777777" w:rsidR="00F37EF2" w:rsidRPr="003305CF" w:rsidRDefault="00F37EF2">
      <w:pPr>
        <w:spacing w:line="240" w:lineRule="auto"/>
        <w:rPr>
          <w:rFonts w:cs="Cordia New"/>
          <w:b/>
          <w:bCs/>
          <w:sz w:val="23"/>
          <w:szCs w:val="29"/>
          <w:cs/>
          <w:lang w:bidi="th-TH"/>
        </w:rPr>
      </w:pPr>
      <w:r w:rsidRPr="0017790F">
        <w:rPr>
          <w:rFonts w:cs="Times New Roman"/>
          <w:b/>
          <w:bCs/>
          <w:sz w:val="23"/>
          <w:szCs w:val="23"/>
        </w:rPr>
        <w:br w:type="page"/>
      </w:r>
    </w:p>
    <w:p w14:paraId="3FB326B1" w14:textId="411BCD3D" w:rsidR="003F3E85" w:rsidRPr="0017790F" w:rsidRDefault="00FD0739" w:rsidP="00D258FE">
      <w:pPr>
        <w:spacing w:line="240" w:lineRule="atLeast"/>
        <w:ind w:left="540" w:hanging="540"/>
        <w:jc w:val="both"/>
        <w:rPr>
          <w:rFonts w:cs="Times New Roman"/>
          <w:b/>
          <w:bCs/>
          <w:sz w:val="23"/>
          <w:szCs w:val="23"/>
        </w:rPr>
      </w:pPr>
      <w:r w:rsidRPr="0017790F">
        <w:rPr>
          <w:rFonts w:cs="Times New Roman"/>
          <w:b/>
          <w:bCs/>
          <w:sz w:val="23"/>
          <w:szCs w:val="23"/>
        </w:rPr>
        <w:lastRenderedPageBreak/>
        <w:t>2</w:t>
      </w:r>
      <w:r w:rsidR="003F3E85" w:rsidRPr="0017790F">
        <w:rPr>
          <w:rFonts w:cs="Times New Roman"/>
          <w:b/>
          <w:bCs/>
          <w:sz w:val="23"/>
          <w:szCs w:val="23"/>
        </w:rPr>
        <w:tab/>
        <w:t>Basis of preparation of the</w:t>
      </w:r>
      <w:r w:rsidR="003D4826" w:rsidRPr="0017790F">
        <w:rPr>
          <w:rFonts w:cs="Times New Roman"/>
          <w:b/>
          <w:bCs/>
          <w:sz w:val="23"/>
          <w:szCs w:val="23"/>
        </w:rPr>
        <w:t xml:space="preserve"> interim</w:t>
      </w:r>
      <w:r w:rsidR="003F3E85" w:rsidRPr="0017790F">
        <w:rPr>
          <w:rFonts w:cs="Times New Roman"/>
          <w:b/>
          <w:bCs/>
          <w:sz w:val="23"/>
          <w:szCs w:val="23"/>
        </w:rPr>
        <w:t xml:space="preserve"> financial statements</w:t>
      </w:r>
    </w:p>
    <w:p w14:paraId="56E03A5A" w14:textId="77777777" w:rsidR="003F3E85" w:rsidRPr="0017790F" w:rsidRDefault="003F3E85" w:rsidP="00D258FE">
      <w:pPr>
        <w:pStyle w:val="BodyTextIndent"/>
        <w:spacing w:after="0" w:line="240" w:lineRule="atLeast"/>
        <w:ind w:left="0"/>
        <w:jc w:val="thaiDistribute"/>
        <w:rPr>
          <w:sz w:val="17"/>
          <w:szCs w:val="17"/>
          <w:lang w:val="en-US"/>
        </w:rPr>
      </w:pPr>
    </w:p>
    <w:p w14:paraId="5234912A" w14:textId="45B1CA01" w:rsidR="00AF71AA" w:rsidRPr="00AF71AA" w:rsidRDefault="006A746B" w:rsidP="00AF71AA">
      <w:pPr>
        <w:pStyle w:val="BodyText"/>
        <w:spacing w:after="0" w:line="240" w:lineRule="atLeast"/>
        <w:ind w:left="540"/>
        <w:jc w:val="thaiDistribute"/>
        <w:rPr>
          <w:rFonts w:cs="Times New Roman"/>
          <w:spacing w:val="-2"/>
          <w:sz w:val="21"/>
          <w:szCs w:val="21"/>
        </w:rPr>
      </w:pPr>
      <w:r w:rsidRPr="0017790F">
        <w:rPr>
          <w:rFonts w:cs="Times New Roman"/>
          <w:sz w:val="21"/>
          <w:szCs w:val="21"/>
        </w:rPr>
        <w:t xml:space="preserve">The condensed interim financial statements are presented in the same format as the annual financial </w:t>
      </w:r>
      <w:r w:rsidRPr="00AF71AA">
        <w:rPr>
          <w:rFonts w:cs="Times New Roman"/>
          <w:spacing w:val="10"/>
          <w:sz w:val="21"/>
          <w:szCs w:val="21"/>
        </w:rPr>
        <w:t>statements together with notes to the interim financial statements on a condensed basis (“interim</w:t>
      </w:r>
      <w:r w:rsidRPr="00AF71AA">
        <w:rPr>
          <w:rFonts w:cs="Times New Roman"/>
          <w:spacing w:val="-2"/>
          <w:sz w:val="21"/>
          <w:szCs w:val="21"/>
        </w:rPr>
        <w:t xml:space="preserve"> </w:t>
      </w:r>
    </w:p>
    <w:p w14:paraId="065DB63C" w14:textId="279CB3BD" w:rsidR="008C3620" w:rsidRPr="0017790F" w:rsidRDefault="006A746B" w:rsidP="00AF71AA">
      <w:pPr>
        <w:pStyle w:val="BodyText"/>
        <w:spacing w:after="0" w:line="240" w:lineRule="atLeast"/>
        <w:ind w:left="540"/>
        <w:jc w:val="thaiDistribute"/>
        <w:rPr>
          <w:rFonts w:cs="Times New Roman"/>
          <w:sz w:val="21"/>
          <w:szCs w:val="21"/>
        </w:rPr>
      </w:pPr>
      <w:r w:rsidRPr="0017790F">
        <w:rPr>
          <w:rFonts w:cs="Times New Roman"/>
          <w:spacing w:val="-2"/>
          <w:sz w:val="21"/>
          <w:szCs w:val="21"/>
        </w:rPr>
        <w:t>financial statements”) in accordance with Thai Accounting Standard</w:t>
      </w:r>
      <w:r w:rsidR="00481840" w:rsidRPr="0017790F">
        <w:rPr>
          <w:rFonts w:cs="Times New Roman"/>
          <w:spacing w:val="-2"/>
          <w:sz w:val="21"/>
          <w:szCs w:val="21"/>
        </w:rPr>
        <w:t xml:space="preserve"> </w:t>
      </w:r>
      <w:r w:rsidRPr="0017790F">
        <w:rPr>
          <w:rFonts w:cs="Times New Roman"/>
          <w:spacing w:val="-2"/>
          <w:sz w:val="21"/>
          <w:szCs w:val="21"/>
        </w:rPr>
        <w:t xml:space="preserve">No. 34 </w:t>
      </w:r>
      <w:r w:rsidRPr="0017790F">
        <w:rPr>
          <w:rFonts w:cs="Times New Roman"/>
          <w:i/>
          <w:iCs/>
          <w:spacing w:val="-2"/>
          <w:sz w:val="21"/>
          <w:szCs w:val="21"/>
        </w:rPr>
        <w:t>Interim Financial Reporting</w:t>
      </w:r>
      <w:r w:rsidR="00AF71AA">
        <w:rPr>
          <w:rFonts w:cs="Times New Roman"/>
          <w:i/>
          <w:iCs/>
          <w:spacing w:val="-2"/>
          <w:sz w:val="21"/>
          <w:szCs w:val="21"/>
        </w:rPr>
        <w:br/>
      </w:r>
      <w:r w:rsidRPr="0017790F">
        <w:rPr>
          <w:rFonts w:cs="Times New Roman"/>
          <w:spacing w:val="-2"/>
          <w:sz w:val="21"/>
          <w:szCs w:val="21"/>
        </w:rPr>
        <w:t>and</w:t>
      </w:r>
      <w:r w:rsidRPr="0017790F">
        <w:rPr>
          <w:rFonts w:cs="Times New Roman"/>
          <w:sz w:val="21"/>
          <w:szCs w:val="21"/>
        </w:rPr>
        <w:t xml:space="preserve"> the accounting guidance for Property Fund, Real Estate Investment Trust, Infrastructure Fund and Infrastructure Trust issued by the Association of Investment Management Companies (“AIMC”) as </w:t>
      </w:r>
      <w:r w:rsidR="00AF71AA">
        <w:rPr>
          <w:rFonts w:cs="Times New Roman"/>
          <w:sz w:val="21"/>
          <w:szCs w:val="21"/>
        </w:rPr>
        <w:br/>
      </w:r>
      <w:r w:rsidRPr="0017790F">
        <w:rPr>
          <w:rFonts w:cs="Times New Roman"/>
          <w:sz w:val="21"/>
          <w:szCs w:val="21"/>
        </w:rPr>
        <w:t>approved by The Securities and Exchange Commission. In case of transactions not covered by this accounting guidance the Trust applied Thai Financial Reporting Standard (</w:t>
      </w:r>
      <w:r w:rsidR="006E34B8" w:rsidRPr="0017790F">
        <w:rPr>
          <w:rFonts w:cs="Times New Roman"/>
          <w:sz w:val="21"/>
          <w:szCs w:val="21"/>
        </w:rPr>
        <w:t>“</w:t>
      </w:r>
      <w:r w:rsidRPr="0017790F">
        <w:rPr>
          <w:rFonts w:cs="Times New Roman"/>
          <w:sz w:val="21"/>
          <w:szCs w:val="21"/>
        </w:rPr>
        <w:t>TFRS</w:t>
      </w:r>
      <w:r w:rsidR="006E34B8" w:rsidRPr="0017790F">
        <w:rPr>
          <w:rFonts w:cs="Times New Roman"/>
          <w:sz w:val="21"/>
          <w:szCs w:val="21"/>
        </w:rPr>
        <w:t>”</w:t>
      </w:r>
      <w:r w:rsidRPr="0017790F">
        <w:rPr>
          <w:rFonts w:cs="Times New Roman"/>
          <w:sz w:val="21"/>
          <w:szCs w:val="21"/>
        </w:rPr>
        <w:t>) as announced by Federation of Accounting Professions (“Accounting Guidance”).</w:t>
      </w:r>
      <w:r w:rsidR="00481840" w:rsidRPr="0017790F">
        <w:rPr>
          <w:rFonts w:cs="Times New Roman"/>
          <w:sz w:val="21"/>
          <w:szCs w:val="21"/>
        </w:rPr>
        <w:t xml:space="preserve"> </w:t>
      </w:r>
      <w:r w:rsidR="00843678" w:rsidRPr="0017790F">
        <w:rPr>
          <w:rFonts w:cs="Times New Roman"/>
          <w:sz w:val="21"/>
          <w:szCs w:val="21"/>
        </w:rPr>
        <w:t xml:space="preserve">The interim financial statements </w:t>
      </w:r>
      <w:r w:rsidR="00717E03" w:rsidRPr="0017790F">
        <w:rPr>
          <w:rFonts w:cs="Times New Roman"/>
          <w:sz w:val="21"/>
          <w:szCs w:val="21"/>
        </w:rPr>
        <w:br/>
      </w:r>
      <w:r w:rsidR="00843678" w:rsidRPr="0017790F">
        <w:rPr>
          <w:rFonts w:cs="Times New Roman"/>
          <w:sz w:val="21"/>
          <w:szCs w:val="21"/>
        </w:rPr>
        <w:t xml:space="preserve">do not include </w:t>
      </w:r>
      <w:proofErr w:type="gramStart"/>
      <w:r w:rsidR="00843678" w:rsidRPr="0017790F">
        <w:rPr>
          <w:rFonts w:cs="Times New Roman"/>
          <w:sz w:val="21"/>
          <w:szCs w:val="21"/>
        </w:rPr>
        <w:t>all of</w:t>
      </w:r>
      <w:proofErr w:type="gramEnd"/>
      <w:r w:rsidR="00843678" w:rsidRPr="0017790F">
        <w:rPr>
          <w:rFonts w:cs="Times New Roman"/>
          <w:sz w:val="21"/>
          <w:szCs w:val="21"/>
        </w:rPr>
        <w:t xml:space="preserve"> the financial information required for annual financial statements but focus on </w:t>
      </w:r>
      <w:r w:rsidR="00717E03" w:rsidRPr="0017790F">
        <w:rPr>
          <w:rFonts w:cs="Times New Roman"/>
          <w:sz w:val="21"/>
          <w:szCs w:val="21"/>
        </w:rPr>
        <w:br/>
      </w:r>
      <w:r w:rsidR="00843678" w:rsidRPr="0017790F">
        <w:rPr>
          <w:rFonts w:cs="Times New Roman"/>
          <w:sz w:val="21"/>
          <w:szCs w:val="21"/>
        </w:rPr>
        <w:t xml:space="preserve">new activities, events and circumstances to avoid repetition of information previously reported. </w:t>
      </w:r>
      <w:r w:rsidR="00717E03" w:rsidRPr="0017790F">
        <w:rPr>
          <w:rFonts w:cs="Times New Roman"/>
          <w:sz w:val="21"/>
          <w:szCs w:val="21"/>
        </w:rPr>
        <w:br/>
      </w:r>
      <w:r w:rsidR="00843678" w:rsidRPr="0017790F">
        <w:rPr>
          <w:rFonts w:cs="Times New Roman"/>
          <w:sz w:val="21"/>
          <w:szCs w:val="21"/>
        </w:rPr>
        <w:t>Accordingly, these interim financial statements should be read in conjunction with the financial statements of the Trust for the year ended 31 December 202</w:t>
      </w:r>
      <w:r w:rsidR="00985911">
        <w:rPr>
          <w:rFonts w:cs="Times New Roman"/>
          <w:sz w:val="21"/>
          <w:szCs w:val="21"/>
        </w:rPr>
        <w:t>5</w:t>
      </w:r>
      <w:r w:rsidR="00843678" w:rsidRPr="0017790F">
        <w:rPr>
          <w:rFonts w:cs="Times New Roman"/>
          <w:sz w:val="21"/>
          <w:szCs w:val="21"/>
        </w:rPr>
        <w:t>.</w:t>
      </w:r>
    </w:p>
    <w:p w14:paraId="10EA1468" w14:textId="77777777" w:rsidR="00D258FE" w:rsidRPr="0017790F" w:rsidRDefault="00D258FE" w:rsidP="0069623F">
      <w:pPr>
        <w:pStyle w:val="BodyTextIndent"/>
        <w:spacing w:after="0" w:line="240" w:lineRule="atLeast"/>
        <w:ind w:left="0"/>
        <w:jc w:val="thaiDistribute"/>
        <w:rPr>
          <w:sz w:val="17"/>
          <w:szCs w:val="17"/>
          <w:lang w:val="en-US"/>
        </w:rPr>
      </w:pPr>
    </w:p>
    <w:p w14:paraId="28391A85" w14:textId="1951FFFC" w:rsidR="00990431" w:rsidRDefault="006A746B" w:rsidP="00D258FE">
      <w:pPr>
        <w:pStyle w:val="BodyText"/>
        <w:spacing w:after="0" w:line="240" w:lineRule="atLeast"/>
        <w:ind w:left="540"/>
        <w:jc w:val="thaiDistribute"/>
        <w:rPr>
          <w:rFonts w:cs="Times New Roman"/>
          <w:sz w:val="21"/>
          <w:szCs w:val="21"/>
        </w:rPr>
      </w:pPr>
      <w:r w:rsidRPr="0017790F">
        <w:rPr>
          <w:sz w:val="21"/>
          <w:szCs w:val="21"/>
          <w:lang w:val="en-US" w:eastAsia="x-none"/>
        </w:rPr>
        <w:t xml:space="preserve">In preparing these interim financial statements, judgments and estimates are made by </w:t>
      </w:r>
      <w:r w:rsidR="00B5155B" w:rsidRPr="0017790F">
        <w:rPr>
          <w:sz w:val="21"/>
          <w:szCs w:val="21"/>
          <w:lang w:val="en-US" w:eastAsia="x-none"/>
        </w:rPr>
        <w:t>the REIT</w:t>
      </w:r>
      <w:r w:rsidRPr="0017790F">
        <w:rPr>
          <w:sz w:val="21"/>
          <w:szCs w:val="21"/>
          <w:lang w:val="en-US" w:eastAsia="x-none"/>
        </w:rPr>
        <w:t xml:space="preserve"> manager</w:t>
      </w:r>
      <w:r w:rsidRPr="0017790F">
        <w:rPr>
          <w:rFonts w:cs="Times New Roman"/>
          <w:sz w:val="21"/>
          <w:szCs w:val="21"/>
        </w:rPr>
        <w:t xml:space="preserve"> </w:t>
      </w:r>
      <w:r w:rsidR="00AF71AA">
        <w:rPr>
          <w:rFonts w:cs="Times New Roman"/>
          <w:sz w:val="21"/>
          <w:szCs w:val="21"/>
        </w:rPr>
        <w:br/>
      </w:r>
      <w:r w:rsidRPr="0017790F">
        <w:rPr>
          <w:rFonts w:cs="Times New Roman"/>
          <w:sz w:val="21"/>
          <w:szCs w:val="21"/>
        </w:rPr>
        <w:t xml:space="preserve">in estimating fair value of assets in accordance with the Trust’s accounting policy. Actual results may </w:t>
      </w:r>
      <w:r w:rsidR="00AF71AA">
        <w:rPr>
          <w:rFonts w:cs="Times New Roman"/>
          <w:sz w:val="21"/>
          <w:szCs w:val="21"/>
        </w:rPr>
        <w:br/>
      </w:r>
      <w:r w:rsidRPr="0017790F">
        <w:rPr>
          <w:rFonts w:cs="Times New Roman"/>
          <w:sz w:val="21"/>
          <w:szCs w:val="21"/>
        </w:rPr>
        <w:t xml:space="preserve">differ from these estimates. The accounting policies, methods of computation and the key sources of estimation uncertainty were the same as those that described in the financial statements for the year </w:t>
      </w:r>
      <w:r w:rsidR="00AF71AA">
        <w:rPr>
          <w:rFonts w:cs="Times New Roman"/>
          <w:sz w:val="21"/>
          <w:szCs w:val="21"/>
        </w:rPr>
        <w:br/>
      </w:r>
      <w:r w:rsidRPr="0017790F">
        <w:rPr>
          <w:rFonts w:cs="Times New Roman"/>
          <w:sz w:val="21"/>
          <w:szCs w:val="21"/>
        </w:rPr>
        <w:t>ended 31 December 202</w:t>
      </w:r>
      <w:r w:rsidR="00985911">
        <w:rPr>
          <w:rFonts w:cs="Times New Roman"/>
          <w:sz w:val="21"/>
          <w:szCs w:val="21"/>
        </w:rPr>
        <w:t>5</w:t>
      </w:r>
      <w:r w:rsidR="00644A95" w:rsidRPr="0017790F">
        <w:rPr>
          <w:rFonts w:cs="Times New Roman"/>
          <w:sz w:val="21"/>
          <w:szCs w:val="21"/>
        </w:rPr>
        <w:t>.</w:t>
      </w:r>
    </w:p>
    <w:p w14:paraId="12F37C6E" w14:textId="77777777" w:rsidR="00F34918" w:rsidRPr="0017790F" w:rsidRDefault="00F34918" w:rsidP="00F34918">
      <w:pPr>
        <w:pStyle w:val="BodyTextIndent"/>
        <w:spacing w:after="0" w:line="240" w:lineRule="atLeast"/>
        <w:ind w:left="0"/>
        <w:jc w:val="thaiDistribute"/>
        <w:rPr>
          <w:sz w:val="17"/>
          <w:szCs w:val="17"/>
          <w:lang w:val="en-US"/>
        </w:rPr>
      </w:pPr>
    </w:p>
    <w:p w14:paraId="3CAC8455" w14:textId="131130E5" w:rsidR="00241A23" w:rsidRPr="0017790F" w:rsidRDefault="00C13C23" w:rsidP="00D258FE">
      <w:pPr>
        <w:spacing w:line="240" w:lineRule="atLeast"/>
        <w:jc w:val="both"/>
        <w:rPr>
          <w:sz w:val="21"/>
          <w:szCs w:val="21"/>
        </w:rPr>
      </w:pPr>
      <w:r w:rsidDel="00ED0C88">
        <w:rPr>
          <w:rFonts w:cs="Cordia New"/>
          <w:b/>
          <w:bCs/>
          <w:sz w:val="23"/>
          <w:szCs w:val="29"/>
          <w:lang w:val="en-US" w:bidi="th-TH"/>
        </w:rPr>
        <w:t>3</w:t>
      </w:r>
      <w:r w:rsidR="00316A90" w:rsidRPr="0017790F">
        <w:rPr>
          <w:rFonts w:cs="Times New Roman"/>
          <w:b/>
          <w:bCs/>
          <w:sz w:val="23"/>
          <w:szCs w:val="23"/>
        </w:rPr>
        <w:tab/>
        <w:t>Related p</w:t>
      </w:r>
      <w:r w:rsidR="001B389C" w:rsidRPr="0017790F">
        <w:rPr>
          <w:rFonts w:cs="Times New Roman"/>
          <w:b/>
          <w:bCs/>
          <w:sz w:val="23"/>
          <w:szCs w:val="23"/>
        </w:rPr>
        <w:t>arties</w:t>
      </w:r>
      <w:r w:rsidR="00E57FAD" w:rsidRPr="0017790F">
        <w:rPr>
          <w:rFonts w:cs="Times New Roman"/>
          <w:b/>
          <w:bCs/>
          <w:sz w:val="23"/>
          <w:szCs w:val="23"/>
        </w:rPr>
        <w:t xml:space="preserve"> </w:t>
      </w:r>
    </w:p>
    <w:p w14:paraId="415D7CDB" w14:textId="77777777" w:rsidR="00241A23" w:rsidRPr="0017790F" w:rsidRDefault="00241A23" w:rsidP="00D258FE">
      <w:pPr>
        <w:pStyle w:val="BodyTextIndent"/>
        <w:spacing w:after="0" w:line="240" w:lineRule="atLeast"/>
        <w:ind w:left="0"/>
        <w:jc w:val="thaiDistribute"/>
        <w:rPr>
          <w:sz w:val="17"/>
          <w:szCs w:val="17"/>
          <w:lang w:val="en-US"/>
        </w:rPr>
      </w:pPr>
      <w:r w:rsidRPr="0017790F">
        <w:rPr>
          <w:sz w:val="21"/>
          <w:szCs w:val="21"/>
          <w:lang w:val="en-US"/>
        </w:rPr>
        <w:tab/>
      </w:r>
    </w:p>
    <w:p w14:paraId="496F0AA9" w14:textId="6A9EE042" w:rsidR="00AF6229" w:rsidRPr="0017790F" w:rsidRDefault="007D16A5" w:rsidP="00D258FE">
      <w:pPr>
        <w:spacing w:line="240" w:lineRule="atLeast"/>
        <w:ind w:left="562"/>
        <w:jc w:val="both"/>
        <w:rPr>
          <w:sz w:val="21"/>
          <w:szCs w:val="21"/>
          <w:lang w:val="en-US" w:bidi="th-TH"/>
        </w:rPr>
      </w:pPr>
      <w:r w:rsidRPr="0017790F">
        <w:rPr>
          <w:rFonts w:cs="Times New Roman"/>
          <w:sz w:val="21"/>
          <w:szCs w:val="21"/>
        </w:rPr>
        <w:t>Relationships</w:t>
      </w:r>
      <w:r w:rsidR="008C3620" w:rsidRPr="0017790F">
        <w:rPr>
          <w:rFonts w:cs="Times New Roman"/>
          <w:sz w:val="21"/>
          <w:szCs w:val="21"/>
        </w:rPr>
        <w:t xml:space="preserve"> with related parties and </w:t>
      </w:r>
      <w:r w:rsidR="000270A3" w:rsidRPr="0017790F">
        <w:rPr>
          <w:rFonts w:cs="Times New Roman"/>
          <w:sz w:val="21"/>
          <w:szCs w:val="21"/>
        </w:rPr>
        <w:t xml:space="preserve">pricing policies have no material changes from </w:t>
      </w:r>
      <w:r w:rsidR="0093177D" w:rsidRPr="0017790F">
        <w:rPr>
          <w:rFonts w:cs="Times New Roman"/>
          <w:sz w:val="21"/>
          <w:szCs w:val="21"/>
        </w:rPr>
        <w:t xml:space="preserve">the </w:t>
      </w:r>
      <w:r w:rsidR="000270A3" w:rsidRPr="0017790F">
        <w:rPr>
          <w:rFonts w:cs="Times New Roman"/>
          <w:sz w:val="21"/>
          <w:szCs w:val="21"/>
        </w:rPr>
        <w:t xml:space="preserve">financial statements for the </w:t>
      </w:r>
      <w:r w:rsidR="00F6269D" w:rsidRPr="0017790F">
        <w:rPr>
          <w:rFonts w:cs="Times New Roman"/>
          <w:sz w:val="21"/>
          <w:szCs w:val="21"/>
        </w:rPr>
        <w:t>year</w:t>
      </w:r>
      <w:r w:rsidR="008C3620" w:rsidRPr="0017790F">
        <w:rPr>
          <w:rFonts w:cs="Times New Roman"/>
          <w:sz w:val="21"/>
          <w:szCs w:val="21"/>
        </w:rPr>
        <w:t xml:space="preserve"> </w:t>
      </w:r>
      <w:r w:rsidR="00962368" w:rsidRPr="0017790F">
        <w:rPr>
          <w:rFonts w:cs="Times New Roman"/>
          <w:sz w:val="21"/>
          <w:szCs w:val="21"/>
        </w:rPr>
        <w:t xml:space="preserve">ended </w:t>
      </w:r>
      <w:r w:rsidR="00FD0739" w:rsidRPr="0017790F">
        <w:rPr>
          <w:rFonts w:cs="Times New Roman"/>
          <w:sz w:val="21"/>
          <w:szCs w:val="21"/>
        </w:rPr>
        <w:t>31</w:t>
      </w:r>
      <w:r w:rsidR="008C3620" w:rsidRPr="0017790F">
        <w:rPr>
          <w:rFonts w:cs="Times New Roman"/>
          <w:sz w:val="21"/>
          <w:szCs w:val="21"/>
        </w:rPr>
        <w:t xml:space="preserve"> December </w:t>
      </w:r>
      <w:r w:rsidR="00FD0739" w:rsidRPr="0017790F">
        <w:rPr>
          <w:rFonts w:cs="Times New Roman"/>
          <w:sz w:val="21"/>
          <w:szCs w:val="21"/>
        </w:rPr>
        <w:t>20</w:t>
      </w:r>
      <w:r w:rsidR="00636E2E" w:rsidRPr="0017790F">
        <w:rPr>
          <w:rFonts w:cs="Times New Roman"/>
          <w:sz w:val="21"/>
          <w:szCs w:val="21"/>
        </w:rPr>
        <w:t>2</w:t>
      </w:r>
      <w:r w:rsidR="00985911">
        <w:rPr>
          <w:rFonts w:cs="Times New Roman"/>
          <w:sz w:val="21"/>
          <w:szCs w:val="21"/>
        </w:rPr>
        <w:t>5</w:t>
      </w:r>
      <w:r w:rsidR="00325687" w:rsidRPr="0017790F">
        <w:rPr>
          <w:rFonts w:cs="Times New Roman"/>
          <w:sz w:val="21"/>
          <w:szCs w:val="21"/>
        </w:rPr>
        <w:t>.</w:t>
      </w:r>
    </w:p>
    <w:p w14:paraId="1E15C993" w14:textId="77777777" w:rsidR="000270A3" w:rsidRPr="0017790F" w:rsidRDefault="000270A3" w:rsidP="00D258FE">
      <w:pPr>
        <w:pStyle w:val="BodyTextIndent"/>
        <w:spacing w:after="0" w:line="240" w:lineRule="atLeast"/>
        <w:ind w:left="0"/>
        <w:jc w:val="thaiDistribute"/>
        <w:rPr>
          <w:sz w:val="17"/>
          <w:szCs w:val="17"/>
          <w:lang w:val="en-US"/>
        </w:rPr>
      </w:pPr>
    </w:p>
    <w:p w14:paraId="44E2BBAF" w14:textId="5AC0F8C9" w:rsidR="00985D90" w:rsidRPr="0017790F" w:rsidRDefault="00985D90" w:rsidP="00D258FE">
      <w:pPr>
        <w:tabs>
          <w:tab w:val="left" w:pos="540"/>
        </w:tabs>
        <w:spacing w:line="240" w:lineRule="atLeast"/>
        <w:ind w:left="540"/>
        <w:jc w:val="both"/>
        <w:rPr>
          <w:rFonts w:cs="Times New Roman"/>
          <w:b/>
          <w:bCs/>
          <w:sz w:val="23"/>
          <w:szCs w:val="23"/>
          <w:lang w:val="en-US" w:bidi="th-TH"/>
        </w:rPr>
      </w:pPr>
      <w:r w:rsidRPr="0017790F">
        <w:rPr>
          <w:rFonts w:cs="Times New Roman"/>
          <w:spacing w:val="-2"/>
          <w:sz w:val="21"/>
          <w:szCs w:val="21"/>
        </w:rPr>
        <w:t xml:space="preserve">Significant transactions for the </w:t>
      </w:r>
      <w:r w:rsidR="000835E5">
        <w:rPr>
          <w:rFonts w:cs="Times New Roman"/>
          <w:spacing w:val="-2"/>
          <w:sz w:val="21"/>
          <w:szCs w:val="21"/>
        </w:rPr>
        <w:t>six</w:t>
      </w:r>
      <w:r w:rsidR="00FA1957" w:rsidRPr="00FA1957">
        <w:rPr>
          <w:rFonts w:cs="Times New Roman"/>
          <w:spacing w:val="-2"/>
          <w:sz w:val="21"/>
          <w:szCs w:val="21"/>
        </w:rPr>
        <w:t>-month period ended 3</w:t>
      </w:r>
      <w:r w:rsidR="000835E5">
        <w:rPr>
          <w:rFonts w:cs="Times New Roman"/>
          <w:spacing w:val="-2"/>
          <w:sz w:val="21"/>
          <w:szCs w:val="21"/>
        </w:rPr>
        <w:t>0</w:t>
      </w:r>
      <w:r w:rsidR="00FA1957" w:rsidRPr="00FA1957">
        <w:rPr>
          <w:rFonts w:cs="Times New Roman"/>
          <w:spacing w:val="-2"/>
          <w:sz w:val="21"/>
          <w:szCs w:val="21"/>
        </w:rPr>
        <w:t xml:space="preserve"> </w:t>
      </w:r>
      <w:r w:rsidR="000835E5">
        <w:rPr>
          <w:rFonts w:cs="Times New Roman"/>
          <w:spacing w:val="-2"/>
          <w:sz w:val="21"/>
          <w:szCs w:val="21"/>
        </w:rPr>
        <w:t>June</w:t>
      </w:r>
      <w:r w:rsidR="00FA1957" w:rsidRPr="00FA1957">
        <w:rPr>
          <w:rFonts w:cs="Times New Roman"/>
          <w:spacing w:val="-2"/>
          <w:sz w:val="21"/>
          <w:szCs w:val="21"/>
        </w:rPr>
        <w:t xml:space="preserve"> </w:t>
      </w:r>
      <w:r w:rsidR="00200F59" w:rsidRPr="0017790F">
        <w:rPr>
          <w:rFonts w:cs="Times New Roman"/>
          <w:spacing w:val="-2"/>
          <w:sz w:val="21"/>
          <w:szCs w:val="21"/>
        </w:rPr>
        <w:t>202</w:t>
      </w:r>
      <w:r w:rsidR="00985911">
        <w:rPr>
          <w:rFonts w:cs="Times New Roman"/>
          <w:spacing w:val="-2"/>
          <w:sz w:val="21"/>
          <w:szCs w:val="21"/>
        </w:rPr>
        <w:t>6</w:t>
      </w:r>
      <w:r w:rsidR="00200F59" w:rsidRPr="0017790F">
        <w:rPr>
          <w:rFonts w:cs="Times New Roman"/>
          <w:spacing w:val="-2"/>
          <w:sz w:val="21"/>
          <w:szCs w:val="21"/>
        </w:rPr>
        <w:t xml:space="preserve"> and 202</w:t>
      </w:r>
      <w:r w:rsidR="00985911">
        <w:rPr>
          <w:rFonts w:cs="Times New Roman"/>
          <w:spacing w:val="-2"/>
          <w:sz w:val="21"/>
          <w:szCs w:val="21"/>
        </w:rPr>
        <w:t>5</w:t>
      </w:r>
      <w:r w:rsidRPr="0017790F">
        <w:rPr>
          <w:rFonts w:cs="Times New Roman"/>
          <w:spacing w:val="-2"/>
          <w:sz w:val="21"/>
          <w:szCs w:val="21"/>
        </w:rPr>
        <w:t xml:space="preserve"> with related parties</w:t>
      </w:r>
      <w:r w:rsidRPr="0017790F">
        <w:rPr>
          <w:rFonts w:cs="Times New Roman"/>
          <w:sz w:val="21"/>
          <w:szCs w:val="21"/>
        </w:rPr>
        <w:t xml:space="preserve"> w</w:t>
      </w:r>
      <w:r w:rsidR="003D74AB" w:rsidRPr="0017790F">
        <w:rPr>
          <w:rFonts w:cs="Times New Roman"/>
          <w:sz w:val="21"/>
          <w:szCs w:val="21"/>
        </w:rPr>
        <w:t>ere</w:t>
      </w:r>
      <w:r w:rsidR="00A842AB">
        <w:rPr>
          <w:rFonts w:cs="Cordia New"/>
          <w:sz w:val="21"/>
          <w:szCs w:val="26"/>
          <w:cs/>
          <w:lang w:bidi="th-TH"/>
        </w:rPr>
        <w:br/>
      </w:r>
      <w:r w:rsidRPr="0017790F">
        <w:rPr>
          <w:rFonts w:cs="Times New Roman"/>
          <w:sz w:val="21"/>
          <w:szCs w:val="21"/>
        </w:rPr>
        <w:t>as follows:</w:t>
      </w:r>
    </w:p>
    <w:p w14:paraId="723D2319" w14:textId="77777777" w:rsidR="00200F59" w:rsidRPr="0017790F" w:rsidRDefault="00200F59" w:rsidP="0069623F">
      <w:pPr>
        <w:pStyle w:val="BodyTextIndent"/>
        <w:spacing w:after="0" w:line="240" w:lineRule="atLeast"/>
        <w:ind w:left="0"/>
        <w:jc w:val="thaiDistribute"/>
        <w:rPr>
          <w:sz w:val="17"/>
          <w:szCs w:val="17"/>
          <w:lang w:val="en-US"/>
        </w:rPr>
      </w:pPr>
    </w:p>
    <w:tbl>
      <w:tblPr>
        <w:tblW w:w="9180" w:type="dxa"/>
        <w:tblInd w:w="450" w:type="dxa"/>
        <w:tblLayout w:type="fixed"/>
        <w:tblLook w:val="01E0" w:firstRow="1" w:lastRow="1" w:firstColumn="1" w:lastColumn="1" w:noHBand="0" w:noVBand="0"/>
      </w:tblPr>
      <w:tblGrid>
        <w:gridCol w:w="6210"/>
        <w:gridCol w:w="1350"/>
        <w:gridCol w:w="270"/>
        <w:gridCol w:w="1350"/>
      </w:tblGrid>
      <w:tr w:rsidR="00200F59" w:rsidRPr="0017790F" w14:paraId="3FCED8DB" w14:textId="77777777" w:rsidTr="00200F59">
        <w:trPr>
          <w:tblHeader/>
        </w:trPr>
        <w:tc>
          <w:tcPr>
            <w:tcW w:w="6210" w:type="dxa"/>
          </w:tcPr>
          <w:p w14:paraId="2E7878FC" w14:textId="1D737FBB" w:rsidR="00200F59" w:rsidRPr="0017790F" w:rsidRDefault="00FA1957" w:rsidP="00200F59">
            <w:pPr>
              <w:spacing w:line="240" w:lineRule="exact"/>
              <w:jc w:val="both"/>
              <w:rPr>
                <w:rFonts w:eastAsia="Cordia New" w:cs="Times New Roman"/>
                <w:sz w:val="21"/>
                <w:szCs w:val="21"/>
              </w:rPr>
            </w:pPr>
            <w:r w:rsidRPr="00BA266E">
              <w:rPr>
                <w:rFonts w:cs="Times New Roman"/>
                <w:b/>
                <w:bCs/>
                <w:i/>
                <w:iCs/>
                <w:szCs w:val="22"/>
              </w:rPr>
              <w:t>For the</w:t>
            </w:r>
            <w:r>
              <w:rPr>
                <w:rFonts w:cs="Times New Roman"/>
                <w:b/>
                <w:bCs/>
                <w:i/>
                <w:iCs/>
                <w:szCs w:val="22"/>
              </w:rPr>
              <w:t xml:space="preserve"> </w:t>
            </w:r>
            <w:r w:rsidR="000835E5">
              <w:rPr>
                <w:rFonts w:cs="Times New Roman"/>
                <w:b/>
                <w:bCs/>
                <w:i/>
                <w:iCs/>
                <w:szCs w:val="22"/>
              </w:rPr>
              <w:t>six</w:t>
            </w:r>
            <w:r>
              <w:rPr>
                <w:rFonts w:cs="Times New Roman"/>
                <w:b/>
                <w:bCs/>
                <w:i/>
                <w:iCs/>
                <w:szCs w:val="22"/>
              </w:rPr>
              <w:t>-month</w:t>
            </w:r>
            <w:r w:rsidRPr="00BA266E">
              <w:rPr>
                <w:rFonts w:cs="Times New Roman"/>
                <w:b/>
                <w:bCs/>
                <w:i/>
                <w:iCs/>
                <w:szCs w:val="22"/>
              </w:rPr>
              <w:t xml:space="preserve"> period ended </w:t>
            </w:r>
            <w:r w:rsidR="00985911">
              <w:rPr>
                <w:rFonts w:cs="Times New Roman"/>
                <w:b/>
                <w:bCs/>
                <w:i/>
                <w:iCs/>
                <w:szCs w:val="22"/>
              </w:rPr>
              <w:t>3</w:t>
            </w:r>
            <w:r w:rsidR="000835E5">
              <w:rPr>
                <w:rFonts w:cs="Times New Roman"/>
                <w:b/>
                <w:bCs/>
                <w:i/>
                <w:iCs/>
                <w:szCs w:val="22"/>
              </w:rPr>
              <w:t>0 June</w:t>
            </w:r>
          </w:p>
        </w:tc>
        <w:tc>
          <w:tcPr>
            <w:tcW w:w="1350" w:type="dxa"/>
          </w:tcPr>
          <w:p w14:paraId="5EC61B9C" w14:textId="795D75C3" w:rsidR="00200F59" w:rsidRPr="0017790F" w:rsidRDefault="00200F59" w:rsidP="00200F59">
            <w:pPr>
              <w:tabs>
                <w:tab w:val="left" w:pos="2700"/>
              </w:tabs>
              <w:spacing w:line="240" w:lineRule="exact"/>
              <w:jc w:val="center"/>
              <w:rPr>
                <w:rFonts w:eastAsia="Cordia New"/>
                <w:sz w:val="21"/>
                <w:szCs w:val="21"/>
                <w:lang w:val="en-US" w:bidi="th-TH"/>
              </w:rPr>
            </w:pPr>
            <w:r w:rsidRPr="0017790F">
              <w:rPr>
                <w:rFonts w:eastAsia="Cordia New" w:cs="Times New Roman"/>
                <w:sz w:val="21"/>
                <w:szCs w:val="21"/>
              </w:rPr>
              <w:t>202</w:t>
            </w:r>
            <w:r w:rsidR="00985911">
              <w:rPr>
                <w:rFonts w:eastAsia="Cordia New"/>
                <w:sz w:val="21"/>
                <w:szCs w:val="21"/>
                <w:lang w:val="en-US" w:bidi="th-TH"/>
              </w:rPr>
              <w:t>6</w:t>
            </w:r>
          </w:p>
        </w:tc>
        <w:tc>
          <w:tcPr>
            <w:tcW w:w="270" w:type="dxa"/>
          </w:tcPr>
          <w:p w14:paraId="711E151F" w14:textId="77777777" w:rsidR="00200F59" w:rsidRPr="0017790F" w:rsidRDefault="00200F59" w:rsidP="00200F59">
            <w:pPr>
              <w:tabs>
                <w:tab w:val="left" w:pos="2700"/>
              </w:tabs>
              <w:spacing w:line="240" w:lineRule="exact"/>
              <w:jc w:val="center"/>
              <w:rPr>
                <w:rFonts w:eastAsia="Cordia New" w:cs="Times New Roman"/>
                <w:sz w:val="21"/>
                <w:szCs w:val="21"/>
              </w:rPr>
            </w:pPr>
          </w:p>
        </w:tc>
        <w:tc>
          <w:tcPr>
            <w:tcW w:w="1350" w:type="dxa"/>
          </w:tcPr>
          <w:p w14:paraId="2A1D4438" w14:textId="4F6CAE79" w:rsidR="00200F59" w:rsidRPr="0017790F" w:rsidRDefault="00200F59" w:rsidP="00200F59">
            <w:pPr>
              <w:tabs>
                <w:tab w:val="left" w:pos="2700"/>
              </w:tabs>
              <w:spacing w:line="240" w:lineRule="exact"/>
              <w:jc w:val="center"/>
              <w:rPr>
                <w:rFonts w:eastAsia="Cordia New" w:cs="Cordia New"/>
                <w:sz w:val="21"/>
                <w:szCs w:val="21"/>
                <w:cs/>
                <w:lang w:bidi="th-TH"/>
              </w:rPr>
            </w:pPr>
            <w:r w:rsidRPr="0017790F">
              <w:rPr>
                <w:rFonts w:eastAsia="Cordia New" w:cs="Times New Roman"/>
                <w:sz w:val="21"/>
                <w:szCs w:val="21"/>
              </w:rPr>
              <w:t>202</w:t>
            </w:r>
            <w:r w:rsidR="00985911">
              <w:rPr>
                <w:rFonts w:eastAsia="Cordia New" w:cs="Times New Roman"/>
                <w:sz w:val="21"/>
                <w:szCs w:val="21"/>
              </w:rPr>
              <w:t>5</w:t>
            </w:r>
          </w:p>
        </w:tc>
      </w:tr>
      <w:tr w:rsidR="00200F59" w:rsidRPr="0017790F" w14:paraId="3867CA0F" w14:textId="77777777" w:rsidTr="00200F59">
        <w:trPr>
          <w:tblHeader/>
        </w:trPr>
        <w:tc>
          <w:tcPr>
            <w:tcW w:w="6210" w:type="dxa"/>
          </w:tcPr>
          <w:p w14:paraId="7D623274" w14:textId="77777777" w:rsidR="00200F59" w:rsidRPr="0017790F" w:rsidRDefault="00200F59" w:rsidP="00200F59">
            <w:pPr>
              <w:spacing w:line="240" w:lineRule="exact"/>
              <w:jc w:val="both"/>
              <w:rPr>
                <w:rFonts w:cs="Times New Roman"/>
                <w:b/>
                <w:bCs/>
                <w:i/>
                <w:iCs/>
                <w:sz w:val="21"/>
                <w:szCs w:val="21"/>
              </w:rPr>
            </w:pPr>
          </w:p>
        </w:tc>
        <w:tc>
          <w:tcPr>
            <w:tcW w:w="2970" w:type="dxa"/>
            <w:gridSpan w:val="3"/>
          </w:tcPr>
          <w:p w14:paraId="3B3697BC" w14:textId="77777777" w:rsidR="00200F59" w:rsidRPr="0017790F" w:rsidRDefault="00200F59" w:rsidP="00200F59">
            <w:pPr>
              <w:tabs>
                <w:tab w:val="left" w:pos="2700"/>
              </w:tabs>
              <w:spacing w:line="240" w:lineRule="exact"/>
              <w:jc w:val="center"/>
              <w:rPr>
                <w:rFonts w:eastAsia="Cordia New" w:cs="Times New Roman"/>
                <w:sz w:val="21"/>
                <w:szCs w:val="21"/>
              </w:rPr>
            </w:pPr>
            <w:r w:rsidRPr="0017790F">
              <w:rPr>
                <w:rFonts w:cs="Times New Roman"/>
                <w:bCs/>
                <w:i/>
                <w:iCs/>
                <w:sz w:val="21"/>
                <w:szCs w:val="21"/>
              </w:rPr>
              <w:t>(in thousand Baht)</w:t>
            </w:r>
          </w:p>
        </w:tc>
      </w:tr>
      <w:tr w:rsidR="00200F59" w:rsidRPr="0017790F" w14:paraId="2E566370" w14:textId="77777777" w:rsidTr="00200F59">
        <w:tc>
          <w:tcPr>
            <w:tcW w:w="6210" w:type="dxa"/>
          </w:tcPr>
          <w:p w14:paraId="00BF7539" w14:textId="77777777" w:rsidR="00200F59" w:rsidRPr="0017790F" w:rsidRDefault="00200F59" w:rsidP="00200F59">
            <w:pPr>
              <w:spacing w:line="240" w:lineRule="exact"/>
              <w:rPr>
                <w:rFonts w:eastAsia="Cordia New" w:cs="Times New Roman"/>
                <w:b/>
                <w:bCs/>
                <w:i/>
                <w:iCs/>
                <w:sz w:val="21"/>
                <w:szCs w:val="21"/>
                <w:lang w:val="en-US" w:bidi="th-TH"/>
              </w:rPr>
            </w:pPr>
            <w:r w:rsidRPr="0017790F">
              <w:rPr>
                <w:rFonts w:eastAsia="Cordia New" w:cs="Times New Roman"/>
                <w:b/>
                <w:bCs/>
                <w:i/>
                <w:iCs/>
                <w:sz w:val="21"/>
                <w:szCs w:val="21"/>
                <w:lang w:val="en-US" w:bidi="th-TH"/>
              </w:rPr>
              <w:t>Income</w:t>
            </w:r>
          </w:p>
        </w:tc>
        <w:tc>
          <w:tcPr>
            <w:tcW w:w="1350" w:type="dxa"/>
          </w:tcPr>
          <w:p w14:paraId="4C00C208" w14:textId="77777777" w:rsidR="00200F59" w:rsidRPr="0017790F" w:rsidRDefault="00200F59" w:rsidP="00200F59">
            <w:pPr>
              <w:tabs>
                <w:tab w:val="decimal" w:pos="1422"/>
              </w:tabs>
              <w:spacing w:line="240" w:lineRule="exact"/>
              <w:rPr>
                <w:rFonts w:eastAsia="Cordia New" w:cs="Times New Roman"/>
                <w:color w:val="000000"/>
                <w:sz w:val="21"/>
                <w:szCs w:val="21"/>
              </w:rPr>
            </w:pPr>
          </w:p>
        </w:tc>
        <w:tc>
          <w:tcPr>
            <w:tcW w:w="270" w:type="dxa"/>
          </w:tcPr>
          <w:p w14:paraId="54207AD5" w14:textId="77777777" w:rsidR="00200F59" w:rsidRPr="0017790F" w:rsidRDefault="00200F59" w:rsidP="00200F59">
            <w:pPr>
              <w:tabs>
                <w:tab w:val="decimal" w:pos="1422"/>
              </w:tabs>
              <w:spacing w:line="240" w:lineRule="exact"/>
              <w:rPr>
                <w:rFonts w:eastAsia="Cordia New" w:cs="Times New Roman"/>
                <w:color w:val="000000"/>
                <w:sz w:val="21"/>
                <w:szCs w:val="21"/>
              </w:rPr>
            </w:pPr>
          </w:p>
        </w:tc>
        <w:tc>
          <w:tcPr>
            <w:tcW w:w="1350" w:type="dxa"/>
          </w:tcPr>
          <w:p w14:paraId="7D151F15" w14:textId="77777777" w:rsidR="00200F59" w:rsidRPr="0017790F" w:rsidRDefault="00200F59" w:rsidP="00200F59">
            <w:pPr>
              <w:tabs>
                <w:tab w:val="decimal" w:pos="1422"/>
              </w:tabs>
              <w:spacing w:line="240" w:lineRule="exact"/>
              <w:rPr>
                <w:rFonts w:eastAsia="Cordia New" w:cs="Times New Roman"/>
                <w:color w:val="000000"/>
                <w:sz w:val="21"/>
                <w:szCs w:val="21"/>
              </w:rPr>
            </w:pPr>
          </w:p>
        </w:tc>
      </w:tr>
      <w:tr w:rsidR="00DE0C6F" w:rsidRPr="0017790F" w14:paraId="37FB744D" w14:textId="77777777" w:rsidTr="00200F59">
        <w:tc>
          <w:tcPr>
            <w:tcW w:w="6210" w:type="dxa"/>
          </w:tcPr>
          <w:p w14:paraId="43318E70" w14:textId="77777777" w:rsidR="00DE0C6F" w:rsidRPr="0017790F" w:rsidRDefault="00DE0C6F" w:rsidP="00DE0C6F">
            <w:pPr>
              <w:spacing w:line="240" w:lineRule="exact"/>
              <w:rPr>
                <w:rFonts w:eastAsia="Cordia New" w:cs="Times New Roman"/>
                <w:color w:val="000000"/>
                <w:sz w:val="21"/>
                <w:szCs w:val="21"/>
              </w:rPr>
            </w:pPr>
            <w:r w:rsidRPr="0017790F">
              <w:rPr>
                <w:rFonts w:eastAsia="Cordia New" w:cs="Times New Roman"/>
                <w:color w:val="000000"/>
                <w:sz w:val="21"/>
                <w:szCs w:val="21"/>
              </w:rPr>
              <w:t>Rental and service income</w:t>
            </w:r>
          </w:p>
        </w:tc>
        <w:tc>
          <w:tcPr>
            <w:tcW w:w="1350" w:type="dxa"/>
          </w:tcPr>
          <w:p w14:paraId="5F3234DA" w14:textId="77777777" w:rsidR="00DE0C6F" w:rsidRPr="0017790F" w:rsidRDefault="00DE0C6F" w:rsidP="00DE0C6F">
            <w:pPr>
              <w:tabs>
                <w:tab w:val="decimal" w:pos="1602"/>
              </w:tabs>
              <w:spacing w:line="240" w:lineRule="exact"/>
              <w:rPr>
                <w:rFonts w:cs="Times New Roman"/>
                <w:sz w:val="21"/>
                <w:szCs w:val="21"/>
                <w:lang w:val="en-US" w:bidi="th-TH"/>
              </w:rPr>
            </w:pPr>
          </w:p>
        </w:tc>
        <w:tc>
          <w:tcPr>
            <w:tcW w:w="270" w:type="dxa"/>
          </w:tcPr>
          <w:p w14:paraId="24228B0E" w14:textId="77777777" w:rsidR="00DE0C6F" w:rsidRPr="0017790F" w:rsidRDefault="00DE0C6F" w:rsidP="00DE0C6F">
            <w:pPr>
              <w:tabs>
                <w:tab w:val="decimal" w:pos="1602"/>
              </w:tabs>
              <w:spacing w:line="240" w:lineRule="exact"/>
              <w:rPr>
                <w:rFonts w:cs="Times New Roman"/>
                <w:sz w:val="21"/>
                <w:szCs w:val="21"/>
                <w:lang w:val="en-US" w:bidi="th-TH"/>
              </w:rPr>
            </w:pPr>
          </w:p>
        </w:tc>
        <w:tc>
          <w:tcPr>
            <w:tcW w:w="1350" w:type="dxa"/>
          </w:tcPr>
          <w:p w14:paraId="5C3D553A" w14:textId="3560B6AA" w:rsidR="00DE0C6F" w:rsidRPr="0017790F" w:rsidRDefault="00DE0C6F" w:rsidP="00CB7118">
            <w:pPr>
              <w:tabs>
                <w:tab w:val="decimal" w:pos="1059"/>
              </w:tabs>
              <w:spacing w:line="240" w:lineRule="auto"/>
              <w:ind w:right="-108"/>
              <w:rPr>
                <w:rFonts w:cs="Times New Roman"/>
                <w:sz w:val="21"/>
                <w:szCs w:val="21"/>
                <w:lang w:val="en-US" w:bidi="th-TH"/>
              </w:rPr>
            </w:pPr>
          </w:p>
        </w:tc>
      </w:tr>
      <w:tr w:rsidR="008C3CE9" w:rsidRPr="0017790F" w14:paraId="0DE6ECF6" w14:textId="77777777" w:rsidTr="00200F59">
        <w:tc>
          <w:tcPr>
            <w:tcW w:w="6210" w:type="dxa"/>
          </w:tcPr>
          <w:p w14:paraId="6211B151" w14:textId="315C6EFE" w:rsidR="008C3CE9" w:rsidRPr="0017790F" w:rsidRDefault="008C3CE9" w:rsidP="00AF1A95">
            <w:pPr>
              <w:spacing w:line="240" w:lineRule="exact"/>
              <w:ind w:right="-19" w:firstLine="342"/>
              <w:rPr>
                <w:rFonts w:eastAsia="Cordia New" w:cs="Times New Roman"/>
                <w:color w:val="000000"/>
                <w:sz w:val="21"/>
                <w:szCs w:val="21"/>
              </w:rPr>
            </w:pPr>
            <w:r w:rsidRPr="00B30562">
              <w:rPr>
                <w:rFonts w:cs="Times New Roman"/>
                <w:sz w:val="21"/>
                <w:szCs w:val="21"/>
                <w:lang w:val="en-US" w:bidi="th-TH"/>
              </w:rPr>
              <w:t>The Crystal Retail Company Limited</w:t>
            </w:r>
          </w:p>
        </w:tc>
        <w:tc>
          <w:tcPr>
            <w:tcW w:w="1350" w:type="dxa"/>
          </w:tcPr>
          <w:p w14:paraId="5BCC5B46" w14:textId="72F7EFBD" w:rsidR="008C3CE9" w:rsidRPr="0017790F" w:rsidRDefault="00BC75BD" w:rsidP="00AF1A95">
            <w:pPr>
              <w:tabs>
                <w:tab w:val="decimal" w:pos="1059"/>
              </w:tabs>
              <w:spacing w:line="240" w:lineRule="exact"/>
              <w:ind w:right="-108"/>
              <w:rPr>
                <w:rFonts w:cs="Times New Roman"/>
                <w:sz w:val="21"/>
                <w:szCs w:val="21"/>
                <w:lang w:val="en-US" w:bidi="th-TH"/>
              </w:rPr>
            </w:pPr>
            <w:r>
              <w:rPr>
                <w:rFonts w:cs="Times New Roman"/>
                <w:sz w:val="21"/>
                <w:szCs w:val="21"/>
                <w:lang w:val="en-US" w:bidi="th-TH"/>
              </w:rPr>
              <w:t>6,180</w:t>
            </w:r>
          </w:p>
        </w:tc>
        <w:tc>
          <w:tcPr>
            <w:tcW w:w="270" w:type="dxa"/>
          </w:tcPr>
          <w:p w14:paraId="49D66705" w14:textId="77777777" w:rsidR="008C3CE9" w:rsidRPr="0017790F" w:rsidRDefault="008C3CE9" w:rsidP="00AF1A95">
            <w:pPr>
              <w:tabs>
                <w:tab w:val="decimal" w:pos="1059"/>
              </w:tabs>
              <w:spacing w:line="240" w:lineRule="exact"/>
              <w:ind w:right="-108"/>
              <w:rPr>
                <w:rFonts w:cs="Times New Roman"/>
                <w:sz w:val="21"/>
                <w:szCs w:val="21"/>
                <w:lang w:val="en-US" w:bidi="th-TH"/>
              </w:rPr>
            </w:pPr>
          </w:p>
        </w:tc>
        <w:tc>
          <w:tcPr>
            <w:tcW w:w="1350" w:type="dxa"/>
          </w:tcPr>
          <w:p w14:paraId="413AF572" w14:textId="2CB51874" w:rsidR="008C3CE9" w:rsidRPr="0017790F" w:rsidRDefault="000835E5" w:rsidP="008C3CE9">
            <w:pPr>
              <w:tabs>
                <w:tab w:val="decimal" w:pos="1059"/>
              </w:tabs>
              <w:spacing w:line="240" w:lineRule="auto"/>
              <w:ind w:right="-108"/>
              <w:rPr>
                <w:rFonts w:cs="Times New Roman"/>
                <w:sz w:val="21"/>
                <w:szCs w:val="21"/>
                <w:lang w:val="en-US" w:bidi="th-TH"/>
              </w:rPr>
            </w:pPr>
            <w:r>
              <w:rPr>
                <w:rFonts w:cs="Times New Roman"/>
                <w:sz w:val="21"/>
                <w:szCs w:val="21"/>
                <w:lang w:val="en-US" w:bidi="th-TH"/>
              </w:rPr>
              <w:t>6,360</w:t>
            </w:r>
          </w:p>
        </w:tc>
      </w:tr>
      <w:tr w:rsidR="008C3CE9" w:rsidRPr="0017790F" w14:paraId="26B5C295" w14:textId="77777777" w:rsidTr="00200F59">
        <w:tc>
          <w:tcPr>
            <w:tcW w:w="6210" w:type="dxa"/>
          </w:tcPr>
          <w:p w14:paraId="716600F8" w14:textId="61C9ADF0" w:rsidR="008C3CE9" w:rsidRPr="00B30562" w:rsidRDefault="008C3CE9" w:rsidP="008C3CE9">
            <w:pPr>
              <w:spacing w:line="240" w:lineRule="exact"/>
              <w:ind w:right="-19" w:firstLine="342"/>
              <w:rPr>
                <w:rFonts w:cs="Times New Roman"/>
                <w:sz w:val="21"/>
                <w:szCs w:val="21"/>
                <w:lang w:val="en-US" w:bidi="th-TH"/>
              </w:rPr>
            </w:pPr>
            <w:r w:rsidRPr="008C3CE9">
              <w:rPr>
                <w:rFonts w:cs="Times New Roman"/>
                <w:sz w:val="21"/>
                <w:szCs w:val="21"/>
                <w:lang w:val="en-US" w:bidi="th-TH"/>
              </w:rPr>
              <w:t>KEH Company Limited</w:t>
            </w:r>
          </w:p>
        </w:tc>
        <w:tc>
          <w:tcPr>
            <w:tcW w:w="1350" w:type="dxa"/>
          </w:tcPr>
          <w:p w14:paraId="71402DE4" w14:textId="3A77D81B" w:rsidR="008C3CE9" w:rsidRPr="008C3CE9" w:rsidRDefault="00BC75BD" w:rsidP="008C3CE9">
            <w:pPr>
              <w:tabs>
                <w:tab w:val="decimal" w:pos="1059"/>
              </w:tabs>
              <w:spacing w:line="240" w:lineRule="exact"/>
              <w:ind w:right="-108"/>
              <w:rPr>
                <w:rFonts w:cs="Times New Roman"/>
                <w:sz w:val="21"/>
                <w:szCs w:val="21"/>
                <w:lang w:val="en-US" w:bidi="th-TH"/>
              </w:rPr>
            </w:pPr>
            <w:r>
              <w:rPr>
                <w:rFonts w:cs="Times New Roman"/>
                <w:sz w:val="21"/>
                <w:szCs w:val="21"/>
                <w:lang w:val="en-US" w:bidi="th-TH"/>
              </w:rPr>
              <w:t>3,807</w:t>
            </w:r>
          </w:p>
        </w:tc>
        <w:tc>
          <w:tcPr>
            <w:tcW w:w="270" w:type="dxa"/>
          </w:tcPr>
          <w:p w14:paraId="462D7126" w14:textId="77777777" w:rsidR="008C3CE9" w:rsidRPr="0017790F" w:rsidRDefault="008C3CE9" w:rsidP="008C3CE9">
            <w:pPr>
              <w:tabs>
                <w:tab w:val="decimal" w:pos="1059"/>
              </w:tabs>
              <w:spacing w:line="240" w:lineRule="exact"/>
              <w:ind w:right="-108"/>
              <w:rPr>
                <w:rFonts w:cs="Times New Roman"/>
                <w:sz w:val="21"/>
                <w:szCs w:val="21"/>
                <w:lang w:val="en-US" w:bidi="th-TH"/>
              </w:rPr>
            </w:pPr>
          </w:p>
        </w:tc>
        <w:tc>
          <w:tcPr>
            <w:tcW w:w="1350" w:type="dxa"/>
          </w:tcPr>
          <w:p w14:paraId="585A993E" w14:textId="22AA65F7" w:rsidR="008C3CE9" w:rsidRPr="008C3CE9" w:rsidRDefault="000835E5" w:rsidP="008C3CE9">
            <w:pPr>
              <w:tabs>
                <w:tab w:val="decimal" w:pos="1059"/>
              </w:tabs>
              <w:spacing w:line="240" w:lineRule="auto"/>
              <w:ind w:right="-108"/>
              <w:rPr>
                <w:rFonts w:cs="Times New Roman"/>
                <w:sz w:val="21"/>
                <w:szCs w:val="21"/>
                <w:lang w:val="en-US" w:bidi="th-TH"/>
              </w:rPr>
            </w:pPr>
            <w:r>
              <w:rPr>
                <w:rFonts w:cs="Times New Roman"/>
                <w:sz w:val="21"/>
                <w:szCs w:val="21"/>
                <w:lang w:val="en-US" w:bidi="th-TH"/>
              </w:rPr>
              <w:t>3,131</w:t>
            </w:r>
          </w:p>
        </w:tc>
      </w:tr>
      <w:tr w:rsidR="00103061" w:rsidRPr="0017790F" w14:paraId="6410EEEB" w14:textId="77777777" w:rsidTr="00200F59">
        <w:tc>
          <w:tcPr>
            <w:tcW w:w="6210" w:type="dxa"/>
          </w:tcPr>
          <w:p w14:paraId="38E9EC4C" w14:textId="7E168C9E" w:rsidR="00103061" w:rsidRPr="0017790F" w:rsidRDefault="008C3CE9" w:rsidP="00103061">
            <w:pPr>
              <w:spacing w:line="240" w:lineRule="exact"/>
              <w:ind w:right="-19" w:firstLine="342"/>
              <w:rPr>
                <w:rFonts w:cs="Times New Roman"/>
                <w:sz w:val="21"/>
                <w:szCs w:val="21"/>
                <w:lang w:val="en-US" w:bidi="th-TH"/>
              </w:rPr>
            </w:pPr>
            <w:r w:rsidRPr="008C3CE9">
              <w:rPr>
                <w:rFonts w:cs="Times New Roman"/>
                <w:sz w:val="21"/>
                <w:szCs w:val="21"/>
                <w:lang w:val="en-US" w:bidi="th-TH"/>
              </w:rPr>
              <w:t>KE Capital Partners Company Limited</w:t>
            </w:r>
            <w:r w:rsidRPr="008C3CE9" w:rsidDel="008C3CE9">
              <w:rPr>
                <w:rFonts w:cs="Times New Roman"/>
                <w:sz w:val="21"/>
                <w:szCs w:val="21"/>
                <w:lang w:val="en-US" w:bidi="th-TH"/>
              </w:rPr>
              <w:t xml:space="preserve"> </w:t>
            </w:r>
          </w:p>
        </w:tc>
        <w:tc>
          <w:tcPr>
            <w:tcW w:w="1350" w:type="dxa"/>
          </w:tcPr>
          <w:p w14:paraId="011AE200" w14:textId="0293865A" w:rsidR="00103061" w:rsidRPr="0017790F" w:rsidRDefault="00BC75BD" w:rsidP="00103061">
            <w:pPr>
              <w:tabs>
                <w:tab w:val="decimal" w:pos="1059"/>
              </w:tabs>
              <w:spacing w:line="240" w:lineRule="exact"/>
              <w:ind w:right="-108"/>
              <w:rPr>
                <w:rFonts w:cs="Times New Roman"/>
                <w:sz w:val="21"/>
                <w:szCs w:val="21"/>
                <w:lang w:val="en-US" w:bidi="th-TH"/>
              </w:rPr>
            </w:pPr>
            <w:r>
              <w:rPr>
                <w:rFonts w:cs="Times New Roman"/>
                <w:sz w:val="21"/>
                <w:szCs w:val="21"/>
                <w:lang w:val="en-US" w:bidi="th-TH"/>
              </w:rPr>
              <w:t>3,307</w:t>
            </w:r>
          </w:p>
        </w:tc>
        <w:tc>
          <w:tcPr>
            <w:tcW w:w="270" w:type="dxa"/>
          </w:tcPr>
          <w:p w14:paraId="7F5CCAED" w14:textId="77777777" w:rsidR="00103061" w:rsidRPr="0017790F" w:rsidRDefault="00103061" w:rsidP="00103061">
            <w:pPr>
              <w:tabs>
                <w:tab w:val="decimal" w:pos="1602"/>
              </w:tabs>
              <w:spacing w:line="240" w:lineRule="exact"/>
              <w:rPr>
                <w:rFonts w:cs="Times New Roman"/>
                <w:sz w:val="21"/>
                <w:szCs w:val="21"/>
                <w:lang w:val="en-US" w:bidi="th-TH"/>
              </w:rPr>
            </w:pPr>
          </w:p>
        </w:tc>
        <w:tc>
          <w:tcPr>
            <w:tcW w:w="1350" w:type="dxa"/>
          </w:tcPr>
          <w:p w14:paraId="25E1D764" w14:textId="4305924D" w:rsidR="00103061" w:rsidRPr="0017790F" w:rsidRDefault="000835E5" w:rsidP="00103061">
            <w:pPr>
              <w:tabs>
                <w:tab w:val="decimal" w:pos="1059"/>
              </w:tabs>
              <w:spacing w:line="240" w:lineRule="exact"/>
              <w:ind w:right="-108"/>
              <w:rPr>
                <w:rFonts w:cs="Times New Roman"/>
                <w:sz w:val="21"/>
                <w:szCs w:val="21"/>
                <w:lang w:val="en-US" w:bidi="th-TH"/>
              </w:rPr>
            </w:pPr>
            <w:r>
              <w:rPr>
                <w:rFonts w:cs="Times New Roman"/>
                <w:szCs w:val="22"/>
                <w:lang w:val="en-US" w:bidi="th-TH"/>
              </w:rPr>
              <w:t>-</w:t>
            </w:r>
          </w:p>
        </w:tc>
      </w:tr>
      <w:tr w:rsidR="007C28BF" w:rsidRPr="0017790F" w14:paraId="06264F71" w14:textId="77777777" w:rsidTr="00200F59">
        <w:tc>
          <w:tcPr>
            <w:tcW w:w="6210" w:type="dxa"/>
          </w:tcPr>
          <w:p w14:paraId="37216591" w14:textId="3E5F4D2E" w:rsidR="007C28BF" w:rsidRPr="008C3CE9" w:rsidRDefault="007C28BF" w:rsidP="007C28BF">
            <w:pPr>
              <w:spacing w:line="240" w:lineRule="exact"/>
              <w:ind w:right="-19" w:firstLine="342"/>
              <w:rPr>
                <w:rFonts w:cs="Times New Roman"/>
                <w:sz w:val="21"/>
                <w:szCs w:val="21"/>
                <w:lang w:val="en-US" w:bidi="th-TH"/>
              </w:rPr>
            </w:pPr>
            <w:r w:rsidRPr="008C3CE9">
              <w:rPr>
                <w:sz w:val="21"/>
                <w:szCs w:val="21"/>
                <w:lang w:val="en-US" w:bidi="th-TH"/>
              </w:rPr>
              <w:t>The KE Group Company Limited</w:t>
            </w:r>
            <w:r w:rsidRPr="008C3CE9" w:rsidDel="008C3CE9">
              <w:rPr>
                <w:sz w:val="21"/>
                <w:szCs w:val="21"/>
                <w:lang w:val="en-US" w:bidi="th-TH"/>
              </w:rPr>
              <w:t xml:space="preserve"> </w:t>
            </w:r>
          </w:p>
        </w:tc>
        <w:tc>
          <w:tcPr>
            <w:tcW w:w="1350" w:type="dxa"/>
          </w:tcPr>
          <w:p w14:paraId="174236D5" w14:textId="64D4A73D" w:rsidR="007C28BF" w:rsidRPr="008C3CE9" w:rsidDel="000835E5" w:rsidRDefault="00BC75BD"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3,193</w:t>
            </w:r>
          </w:p>
        </w:tc>
        <w:tc>
          <w:tcPr>
            <w:tcW w:w="270" w:type="dxa"/>
          </w:tcPr>
          <w:p w14:paraId="623E43F9" w14:textId="77777777" w:rsidR="007C28BF" w:rsidRPr="0017790F" w:rsidRDefault="007C28BF" w:rsidP="007C28BF">
            <w:pPr>
              <w:tabs>
                <w:tab w:val="decimal" w:pos="1602"/>
              </w:tabs>
              <w:spacing w:line="240" w:lineRule="exact"/>
              <w:rPr>
                <w:rFonts w:cs="Times New Roman"/>
                <w:sz w:val="21"/>
                <w:szCs w:val="21"/>
                <w:lang w:val="en-US" w:bidi="th-TH"/>
              </w:rPr>
            </w:pPr>
          </w:p>
        </w:tc>
        <w:tc>
          <w:tcPr>
            <w:tcW w:w="1350" w:type="dxa"/>
          </w:tcPr>
          <w:p w14:paraId="09C282F3" w14:textId="6920AA83" w:rsidR="007C28BF" w:rsidRDefault="007C28BF" w:rsidP="007C28BF">
            <w:pPr>
              <w:tabs>
                <w:tab w:val="decimal" w:pos="1059"/>
              </w:tabs>
              <w:spacing w:line="240" w:lineRule="exact"/>
              <w:ind w:right="-108"/>
              <w:rPr>
                <w:rFonts w:cs="Times New Roman"/>
                <w:szCs w:val="22"/>
                <w:lang w:val="en-US" w:bidi="th-TH"/>
              </w:rPr>
            </w:pPr>
            <w:r>
              <w:rPr>
                <w:rFonts w:cs="Times New Roman"/>
                <w:sz w:val="21"/>
                <w:szCs w:val="21"/>
                <w:lang w:val="en-US" w:bidi="th-TH"/>
              </w:rPr>
              <w:t>6,271</w:t>
            </w:r>
          </w:p>
        </w:tc>
      </w:tr>
      <w:tr w:rsidR="007C28BF" w:rsidRPr="0017790F" w14:paraId="2F5E8235" w14:textId="77777777" w:rsidTr="00200F59">
        <w:tc>
          <w:tcPr>
            <w:tcW w:w="6210" w:type="dxa"/>
          </w:tcPr>
          <w:p w14:paraId="4213D9AF" w14:textId="47CA759B" w:rsidR="007C28BF" w:rsidRPr="0017790F" w:rsidRDefault="007C28BF" w:rsidP="007C28BF">
            <w:pPr>
              <w:spacing w:line="240" w:lineRule="exact"/>
              <w:ind w:right="-19" w:firstLine="342"/>
              <w:rPr>
                <w:rFonts w:cs="Times New Roman"/>
                <w:sz w:val="21"/>
                <w:szCs w:val="21"/>
                <w:lang w:val="en-US" w:bidi="th-TH"/>
              </w:rPr>
            </w:pPr>
            <w:r w:rsidRPr="003A59D9">
              <w:rPr>
                <w:rFonts w:cs="Times New Roman"/>
                <w:sz w:val="21"/>
                <w:szCs w:val="21"/>
                <w:lang w:val="en-US" w:bidi="th-TH"/>
              </w:rPr>
              <w:t xml:space="preserve">KE </w:t>
            </w:r>
            <w:proofErr w:type="spellStart"/>
            <w:r w:rsidRPr="003A59D9">
              <w:rPr>
                <w:rFonts w:cs="Times New Roman"/>
                <w:sz w:val="21"/>
                <w:szCs w:val="21"/>
                <w:lang w:val="en-US" w:bidi="th-TH"/>
              </w:rPr>
              <w:t>Benjakij</w:t>
            </w:r>
            <w:proofErr w:type="spellEnd"/>
            <w:r w:rsidRPr="003A59D9">
              <w:rPr>
                <w:rFonts w:cs="Times New Roman"/>
                <w:sz w:val="21"/>
                <w:szCs w:val="21"/>
                <w:lang w:val="en-US" w:bidi="th-TH"/>
              </w:rPr>
              <w:t xml:space="preserve"> Company Limited</w:t>
            </w:r>
            <w:r w:rsidRPr="003A59D9" w:rsidDel="008C3CE9">
              <w:rPr>
                <w:rFonts w:cs="Times New Roman"/>
                <w:sz w:val="21"/>
                <w:szCs w:val="21"/>
                <w:lang w:val="en-US" w:bidi="th-TH"/>
              </w:rPr>
              <w:t xml:space="preserve"> </w:t>
            </w:r>
          </w:p>
        </w:tc>
        <w:tc>
          <w:tcPr>
            <w:tcW w:w="1350" w:type="dxa"/>
          </w:tcPr>
          <w:p w14:paraId="0E92E139" w14:textId="71A259D0" w:rsidR="007C28BF" w:rsidRPr="0017790F" w:rsidRDefault="00BC75BD"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3,149</w:t>
            </w:r>
          </w:p>
        </w:tc>
        <w:tc>
          <w:tcPr>
            <w:tcW w:w="270" w:type="dxa"/>
          </w:tcPr>
          <w:p w14:paraId="33D70899" w14:textId="77777777" w:rsidR="007C28BF" w:rsidRPr="0017790F" w:rsidRDefault="007C28BF" w:rsidP="007C28BF">
            <w:pPr>
              <w:tabs>
                <w:tab w:val="decimal" w:pos="1602"/>
              </w:tabs>
              <w:spacing w:line="240" w:lineRule="exact"/>
              <w:rPr>
                <w:rFonts w:cs="Times New Roman"/>
                <w:sz w:val="21"/>
                <w:szCs w:val="21"/>
                <w:lang w:val="en-US" w:bidi="th-TH"/>
              </w:rPr>
            </w:pPr>
          </w:p>
        </w:tc>
        <w:tc>
          <w:tcPr>
            <w:tcW w:w="1350" w:type="dxa"/>
          </w:tcPr>
          <w:p w14:paraId="5B719498" w14:textId="021E23E4" w:rsidR="007C28BF" w:rsidRPr="0017790F" w:rsidRDefault="007C28BF"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2,916</w:t>
            </w:r>
          </w:p>
        </w:tc>
      </w:tr>
      <w:tr w:rsidR="007C28BF" w:rsidRPr="0017790F" w14:paraId="20323AD6" w14:textId="77777777" w:rsidTr="00200F59">
        <w:tc>
          <w:tcPr>
            <w:tcW w:w="6210" w:type="dxa"/>
          </w:tcPr>
          <w:p w14:paraId="17E5178D" w14:textId="391CD602" w:rsidR="007C28BF" w:rsidRPr="0017790F" w:rsidRDefault="007C28BF" w:rsidP="007C28BF">
            <w:pPr>
              <w:spacing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350" w:type="dxa"/>
          </w:tcPr>
          <w:p w14:paraId="4AC538D7" w14:textId="59538CE9" w:rsidR="007C28BF" w:rsidRPr="0017790F" w:rsidRDefault="00BC75BD"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3,149</w:t>
            </w:r>
          </w:p>
        </w:tc>
        <w:tc>
          <w:tcPr>
            <w:tcW w:w="270" w:type="dxa"/>
          </w:tcPr>
          <w:p w14:paraId="0B2267ED" w14:textId="77777777" w:rsidR="007C28BF" w:rsidRPr="0017790F" w:rsidRDefault="007C28BF" w:rsidP="007C28BF">
            <w:pPr>
              <w:tabs>
                <w:tab w:val="decimal" w:pos="1602"/>
              </w:tabs>
              <w:spacing w:line="240" w:lineRule="exact"/>
              <w:rPr>
                <w:rFonts w:cs="Times New Roman"/>
                <w:sz w:val="21"/>
                <w:szCs w:val="21"/>
                <w:lang w:val="en-US" w:bidi="th-TH"/>
              </w:rPr>
            </w:pPr>
          </w:p>
        </w:tc>
        <w:tc>
          <w:tcPr>
            <w:tcW w:w="1350" w:type="dxa"/>
          </w:tcPr>
          <w:p w14:paraId="41F99E14" w14:textId="7551B17E" w:rsidR="007C28BF" w:rsidRPr="0017790F" w:rsidRDefault="007C28BF"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3,480</w:t>
            </w:r>
          </w:p>
        </w:tc>
      </w:tr>
      <w:tr w:rsidR="007C28BF" w:rsidRPr="0017790F" w14:paraId="54A778E4" w14:textId="77777777" w:rsidTr="00AF1A95">
        <w:tc>
          <w:tcPr>
            <w:tcW w:w="6210" w:type="dxa"/>
          </w:tcPr>
          <w:p w14:paraId="77B70889" w14:textId="48D34ABA" w:rsidR="007C28BF" w:rsidRDefault="007C28BF" w:rsidP="007C28BF">
            <w:pPr>
              <w:spacing w:line="240" w:lineRule="exact"/>
              <w:ind w:right="-19" w:firstLine="342"/>
              <w:rPr>
                <w:rFonts w:cs="Times New Roman"/>
                <w:szCs w:val="22"/>
              </w:rPr>
            </w:pPr>
            <w:r w:rsidRPr="00AF71AA">
              <w:rPr>
                <w:rFonts w:cs="Times New Roman"/>
                <w:sz w:val="21"/>
                <w:szCs w:val="21"/>
              </w:rPr>
              <w:t>Luxury At Living Company Limited</w:t>
            </w:r>
          </w:p>
        </w:tc>
        <w:tc>
          <w:tcPr>
            <w:tcW w:w="1350" w:type="dxa"/>
          </w:tcPr>
          <w:p w14:paraId="43CF6E53" w14:textId="6CE6A5F9" w:rsidR="007C28BF" w:rsidRPr="0017790F" w:rsidRDefault="00BC75BD"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2,427</w:t>
            </w:r>
          </w:p>
        </w:tc>
        <w:tc>
          <w:tcPr>
            <w:tcW w:w="270" w:type="dxa"/>
          </w:tcPr>
          <w:p w14:paraId="07C8380D" w14:textId="77777777" w:rsidR="007C28BF" w:rsidRPr="0017790F" w:rsidRDefault="007C28BF" w:rsidP="007C28BF">
            <w:pPr>
              <w:tabs>
                <w:tab w:val="decimal" w:pos="1602"/>
              </w:tabs>
              <w:spacing w:line="240" w:lineRule="exact"/>
              <w:rPr>
                <w:rFonts w:cs="Times New Roman"/>
                <w:sz w:val="21"/>
                <w:szCs w:val="21"/>
                <w:lang w:val="en-US" w:bidi="th-TH"/>
              </w:rPr>
            </w:pPr>
          </w:p>
        </w:tc>
        <w:tc>
          <w:tcPr>
            <w:tcW w:w="1350" w:type="dxa"/>
          </w:tcPr>
          <w:p w14:paraId="271B12A8" w14:textId="54C069F9" w:rsidR="007C28BF" w:rsidRPr="0017790F" w:rsidRDefault="007C28BF"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2,171</w:t>
            </w:r>
          </w:p>
        </w:tc>
      </w:tr>
      <w:tr w:rsidR="007C28BF" w:rsidRPr="0017790F" w14:paraId="51C4CDD6" w14:textId="77777777" w:rsidTr="00AF1A95">
        <w:tc>
          <w:tcPr>
            <w:tcW w:w="6210" w:type="dxa"/>
          </w:tcPr>
          <w:p w14:paraId="60F9E9C7" w14:textId="74AE591C" w:rsidR="007C28BF" w:rsidRPr="00200F59" w:rsidRDefault="007C28BF" w:rsidP="007C28BF">
            <w:pPr>
              <w:spacing w:line="240" w:lineRule="exact"/>
              <w:ind w:right="-19" w:firstLine="342"/>
              <w:rPr>
                <w:rFonts w:cs="Times New Roman"/>
                <w:szCs w:val="22"/>
              </w:rPr>
            </w:pPr>
            <w:r w:rsidRPr="00D70291">
              <w:rPr>
                <w:rFonts w:cs="Times New Roman"/>
                <w:sz w:val="21"/>
                <w:szCs w:val="21"/>
              </w:rPr>
              <w:t xml:space="preserve">ALLY REIT Management Company </w:t>
            </w:r>
            <w:r w:rsidRPr="00AF71AA" w:rsidDel="009B7E5C">
              <w:rPr>
                <w:rFonts w:cs="Times New Roman"/>
                <w:sz w:val="21"/>
                <w:szCs w:val="21"/>
              </w:rPr>
              <w:t>Limited</w:t>
            </w:r>
          </w:p>
        </w:tc>
        <w:tc>
          <w:tcPr>
            <w:tcW w:w="1350" w:type="dxa"/>
            <w:tcBorders>
              <w:bottom w:val="single" w:sz="4" w:space="0" w:color="auto"/>
            </w:tcBorders>
          </w:tcPr>
          <w:p w14:paraId="6E8A55C6" w14:textId="246578CC" w:rsidR="007C28BF" w:rsidDel="000835E5" w:rsidRDefault="00BC75BD"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256</w:t>
            </w:r>
          </w:p>
        </w:tc>
        <w:tc>
          <w:tcPr>
            <w:tcW w:w="270" w:type="dxa"/>
          </w:tcPr>
          <w:p w14:paraId="4C098F01" w14:textId="77777777" w:rsidR="007C28BF" w:rsidRPr="0017790F" w:rsidRDefault="007C28BF" w:rsidP="007C28BF">
            <w:pPr>
              <w:tabs>
                <w:tab w:val="decimal" w:pos="1602"/>
              </w:tabs>
              <w:spacing w:line="240" w:lineRule="exact"/>
              <w:rPr>
                <w:rFonts w:cs="Times New Roman"/>
                <w:sz w:val="21"/>
                <w:szCs w:val="21"/>
                <w:lang w:val="en-US" w:bidi="th-TH"/>
              </w:rPr>
            </w:pPr>
          </w:p>
        </w:tc>
        <w:tc>
          <w:tcPr>
            <w:tcW w:w="1350" w:type="dxa"/>
            <w:tcBorders>
              <w:bottom w:val="single" w:sz="4" w:space="0" w:color="auto"/>
            </w:tcBorders>
          </w:tcPr>
          <w:p w14:paraId="25BFFFCB" w14:textId="5F9D7757" w:rsidR="007C28BF" w:rsidDel="000835E5" w:rsidRDefault="007C28BF" w:rsidP="007C28BF">
            <w:pPr>
              <w:tabs>
                <w:tab w:val="decimal" w:pos="1059"/>
              </w:tabs>
              <w:spacing w:line="240" w:lineRule="exact"/>
              <w:ind w:right="-108"/>
              <w:rPr>
                <w:rFonts w:cs="Times New Roman"/>
                <w:szCs w:val="22"/>
                <w:lang w:val="en-US" w:bidi="th-TH"/>
              </w:rPr>
            </w:pPr>
            <w:r>
              <w:rPr>
                <w:rFonts w:cs="Times New Roman"/>
                <w:sz w:val="21"/>
                <w:szCs w:val="21"/>
                <w:lang w:val="en-US" w:bidi="th-TH"/>
              </w:rPr>
              <w:t>239</w:t>
            </w:r>
          </w:p>
        </w:tc>
      </w:tr>
      <w:tr w:rsidR="007C28BF" w:rsidRPr="0017790F" w14:paraId="68C4A50F" w14:textId="77777777" w:rsidTr="00AF1A95">
        <w:tc>
          <w:tcPr>
            <w:tcW w:w="6210" w:type="dxa"/>
          </w:tcPr>
          <w:p w14:paraId="2EC0697B" w14:textId="36F81B4C" w:rsidR="007C28BF" w:rsidRPr="00200F59" w:rsidRDefault="007C28BF" w:rsidP="007C28BF">
            <w:pPr>
              <w:spacing w:line="240" w:lineRule="exact"/>
              <w:ind w:right="-19" w:firstLine="342"/>
              <w:rPr>
                <w:rFonts w:cs="Times New Roman"/>
                <w:szCs w:val="22"/>
              </w:rPr>
            </w:pPr>
            <w:r w:rsidRPr="0017790F">
              <w:rPr>
                <w:rFonts w:eastAsia="Cordia New" w:cs="Times New Roman"/>
                <w:b/>
                <w:bCs/>
                <w:sz w:val="21"/>
                <w:szCs w:val="21"/>
              </w:rPr>
              <w:t>Total</w:t>
            </w:r>
          </w:p>
        </w:tc>
        <w:tc>
          <w:tcPr>
            <w:tcW w:w="1350" w:type="dxa"/>
            <w:tcBorders>
              <w:top w:val="single" w:sz="4" w:space="0" w:color="auto"/>
              <w:bottom w:val="double" w:sz="4" w:space="0" w:color="auto"/>
            </w:tcBorders>
          </w:tcPr>
          <w:p w14:paraId="269B63DC" w14:textId="27845A8A" w:rsidR="007C28BF" w:rsidDel="000835E5" w:rsidRDefault="0098123B" w:rsidP="007C28BF">
            <w:pPr>
              <w:tabs>
                <w:tab w:val="decimal" w:pos="1059"/>
              </w:tabs>
              <w:spacing w:line="240" w:lineRule="exact"/>
              <w:ind w:right="-108"/>
              <w:rPr>
                <w:rFonts w:cs="Times New Roman"/>
                <w:sz w:val="21"/>
                <w:szCs w:val="21"/>
                <w:lang w:val="en-US" w:bidi="th-TH"/>
              </w:rPr>
            </w:pPr>
            <w:r>
              <w:rPr>
                <w:rFonts w:cs="Cordia New"/>
                <w:b/>
                <w:bCs/>
                <w:sz w:val="21"/>
                <w:szCs w:val="21"/>
                <w:lang w:val="en-US" w:bidi="th-TH"/>
              </w:rPr>
              <w:t>25,468</w:t>
            </w:r>
          </w:p>
        </w:tc>
        <w:tc>
          <w:tcPr>
            <w:tcW w:w="270" w:type="dxa"/>
          </w:tcPr>
          <w:p w14:paraId="3252B009" w14:textId="77777777" w:rsidR="007C28BF" w:rsidRPr="0017790F" w:rsidRDefault="007C28BF" w:rsidP="007C28BF">
            <w:pPr>
              <w:tabs>
                <w:tab w:val="decimal" w:pos="1602"/>
              </w:tabs>
              <w:spacing w:line="240" w:lineRule="exact"/>
              <w:rPr>
                <w:rFonts w:cs="Times New Roman"/>
                <w:sz w:val="21"/>
                <w:szCs w:val="21"/>
                <w:lang w:val="en-US" w:bidi="th-TH"/>
              </w:rPr>
            </w:pPr>
          </w:p>
        </w:tc>
        <w:tc>
          <w:tcPr>
            <w:tcW w:w="1350" w:type="dxa"/>
            <w:tcBorders>
              <w:top w:val="single" w:sz="4" w:space="0" w:color="auto"/>
              <w:bottom w:val="double" w:sz="4" w:space="0" w:color="auto"/>
            </w:tcBorders>
          </w:tcPr>
          <w:p w14:paraId="29381D31" w14:textId="673C1284" w:rsidR="007C28BF" w:rsidDel="000835E5" w:rsidRDefault="007C28BF" w:rsidP="007C28BF">
            <w:pPr>
              <w:tabs>
                <w:tab w:val="decimal" w:pos="1059"/>
              </w:tabs>
              <w:spacing w:line="240" w:lineRule="exact"/>
              <w:ind w:right="-108"/>
              <w:rPr>
                <w:rFonts w:cs="Times New Roman"/>
                <w:szCs w:val="22"/>
                <w:lang w:val="en-US" w:bidi="th-TH"/>
              </w:rPr>
            </w:pPr>
            <w:r>
              <w:rPr>
                <w:rFonts w:cs="Cordia New"/>
                <w:b/>
                <w:bCs/>
                <w:sz w:val="21"/>
                <w:szCs w:val="21"/>
                <w:lang w:val="en-US" w:bidi="th-TH"/>
              </w:rPr>
              <w:t>24,568</w:t>
            </w:r>
          </w:p>
        </w:tc>
      </w:tr>
      <w:tr w:rsidR="007C28BF" w:rsidRPr="0017790F" w14:paraId="49E93135" w14:textId="77777777" w:rsidTr="00AF1A95">
        <w:tc>
          <w:tcPr>
            <w:tcW w:w="6210" w:type="dxa"/>
          </w:tcPr>
          <w:p w14:paraId="1A5C8D2E" w14:textId="069F3EFA" w:rsidR="007C28BF" w:rsidRPr="0017790F" w:rsidRDefault="007C28BF" w:rsidP="007C28BF">
            <w:pPr>
              <w:spacing w:line="240" w:lineRule="exact"/>
              <w:ind w:left="342"/>
              <w:rPr>
                <w:rFonts w:cs="Cordia New"/>
                <w:sz w:val="21"/>
                <w:szCs w:val="21"/>
                <w:cs/>
                <w:lang w:bidi="th-TH"/>
              </w:rPr>
            </w:pPr>
          </w:p>
        </w:tc>
        <w:tc>
          <w:tcPr>
            <w:tcW w:w="1350" w:type="dxa"/>
            <w:tcBorders>
              <w:top w:val="double" w:sz="4" w:space="0" w:color="auto"/>
            </w:tcBorders>
          </w:tcPr>
          <w:p w14:paraId="6BA0E8B6" w14:textId="263FBB50" w:rsidR="007C28BF" w:rsidRPr="0017790F" w:rsidRDefault="007C28BF" w:rsidP="007C28BF">
            <w:pPr>
              <w:tabs>
                <w:tab w:val="decimal" w:pos="1059"/>
              </w:tabs>
              <w:spacing w:line="240" w:lineRule="exact"/>
              <w:ind w:right="-108"/>
              <w:rPr>
                <w:rFonts w:cs="Cordia New"/>
                <w:b/>
                <w:bCs/>
                <w:sz w:val="21"/>
                <w:szCs w:val="21"/>
                <w:lang w:val="en-US" w:bidi="th-TH"/>
              </w:rPr>
            </w:pPr>
          </w:p>
        </w:tc>
        <w:tc>
          <w:tcPr>
            <w:tcW w:w="270" w:type="dxa"/>
          </w:tcPr>
          <w:p w14:paraId="170C8781"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Borders>
              <w:top w:val="double" w:sz="4" w:space="0" w:color="auto"/>
            </w:tcBorders>
          </w:tcPr>
          <w:p w14:paraId="56B71D3A" w14:textId="3A20E279" w:rsidR="007C28BF" w:rsidRPr="0017790F" w:rsidRDefault="007C28BF" w:rsidP="007C28BF">
            <w:pPr>
              <w:tabs>
                <w:tab w:val="decimal" w:pos="1059"/>
              </w:tabs>
              <w:spacing w:line="240" w:lineRule="exact"/>
              <w:ind w:right="-108"/>
              <w:rPr>
                <w:rFonts w:cs="Times New Roman"/>
                <w:b/>
                <w:bCs/>
                <w:sz w:val="21"/>
                <w:szCs w:val="21"/>
                <w:lang w:val="en-US" w:bidi="th-TH"/>
              </w:rPr>
            </w:pPr>
          </w:p>
        </w:tc>
      </w:tr>
      <w:tr w:rsidR="007C28BF" w:rsidRPr="0017790F" w14:paraId="3A50B021" w14:textId="77777777" w:rsidTr="00AF1A95">
        <w:tc>
          <w:tcPr>
            <w:tcW w:w="6210" w:type="dxa"/>
          </w:tcPr>
          <w:p w14:paraId="121190C1" w14:textId="6962BC18" w:rsidR="007C28BF" w:rsidRPr="0017790F" w:rsidRDefault="007C28BF" w:rsidP="00AF1A95">
            <w:pPr>
              <w:spacing w:line="240" w:lineRule="exact"/>
              <w:rPr>
                <w:rFonts w:eastAsia="Cordia New" w:cs="Times New Roman"/>
                <w:b/>
                <w:bCs/>
                <w:sz w:val="21"/>
                <w:szCs w:val="21"/>
              </w:rPr>
            </w:pPr>
            <w:r w:rsidRPr="0017790F">
              <w:rPr>
                <w:rFonts w:eastAsia="Cordia New" w:cs="Times New Roman"/>
                <w:color w:val="000000"/>
                <w:sz w:val="21"/>
                <w:szCs w:val="21"/>
              </w:rPr>
              <w:t>Interest income</w:t>
            </w:r>
          </w:p>
        </w:tc>
        <w:tc>
          <w:tcPr>
            <w:tcW w:w="1350" w:type="dxa"/>
          </w:tcPr>
          <w:p w14:paraId="46EAEF10" w14:textId="4F3DDC0C"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3DE2266F"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27E94033" w14:textId="2FD9342F" w:rsidR="007C28BF" w:rsidRPr="0017790F" w:rsidRDefault="007C28BF" w:rsidP="007C28BF">
            <w:pPr>
              <w:tabs>
                <w:tab w:val="decimal" w:pos="1059"/>
              </w:tabs>
              <w:spacing w:line="240" w:lineRule="auto"/>
              <w:ind w:right="-108"/>
              <w:rPr>
                <w:rFonts w:cs="Times New Roman"/>
                <w:b/>
                <w:bCs/>
                <w:sz w:val="21"/>
                <w:szCs w:val="21"/>
                <w:lang w:val="en-US" w:bidi="th-TH"/>
              </w:rPr>
            </w:pPr>
          </w:p>
        </w:tc>
      </w:tr>
      <w:tr w:rsidR="007C28BF" w:rsidRPr="0098123B" w14:paraId="2BE791E1" w14:textId="77777777" w:rsidTr="00AF1A95">
        <w:trPr>
          <w:trHeight w:hRule="exact" w:val="216"/>
        </w:trPr>
        <w:tc>
          <w:tcPr>
            <w:tcW w:w="6210" w:type="dxa"/>
          </w:tcPr>
          <w:p w14:paraId="4481C664" w14:textId="1A9D1AE5" w:rsidR="007C28BF" w:rsidRPr="0017790F" w:rsidRDefault="007C28BF" w:rsidP="00AF1A95">
            <w:pPr>
              <w:spacing w:line="240" w:lineRule="exact"/>
              <w:ind w:right="-19" w:firstLine="342"/>
              <w:rPr>
                <w:rFonts w:eastAsia="Cordia New" w:cs="Times New Roman"/>
                <w:color w:val="000000"/>
                <w:sz w:val="21"/>
                <w:szCs w:val="21"/>
              </w:rPr>
            </w:pPr>
            <w:r w:rsidRPr="0017790F">
              <w:rPr>
                <w:rFonts w:cs="Times New Roman"/>
                <w:sz w:val="21"/>
                <w:szCs w:val="21"/>
                <w:lang w:val="en-US" w:bidi="th-TH"/>
              </w:rPr>
              <w:t>Other related parties</w:t>
            </w:r>
          </w:p>
        </w:tc>
        <w:tc>
          <w:tcPr>
            <w:tcW w:w="1350" w:type="dxa"/>
            <w:tcBorders>
              <w:bottom w:val="double" w:sz="4" w:space="0" w:color="auto"/>
            </w:tcBorders>
          </w:tcPr>
          <w:p w14:paraId="41A4D374" w14:textId="5B171504" w:rsidR="007C28BF" w:rsidRPr="00AF1A95" w:rsidRDefault="0098123B" w:rsidP="00AF1A95">
            <w:pPr>
              <w:tabs>
                <w:tab w:val="decimal" w:pos="1059"/>
              </w:tabs>
              <w:spacing w:line="240" w:lineRule="exact"/>
              <w:ind w:right="-108"/>
              <w:rPr>
                <w:rFonts w:cs="Cordia New"/>
                <w:b/>
                <w:bCs/>
                <w:sz w:val="21"/>
                <w:szCs w:val="21"/>
                <w:lang w:val="en-US" w:bidi="th-TH"/>
              </w:rPr>
            </w:pPr>
            <w:r>
              <w:rPr>
                <w:rFonts w:cs="Cordia New"/>
                <w:b/>
                <w:bCs/>
                <w:sz w:val="21"/>
                <w:szCs w:val="21"/>
                <w:lang w:val="en-US" w:bidi="th-TH"/>
              </w:rPr>
              <w:t>64</w:t>
            </w:r>
          </w:p>
        </w:tc>
        <w:tc>
          <w:tcPr>
            <w:tcW w:w="270" w:type="dxa"/>
          </w:tcPr>
          <w:p w14:paraId="6B50DCE8" w14:textId="77777777" w:rsidR="007C28BF" w:rsidRPr="00AF1A95" w:rsidRDefault="007C28BF" w:rsidP="00AF1A95">
            <w:pPr>
              <w:tabs>
                <w:tab w:val="decimal" w:pos="1059"/>
              </w:tabs>
              <w:spacing w:line="240" w:lineRule="exact"/>
              <w:ind w:right="-108"/>
              <w:rPr>
                <w:rFonts w:cs="Cordia New"/>
                <w:b/>
                <w:bCs/>
                <w:sz w:val="21"/>
                <w:szCs w:val="21"/>
                <w:lang w:val="en-US" w:bidi="th-TH"/>
              </w:rPr>
            </w:pPr>
          </w:p>
        </w:tc>
        <w:tc>
          <w:tcPr>
            <w:tcW w:w="1350" w:type="dxa"/>
            <w:tcBorders>
              <w:bottom w:val="double" w:sz="4" w:space="0" w:color="auto"/>
            </w:tcBorders>
          </w:tcPr>
          <w:p w14:paraId="1837B355" w14:textId="3CAF93EB" w:rsidR="007C28BF" w:rsidRPr="00AF1A95" w:rsidRDefault="007C28BF" w:rsidP="00AF1A95">
            <w:pPr>
              <w:tabs>
                <w:tab w:val="decimal" w:pos="1059"/>
              </w:tabs>
              <w:spacing w:line="240" w:lineRule="exact"/>
              <w:ind w:right="-108"/>
              <w:rPr>
                <w:rFonts w:cs="Cordia New"/>
                <w:b/>
                <w:bCs/>
                <w:sz w:val="21"/>
                <w:szCs w:val="21"/>
                <w:lang w:val="en-US" w:bidi="th-TH"/>
              </w:rPr>
            </w:pPr>
            <w:r>
              <w:rPr>
                <w:rFonts w:cs="Cordia New"/>
                <w:b/>
                <w:bCs/>
                <w:sz w:val="21"/>
                <w:szCs w:val="21"/>
                <w:lang w:val="en-US" w:bidi="th-TH"/>
              </w:rPr>
              <w:t>126</w:t>
            </w:r>
          </w:p>
        </w:tc>
      </w:tr>
      <w:tr w:rsidR="007C28BF" w:rsidRPr="0017790F" w14:paraId="44D54E06" w14:textId="77777777" w:rsidTr="00AF1A95">
        <w:tc>
          <w:tcPr>
            <w:tcW w:w="6210" w:type="dxa"/>
          </w:tcPr>
          <w:p w14:paraId="6DD441F2" w14:textId="181D7BFD" w:rsidR="007C28BF" w:rsidRPr="0017790F" w:rsidRDefault="007C28BF" w:rsidP="007C28BF">
            <w:pPr>
              <w:spacing w:line="240" w:lineRule="exact"/>
              <w:ind w:right="-19" w:firstLine="342"/>
              <w:rPr>
                <w:rFonts w:eastAsia="Cordia New" w:cs="Times New Roman"/>
                <w:color w:val="000000"/>
                <w:sz w:val="21"/>
                <w:szCs w:val="21"/>
              </w:rPr>
            </w:pPr>
          </w:p>
        </w:tc>
        <w:tc>
          <w:tcPr>
            <w:tcW w:w="1350" w:type="dxa"/>
            <w:tcBorders>
              <w:top w:val="double" w:sz="4" w:space="0" w:color="auto"/>
            </w:tcBorders>
          </w:tcPr>
          <w:p w14:paraId="02F2DF9F" w14:textId="3E2A669C" w:rsidR="007C28BF" w:rsidRPr="0017790F" w:rsidRDefault="007C28BF" w:rsidP="007C28BF">
            <w:pPr>
              <w:tabs>
                <w:tab w:val="decimal" w:pos="1059"/>
              </w:tabs>
              <w:spacing w:line="240" w:lineRule="exact"/>
              <w:ind w:right="-108"/>
              <w:rPr>
                <w:rFonts w:cs="Cordia New"/>
                <w:b/>
                <w:bCs/>
                <w:sz w:val="21"/>
                <w:szCs w:val="21"/>
                <w:lang w:val="en-US" w:bidi="th-TH"/>
              </w:rPr>
            </w:pPr>
          </w:p>
        </w:tc>
        <w:tc>
          <w:tcPr>
            <w:tcW w:w="270" w:type="dxa"/>
          </w:tcPr>
          <w:p w14:paraId="3A79903B" w14:textId="77777777" w:rsidR="007C28BF" w:rsidRPr="0017790F" w:rsidRDefault="007C28BF" w:rsidP="007C28BF">
            <w:pPr>
              <w:tabs>
                <w:tab w:val="decimal" w:pos="1059"/>
                <w:tab w:val="decimal" w:pos="1872"/>
              </w:tabs>
              <w:spacing w:line="240" w:lineRule="exact"/>
              <w:ind w:right="-108"/>
              <w:rPr>
                <w:rFonts w:cs="Times New Roman"/>
                <w:sz w:val="21"/>
                <w:szCs w:val="21"/>
                <w:lang w:val="en-US"/>
              </w:rPr>
            </w:pPr>
          </w:p>
        </w:tc>
        <w:tc>
          <w:tcPr>
            <w:tcW w:w="1350" w:type="dxa"/>
            <w:tcBorders>
              <w:top w:val="double" w:sz="4" w:space="0" w:color="auto"/>
            </w:tcBorders>
          </w:tcPr>
          <w:p w14:paraId="649F0D7D" w14:textId="10916357" w:rsidR="007C28BF" w:rsidRPr="0017790F" w:rsidRDefault="007C28BF" w:rsidP="007C28BF">
            <w:pPr>
              <w:tabs>
                <w:tab w:val="decimal" w:pos="1059"/>
              </w:tabs>
              <w:spacing w:line="240" w:lineRule="exact"/>
              <w:ind w:right="-108"/>
              <w:rPr>
                <w:rFonts w:cs="Cordia New"/>
                <w:b/>
                <w:bCs/>
                <w:sz w:val="21"/>
                <w:szCs w:val="21"/>
                <w:lang w:val="en-US" w:bidi="th-TH"/>
              </w:rPr>
            </w:pPr>
          </w:p>
        </w:tc>
      </w:tr>
      <w:tr w:rsidR="007C28BF" w:rsidRPr="0017790F" w14:paraId="52999D89" w14:textId="77777777" w:rsidTr="00AF1A95">
        <w:tc>
          <w:tcPr>
            <w:tcW w:w="6210" w:type="dxa"/>
          </w:tcPr>
          <w:p w14:paraId="461F1F4F" w14:textId="75283C8B" w:rsidR="007C28BF" w:rsidRPr="0017790F" w:rsidRDefault="007C28BF" w:rsidP="00AF1A95">
            <w:pPr>
              <w:spacing w:line="240" w:lineRule="exact"/>
              <w:rPr>
                <w:rFonts w:cs="Times New Roman"/>
                <w:sz w:val="21"/>
                <w:szCs w:val="21"/>
                <w:lang w:val="en-AU"/>
              </w:rPr>
            </w:pPr>
            <w:r w:rsidRPr="00AF1A95">
              <w:rPr>
                <w:rFonts w:eastAsia="Cordia New" w:cs="Times New Roman"/>
                <w:color w:val="000000"/>
                <w:sz w:val="21"/>
                <w:szCs w:val="21"/>
              </w:rPr>
              <w:t>Other income</w:t>
            </w:r>
            <w:r w:rsidRPr="00AF1A95">
              <w:rPr>
                <w:rFonts w:eastAsia="Cordia New" w:cs="Times New Roman"/>
                <w:color w:val="000000"/>
                <w:sz w:val="21"/>
                <w:szCs w:val="21"/>
              </w:rPr>
              <w:tab/>
            </w:r>
          </w:p>
        </w:tc>
        <w:tc>
          <w:tcPr>
            <w:tcW w:w="1350" w:type="dxa"/>
          </w:tcPr>
          <w:p w14:paraId="3300FF74" w14:textId="216A92D3"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4854D23E"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79126AD6" w14:textId="467570F0" w:rsidR="007C28BF" w:rsidRPr="0017790F" w:rsidRDefault="007C28BF" w:rsidP="007C28BF">
            <w:pPr>
              <w:tabs>
                <w:tab w:val="decimal" w:pos="1059"/>
              </w:tabs>
              <w:spacing w:line="240" w:lineRule="auto"/>
              <w:ind w:right="-108"/>
              <w:rPr>
                <w:rFonts w:cs="Times New Roman"/>
                <w:b/>
                <w:bCs/>
                <w:sz w:val="21"/>
                <w:szCs w:val="21"/>
                <w:lang w:val="en-US" w:bidi="th-TH"/>
              </w:rPr>
            </w:pPr>
          </w:p>
        </w:tc>
      </w:tr>
      <w:tr w:rsidR="007C28BF" w:rsidRPr="0017790F" w14:paraId="586DEF70" w14:textId="77777777" w:rsidTr="00985911">
        <w:trPr>
          <w:trHeight w:hRule="exact" w:val="216"/>
        </w:trPr>
        <w:tc>
          <w:tcPr>
            <w:tcW w:w="6210" w:type="dxa"/>
          </w:tcPr>
          <w:p w14:paraId="6A3D6C1B" w14:textId="349CB894" w:rsidR="007C28BF" w:rsidRPr="0017790F" w:rsidRDefault="007C28BF" w:rsidP="00AF1A95">
            <w:pPr>
              <w:spacing w:line="240" w:lineRule="exact"/>
              <w:ind w:right="-19" w:firstLine="342"/>
              <w:rPr>
                <w:rFonts w:cs="Times New Roman"/>
                <w:sz w:val="21"/>
                <w:szCs w:val="21"/>
                <w:lang w:val="en-US" w:bidi="th-TH"/>
              </w:rPr>
            </w:pPr>
            <w:r w:rsidRPr="00AF1A95">
              <w:rPr>
                <w:rFonts w:cs="Times New Roman"/>
                <w:sz w:val="21"/>
                <w:szCs w:val="21"/>
                <w:lang w:val="en-US" w:bidi="th-TH"/>
              </w:rPr>
              <w:t>Siam Commercial Bank Public Company Limited</w:t>
            </w:r>
          </w:p>
        </w:tc>
        <w:tc>
          <w:tcPr>
            <w:tcW w:w="1350" w:type="dxa"/>
          </w:tcPr>
          <w:p w14:paraId="516931C2" w14:textId="48B2B0A1" w:rsidR="007C28BF" w:rsidRPr="0017790F" w:rsidRDefault="0098123B" w:rsidP="007C28BF">
            <w:pPr>
              <w:tabs>
                <w:tab w:val="decimal" w:pos="1059"/>
              </w:tabs>
              <w:spacing w:line="240" w:lineRule="exact"/>
              <w:ind w:right="-108"/>
              <w:rPr>
                <w:rFonts w:cs="Times New Roman"/>
                <w:sz w:val="21"/>
                <w:szCs w:val="21"/>
                <w:lang w:val="en-US" w:bidi="th-TH"/>
              </w:rPr>
            </w:pPr>
            <w:r>
              <w:rPr>
                <w:rFonts w:cs="Times New Roman"/>
                <w:szCs w:val="22"/>
                <w:lang w:val="en-US" w:bidi="th-TH"/>
              </w:rPr>
              <w:t>299</w:t>
            </w:r>
          </w:p>
        </w:tc>
        <w:tc>
          <w:tcPr>
            <w:tcW w:w="270" w:type="dxa"/>
          </w:tcPr>
          <w:p w14:paraId="4BA6B32C"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Pr>
          <w:p w14:paraId="553474B4" w14:textId="7B61D38A" w:rsidR="007C28BF" w:rsidRPr="0017790F" w:rsidRDefault="003A69D8" w:rsidP="007C28BF">
            <w:pPr>
              <w:tabs>
                <w:tab w:val="decimal" w:pos="1059"/>
              </w:tabs>
              <w:spacing w:line="240" w:lineRule="exact"/>
              <w:ind w:right="-108"/>
              <w:rPr>
                <w:rFonts w:cs="Times New Roman"/>
                <w:sz w:val="21"/>
                <w:szCs w:val="21"/>
                <w:lang w:val="en-US" w:bidi="th-TH"/>
              </w:rPr>
            </w:pPr>
            <w:r>
              <w:rPr>
                <w:rFonts w:cs="Times New Roman"/>
                <w:szCs w:val="22"/>
                <w:lang w:val="en-US" w:bidi="th-TH"/>
              </w:rPr>
              <w:t>308</w:t>
            </w:r>
          </w:p>
        </w:tc>
      </w:tr>
      <w:tr w:rsidR="007C28BF" w:rsidRPr="0017790F" w14:paraId="1F265C1D" w14:textId="77777777" w:rsidTr="00AF1A95">
        <w:tc>
          <w:tcPr>
            <w:tcW w:w="6210" w:type="dxa"/>
          </w:tcPr>
          <w:p w14:paraId="7D0F99E9" w14:textId="72FD43CD" w:rsidR="007C28BF" w:rsidRPr="0017790F" w:rsidRDefault="007C28BF" w:rsidP="007C28BF">
            <w:pPr>
              <w:spacing w:line="240" w:lineRule="exact"/>
              <w:ind w:right="-19" w:firstLine="342"/>
              <w:rPr>
                <w:rFonts w:cs="Times New Roman"/>
                <w:sz w:val="21"/>
                <w:szCs w:val="21"/>
                <w:lang w:val="en-US" w:bidi="th-TH"/>
              </w:rPr>
            </w:pPr>
            <w:r w:rsidRPr="00B81A53">
              <w:rPr>
                <w:rFonts w:cs="Times New Roman"/>
                <w:szCs w:val="22"/>
                <w:lang w:val="en-US" w:bidi="th-TH"/>
              </w:rPr>
              <w:t>Other related parties</w:t>
            </w:r>
          </w:p>
        </w:tc>
        <w:tc>
          <w:tcPr>
            <w:tcW w:w="1350" w:type="dxa"/>
            <w:tcBorders>
              <w:bottom w:val="single" w:sz="4" w:space="0" w:color="auto"/>
            </w:tcBorders>
          </w:tcPr>
          <w:p w14:paraId="5A908338" w14:textId="791EF440" w:rsidR="007C28BF" w:rsidRPr="008F14CA" w:rsidRDefault="0098123B" w:rsidP="007C28BF">
            <w:pPr>
              <w:tabs>
                <w:tab w:val="decimal" w:pos="1059"/>
              </w:tabs>
              <w:spacing w:line="240" w:lineRule="exact"/>
              <w:ind w:right="-108"/>
              <w:rPr>
                <w:rFonts w:cs="Times New Roman"/>
                <w:szCs w:val="22"/>
                <w:lang w:val="en-US" w:bidi="th-TH"/>
              </w:rPr>
            </w:pPr>
            <w:r>
              <w:rPr>
                <w:rFonts w:cs="Times New Roman"/>
                <w:szCs w:val="22"/>
                <w:lang w:val="en-US" w:bidi="th-TH"/>
              </w:rPr>
              <w:t>165</w:t>
            </w:r>
          </w:p>
        </w:tc>
        <w:tc>
          <w:tcPr>
            <w:tcW w:w="270" w:type="dxa"/>
          </w:tcPr>
          <w:p w14:paraId="7506D3AE" w14:textId="77777777" w:rsidR="007C28BF" w:rsidRPr="003305CF" w:rsidRDefault="007C28BF" w:rsidP="007C28BF">
            <w:pPr>
              <w:tabs>
                <w:tab w:val="decimal" w:pos="1059"/>
              </w:tabs>
              <w:spacing w:line="240" w:lineRule="exact"/>
              <w:ind w:right="-108"/>
              <w:rPr>
                <w:rFonts w:cs="Times New Roman"/>
                <w:b/>
                <w:bCs/>
                <w:sz w:val="21"/>
                <w:szCs w:val="21"/>
                <w:lang w:val="en-US" w:bidi="th-TH"/>
              </w:rPr>
            </w:pPr>
          </w:p>
        </w:tc>
        <w:tc>
          <w:tcPr>
            <w:tcW w:w="1350" w:type="dxa"/>
            <w:tcBorders>
              <w:bottom w:val="single" w:sz="4" w:space="0" w:color="auto"/>
            </w:tcBorders>
          </w:tcPr>
          <w:p w14:paraId="21F3C056" w14:textId="36CD5187" w:rsidR="007C28BF" w:rsidRPr="003305CF" w:rsidRDefault="003A69D8" w:rsidP="007C28BF">
            <w:pPr>
              <w:tabs>
                <w:tab w:val="decimal" w:pos="1059"/>
              </w:tabs>
              <w:spacing w:line="240" w:lineRule="exact"/>
              <w:ind w:right="-108"/>
              <w:rPr>
                <w:rFonts w:cs="Times New Roman"/>
                <w:b/>
                <w:bCs/>
                <w:sz w:val="21"/>
                <w:szCs w:val="21"/>
                <w:lang w:val="en-US" w:bidi="th-TH"/>
              </w:rPr>
            </w:pPr>
            <w:r>
              <w:rPr>
                <w:rFonts w:cs="Times New Roman"/>
                <w:sz w:val="21"/>
                <w:szCs w:val="21"/>
                <w:lang w:val="en-US" w:bidi="th-TH"/>
              </w:rPr>
              <w:t>130</w:t>
            </w:r>
          </w:p>
        </w:tc>
      </w:tr>
      <w:tr w:rsidR="007C28BF" w:rsidRPr="0017790F" w14:paraId="00FF6F93" w14:textId="77777777" w:rsidTr="00985911">
        <w:tc>
          <w:tcPr>
            <w:tcW w:w="6210" w:type="dxa"/>
          </w:tcPr>
          <w:p w14:paraId="20F395E5" w14:textId="7DBD86F9" w:rsidR="007C28BF" w:rsidRPr="0017790F" w:rsidRDefault="007C28BF" w:rsidP="007C28BF">
            <w:pPr>
              <w:spacing w:line="240" w:lineRule="exact"/>
              <w:ind w:right="-19" w:firstLine="342"/>
              <w:rPr>
                <w:rFonts w:cs="Times New Roman"/>
                <w:sz w:val="21"/>
                <w:szCs w:val="21"/>
                <w:lang w:val="en-US" w:bidi="th-TH"/>
              </w:rPr>
            </w:pPr>
            <w:r w:rsidRPr="006813FE">
              <w:rPr>
                <w:b/>
                <w:bCs/>
                <w:szCs w:val="28"/>
                <w:lang w:val="en-US" w:bidi="th-TH"/>
              </w:rPr>
              <w:t>Total</w:t>
            </w:r>
          </w:p>
        </w:tc>
        <w:tc>
          <w:tcPr>
            <w:tcW w:w="1350" w:type="dxa"/>
            <w:tcBorders>
              <w:bottom w:val="single" w:sz="4" w:space="0" w:color="auto"/>
            </w:tcBorders>
          </w:tcPr>
          <w:p w14:paraId="3BCA315B" w14:textId="6AF003FA" w:rsidR="007C28BF" w:rsidRPr="008F14CA" w:rsidRDefault="0098123B" w:rsidP="007C28BF">
            <w:pPr>
              <w:tabs>
                <w:tab w:val="decimal" w:pos="1059"/>
              </w:tabs>
              <w:spacing w:line="240" w:lineRule="exact"/>
              <w:ind w:right="-108"/>
              <w:rPr>
                <w:rFonts w:cs="Times New Roman"/>
                <w:szCs w:val="22"/>
                <w:lang w:val="en-US" w:bidi="th-TH"/>
              </w:rPr>
            </w:pPr>
            <w:r>
              <w:rPr>
                <w:rFonts w:cs="Times New Roman"/>
                <w:b/>
                <w:bCs/>
                <w:sz w:val="21"/>
                <w:szCs w:val="21"/>
                <w:lang w:val="en-US" w:bidi="th-TH"/>
              </w:rPr>
              <w:t>464</w:t>
            </w:r>
          </w:p>
        </w:tc>
        <w:tc>
          <w:tcPr>
            <w:tcW w:w="270" w:type="dxa"/>
          </w:tcPr>
          <w:p w14:paraId="56D44E9E" w14:textId="77777777" w:rsidR="007C28BF" w:rsidRPr="003305CF" w:rsidRDefault="007C28BF" w:rsidP="007C28BF">
            <w:pPr>
              <w:tabs>
                <w:tab w:val="decimal" w:pos="1059"/>
              </w:tabs>
              <w:spacing w:line="240" w:lineRule="exact"/>
              <w:ind w:right="-108"/>
              <w:rPr>
                <w:rFonts w:cs="Times New Roman"/>
                <w:b/>
                <w:bCs/>
                <w:sz w:val="21"/>
                <w:szCs w:val="21"/>
                <w:lang w:val="en-US" w:bidi="th-TH"/>
              </w:rPr>
            </w:pPr>
          </w:p>
        </w:tc>
        <w:tc>
          <w:tcPr>
            <w:tcW w:w="1350" w:type="dxa"/>
            <w:tcBorders>
              <w:bottom w:val="single" w:sz="4" w:space="0" w:color="auto"/>
            </w:tcBorders>
          </w:tcPr>
          <w:p w14:paraId="29D8E615" w14:textId="5DEA629E" w:rsidR="007C28BF" w:rsidRPr="003305CF" w:rsidRDefault="0098123B" w:rsidP="007C28BF">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438</w:t>
            </w:r>
          </w:p>
        </w:tc>
      </w:tr>
      <w:tr w:rsidR="007C28BF" w:rsidRPr="0017790F" w14:paraId="5E63E129" w14:textId="77777777" w:rsidTr="00AF1A95">
        <w:tc>
          <w:tcPr>
            <w:tcW w:w="6210" w:type="dxa"/>
          </w:tcPr>
          <w:p w14:paraId="18B3A283" w14:textId="03D62EF4" w:rsidR="007C28BF" w:rsidRPr="0017790F" w:rsidRDefault="007C28BF" w:rsidP="007C28BF">
            <w:pPr>
              <w:spacing w:line="240" w:lineRule="exact"/>
              <w:ind w:right="-19" w:firstLine="342"/>
              <w:rPr>
                <w:rFonts w:cs="Times New Roman"/>
                <w:sz w:val="21"/>
                <w:szCs w:val="21"/>
                <w:lang w:val="en-US" w:bidi="th-TH"/>
              </w:rPr>
            </w:pPr>
          </w:p>
        </w:tc>
        <w:tc>
          <w:tcPr>
            <w:tcW w:w="1350" w:type="dxa"/>
            <w:tcBorders>
              <w:top w:val="double" w:sz="4" w:space="0" w:color="auto"/>
            </w:tcBorders>
          </w:tcPr>
          <w:p w14:paraId="3E6E2FE4" w14:textId="4AD3FB2A" w:rsidR="007C28BF" w:rsidRPr="003305C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24300F6D" w14:textId="77777777" w:rsidR="007C28BF" w:rsidRPr="003305CF" w:rsidRDefault="007C28BF" w:rsidP="007C28BF">
            <w:pPr>
              <w:tabs>
                <w:tab w:val="decimal" w:pos="1059"/>
              </w:tabs>
              <w:spacing w:line="240" w:lineRule="exact"/>
              <w:ind w:right="-108"/>
              <w:rPr>
                <w:rFonts w:cs="Times New Roman"/>
                <w:b/>
                <w:bCs/>
                <w:sz w:val="21"/>
                <w:szCs w:val="21"/>
                <w:lang w:val="en-US" w:bidi="th-TH"/>
              </w:rPr>
            </w:pPr>
          </w:p>
        </w:tc>
        <w:tc>
          <w:tcPr>
            <w:tcW w:w="1350" w:type="dxa"/>
            <w:tcBorders>
              <w:top w:val="double" w:sz="4" w:space="0" w:color="auto"/>
            </w:tcBorders>
          </w:tcPr>
          <w:p w14:paraId="62CC9B04" w14:textId="5027DEE6" w:rsidR="007C28BF" w:rsidRPr="003305CF" w:rsidRDefault="007C28BF" w:rsidP="007C28BF">
            <w:pPr>
              <w:tabs>
                <w:tab w:val="decimal" w:pos="1059"/>
              </w:tabs>
              <w:spacing w:line="240" w:lineRule="exact"/>
              <w:ind w:right="-108"/>
              <w:rPr>
                <w:rFonts w:cs="Times New Roman"/>
                <w:b/>
                <w:bCs/>
                <w:sz w:val="21"/>
                <w:szCs w:val="21"/>
                <w:lang w:val="en-US" w:bidi="th-TH"/>
              </w:rPr>
            </w:pPr>
          </w:p>
        </w:tc>
      </w:tr>
      <w:tr w:rsidR="00974A23" w:rsidRPr="0017790F" w14:paraId="0BDC4C87" w14:textId="77777777" w:rsidTr="00AF1A95">
        <w:tc>
          <w:tcPr>
            <w:tcW w:w="6210" w:type="dxa"/>
          </w:tcPr>
          <w:p w14:paraId="2FBC39AA" w14:textId="77777777" w:rsidR="00974A23" w:rsidRPr="006813FE" w:rsidDel="009B7E5C" w:rsidRDefault="00974A23" w:rsidP="007C28BF">
            <w:pPr>
              <w:spacing w:line="240" w:lineRule="exact"/>
              <w:ind w:right="-19" w:firstLine="342"/>
              <w:rPr>
                <w:b/>
                <w:bCs/>
                <w:szCs w:val="28"/>
                <w:lang w:val="en-US" w:bidi="th-TH"/>
              </w:rPr>
            </w:pPr>
          </w:p>
        </w:tc>
        <w:tc>
          <w:tcPr>
            <w:tcW w:w="1350" w:type="dxa"/>
          </w:tcPr>
          <w:p w14:paraId="62FCFC02"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c>
          <w:tcPr>
            <w:tcW w:w="270" w:type="dxa"/>
          </w:tcPr>
          <w:p w14:paraId="1E5CBCFC" w14:textId="77777777" w:rsidR="00974A23" w:rsidRPr="003305CF" w:rsidRDefault="00974A23" w:rsidP="007C28BF">
            <w:pPr>
              <w:tabs>
                <w:tab w:val="decimal" w:pos="1059"/>
              </w:tabs>
              <w:spacing w:line="240" w:lineRule="exact"/>
              <w:ind w:right="-108"/>
              <w:rPr>
                <w:rFonts w:cs="Times New Roman"/>
                <w:b/>
                <w:bCs/>
                <w:sz w:val="21"/>
                <w:szCs w:val="21"/>
                <w:lang w:val="en-US" w:bidi="th-TH"/>
              </w:rPr>
            </w:pPr>
          </w:p>
        </w:tc>
        <w:tc>
          <w:tcPr>
            <w:tcW w:w="1350" w:type="dxa"/>
          </w:tcPr>
          <w:p w14:paraId="66CAC45F"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r>
      <w:tr w:rsidR="00974A23" w:rsidRPr="0017790F" w14:paraId="0D699069" w14:textId="77777777" w:rsidTr="00AF1A95">
        <w:tc>
          <w:tcPr>
            <w:tcW w:w="6210" w:type="dxa"/>
          </w:tcPr>
          <w:p w14:paraId="16023ECD" w14:textId="77777777" w:rsidR="00974A23" w:rsidRPr="006813FE" w:rsidDel="009B7E5C" w:rsidRDefault="00974A23" w:rsidP="007C28BF">
            <w:pPr>
              <w:spacing w:line="240" w:lineRule="exact"/>
              <w:ind w:right="-19" w:firstLine="342"/>
              <w:rPr>
                <w:b/>
                <w:bCs/>
                <w:szCs w:val="28"/>
                <w:lang w:val="en-US" w:bidi="th-TH"/>
              </w:rPr>
            </w:pPr>
          </w:p>
        </w:tc>
        <w:tc>
          <w:tcPr>
            <w:tcW w:w="1350" w:type="dxa"/>
          </w:tcPr>
          <w:p w14:paraId="6F300AD2"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c>
          <w:tcPr>
            <w:tcW w:w="270" w:type="dxa"/>
          </w:tcPr>
          <w:p w14:paraId="211C1E04" w14:textId="77777777" w:rsidR="00974A23" w:rsidRPr="003305CF" w:rsidRDefault="00974A23" w:rsidP="007C28BF">
            <w:pPr>
              <w:tabs>
                <w:tab w:val="decimal" w:pos="1059"/>
              </w:tabs>
              <w:spacing w:line="240" w:lineRule="exact"/>
              <w:ind w:right="-108"/>
              <w:rPr>
                <w:rFonts w:cs="Times New Roman"/>
                <w:b/>
                <w:bCs/>
                <w:sz w:val="21"/>
                <w:szCs w:val="21"/>
                <w:lang w:val="en-US" w:bidi="th-TH"/>
              </w:rPr>
            </w:pPr>
          </w:p>
        </w:tc>
        <w:tc>
          <w:tcPr>
            <w:tcW w:w="1350" w:type="dxa"/>
          </w:tcPr>
          <w:p w14:paraId="4EB83F84"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r>
      <w:tr w:rsidR="00974A23" w:rsidRPr="0017790F" w14:paraId="68741985" w14:textId="77777777" w:rsidTr="00AF1A95">
        <w:tc>
          <w:tcPr>
            <w:tcW w:w="6210" w:type="dxa"/>
          </w:tcPr>
          <w:p w14:paraId="2914B94C" w14:textId="77777777" w:rsidR="00974A23" w:rsidRPr="006813FE" w:rsidDel="009B7E5C" w:rsidRDefault="00974A23" w:rsidP="007C28BF">
            <w:pPr>
              <w:spacing w:line="240" w:lineRule="exact"/>
              <w:ind w:right="-19" w:firstLine="342"/>
              <w:rPr>
                <w:b/>
                <w:bCs/>
                <w:szCs w:val="28"/>
                <w:lang w:val="en-US" w:bidi="th-TH"/>
              </w:rPr>
            </w:pPr>
          </w:p>
        </w:tc>
        <w:tc>
          <w:tcPr>
            <w:tcW w:w="1350" w:type="dxa"/>
          </w:tcPr>
          <w:p w14:paraId="1B15644A"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c>
          <w:tcPr>
            <w:tcW w:w="270" w:type="dxa"/>
          </w:tcPr>
          <w:p w14:paraId="1EB52FE5" w14:textId="77777777" w:rsidR="00974A23" w:rsidRPr="003305CF" w:rsidRDefault="00974A23" w:rsidP="007C28BF">
            <w:pPr>
              <w:tabs>
                <w:tab w:val="decimal" w:pos="1059"/>
              </w:tabs>
              <w:spacing w:line="240" w:lineRule="exact"/>
              <w:ind w:right="-108"/>
              <w:rPr>
                <w:rFonts w:cs="Times New Roman"/>
                <w:b/>
                <w:bCs/>
                <w:sz w:val="21"/>
                <w:szCs w:val="21"/>
                <w:lang w:val="en-US" w:bidi="th-TH"/>
              </w:rPr>
            </w:pPr>
          </w:p>
        </w:tc>
        <w:tc>
          <w:tcPr>
            <w:tcW w:w="1350" w:type="dxa"/>
          </w:tcPr>
          <w:p w14:paraId="27FB22D5"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r>
      <w:tr w:rsidR="00974A23" w:rsidRPr="0017790F" w14:paraId="6B63DE7A" w14:textId="77777777" w:rsidTr="00AF1A95">
        <w:tc>
          <w:tcPr>
            <w:tcW w:w="6210" w:type="dxa"/>
          </w:tcPr>
          <w:p w14:paraId="6A6DABD1" w14:textId="77777777" w:rsidR="00974A23" w:rsidRPr="006813FE" w:rsidDel="009B7E5C" w:rsidRDefault="00974A23" w:rsidP="007C28BF">
            <w:pPr>
              <w:spacing w:line="240" w:lineRule="exact"/>
              <w:ind w:right="-19" w:firstLine="342"/>
              <w:rPr>
                <w:b/>
                <w:bCs/>
                <w:szCs w:val="28"/>
                <w:lang w:val="en-US" w:bidi="th-TH"/>
              </w:rPr>
            </w:pPr>
          </w:p>
        </w:tc>
        <w:tc>
          <w:tcPr>
            <w:tcW w:w="1350" w:type="dxa"/>
          </w:tcPr>
          <w:p w14:paraId="0C65673E"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c>
          <w:tcPr>
            <w:tcW w:w="270" w:type="dxa"/>
          </w:tcPr>
          <w:p w14:paraId="293661BC" w14:textId="77777777" w:rsidR="00974A23" w:rsidRPr="003305CF" w:rsidRDefault="00974A23" w:rsidP="007C28BF">
            <w:pPr>
              <w:tabs>
                <w:tab w:val="decimal" w:pos="1059"/>
              </w:tabs>
              <w:spacing w:line="240" w:lineRule="exact"/>
              <w:ind w:right="-108"/>
              <w:rPr>
                <w:rFonts w:cs="Times New Roman"/>
                <w:b/>
                <w:bCs/>
                <w:sz w:val="21"/>
                <w:szCs w:val="21"/>
                <w:lang w:val="en-US" w:bidi="th-TH"/>
              </w:rPr>
            </w:pPr>
          </w:p>
        </w:tc>
        <w:tc>
          <w:tcPr>
            <w:tcW w:w="1350" w:type="dxa"/>
          </w:tcPr>
          <w:p w14:paraId="26502338" w14:textId="77777777" w:rsidR="00974A23" w:rsidDel="009B7E5C" w:rsidRDefault="00974A23" w:rsidP="007C28BF">
            <w:pPr>
              <w:tabs>
                <w:tab w:val="decimal" w:pos="1059"/>
              </w:tabs>
              <w:spacing w:line="240" w:lineRule="exact"/>
              <w:ind w:right="-108"/>
              <w:rPr>
                <w:rFonts w:cs="Times New Roman"/>
                <w:b/>
                <w:bCs/>
                <w:sz w:val="21"/>
                <w:szCs w:val="21"/>
                <w:lang w:val="en-US" w:bidi="th-TH"/>
              </w:rPr>
            </w:pPr>
          </w:p>
        </w:tc>
      </w:tr>
      <w:tr w:rsidR="007C28BF" w:rsidRPr="0017790F" w14:paraId="68778B21" w14:textId="77777777" w:rsidTr="00AF1A95">
        <w:trPr>
          <w:trHeight w:val="161"/>
        </w:trPr>
        <w:tc>
          <w:tcPr>
            <w:tcW w:w="6210" w:type="dxa"/>
          </w:tcPr>
          <w:p w14:paraId="6B96FD65" w14:textId="77777777" w:rsidR="007C28BF" w:rsidRPr="0017790F" w:rsidRDefault="007C28BF" w:rsidP="007C28BF">
            <w:pPr>
              <w:spacing w:line="240" w:lineRule="exact"/>
              <w:ind w:right="-19" w:firstLine="342"/>
              <w:rPr>
                <w:rFonts w:cs="Times New Roman"/>
                <w:sz w:val="21"/>
                <w:szCs w:val="21"/>
                <w:lang w:val="en-AU"/>
              </w:rPr>
            </w:pPr>
          </w:p>
        </w:tc>
        <w:tc>
          <w:tcPr>
            <w:tcW w:w="1350" w:type="dxa"/>
          </w:tcPr>
          <w:p w14:paraId="1A840321"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5578D125"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16FC4F36" w14:textId="77777777" w:rsidR="007C28BF" w:rsidRPr="0017790F" w:rsidRDefault="007C28BF" w:rsidP="007C28BF">
            <w:pPr>
              <w:tabs>
                <w:tab w:val="decimal" w:pos="1059"/>
              </w:tabs>
              <w:spacing w:line="240" w:lineRule="auto"/>
              <w:ind w:right="-108"/>
              <w:rPr>
                <w:rFonts w:cs="Times New Roman"/>
                <w:b/>
                <w:bCs/>
                <w:sz w:val="21"/>
                <w:szCs w:val="21"/>
                <w:cs/>
                <w:lang w:val="en-US" w:bidi="th-TH"/>
              </w:rPr>
            </w:pPr>
          </w:p>
        </w:tc>
      </w:tr>
      <w:tr w:rsidR="007C28BF" w:rsidRPr="0017790F" w14:paraId="32A9B71B" w14:textId="77777777" w:rsidTr="00593659">
        <w:trPr>
          <w:trHeight w:hRule="exact" w:val="216"/>
        </w:trPr>
        <w:tc>
          <w:tcPr>
            <w:tcW w:w="6210" w:type="dxa"/>
          </w:tcPr>
          <w:p w14:paraId="5A318E3D" w14:textId="0A9C6D61" w:rsidR="007C28BF" w:rsidRPr="0017790F" w:rsidRDefault="007C28BF" w:rsidP="007C28BF">
            <w:pPr>
              <w:tabs>
                <w:tab w:val="left" w:pos="388"/>
              </w:tabs>
              <w:spacing w:line="240" w:lineRule="exact"/>
              <w:rPr>
                <w:rFonts w:eastAsia="Cordia New" w:cs="Times New Roman"/>
                <w:b/>
                <w:bCs/>
                <w:i/>
                <w:iCs/>
                <w:sz w:val="21"/>
                <w:szCs w:val="21"/>
                <w:lang w:val="en-US" w:bidi="th-TH"/>
              </w:rPr>
            </w:pPr>
            <w:r w:rsidRPr="0017790F">
              <w:rPr>
                <w:rFonts w:eastAsia="Cordia New" w:cs="Times New Roman"/>
                <w:b/>
                <w:bCs/>
                <w:i/>
                <w:iCs/>
                <w:sz w:val="21"/>
                <w:szCs w:val="21"/>
                <w:lang w:val="en-US" w:bidi="th-TH"/>
              </w:rPr>
              <w:lastRenderedPageBreak/>
              <w:t>Expenses</w:t>
            </w:r>
          </w:p>
        </w:tc>
        <w:tc>
          <w:tcPr>
            <w:tcW w:w="1350" w:type="dxa"/>
          </w:tcPr>
          <w:p w14:paraId="3A2A96C6"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270" w:type="dxa"/>
          </w:tcPr>
          <w:p w14:paraId="0EE6F0E4"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Pr>
          <w:p w14:paraId="4CB40ED4" w14:textId="77777777" w:rsidR="007C28BF" w:rsidRPr="0017790F" w:rsidRDefault="007C28BF" w:rsidP="007C28BF">
            <w:pPr>
              <w:tabs>
                <w:tab w:val="decimal" w:pos="1059"/>
              </w:tabs>
              <w:spacing w:line="240" w:lineRule="exact"/>
              <w:ind w:right="-108"/>
              <w:rPr>
                <w:rFonts w:cs="Times New Roman"/>
                <w:sz w:val="21"/>
                <w:szCs w:val="21"/>
                <w:lang w:val="en-US" w:bidi="th-TH"/>
              </w:rPr>
            </w:pPr>
          </w:p>
        </w:tc>
      </w:tr>
      <w:tr w:rsidR="007C28BF" w:rsidRPr="0017790F" w14:paraId="37CF7E78" w14:textId="77777777" w:rsidTr="00593659">
        <w:trPr>
          <w:trHeight w:hRule="exact" w:val="216"/>
        </w:trPr>
        <w:tc>
          <w:tcPr>
            <w:tcW w:w="6210" w:type="dxa"/>
          </w:tcPr>
          <w:p w14:paraId="55FE96B1" w14:textId="2E1CCEE6" w:rsidR="007C28BF" w:rsidRPr="0017790F" w:rsidRDefault="007C28BF" w:rsidP="007C28BF">
            <w:pPr>
              <w:tabs>
                <w:tab w:val="left" w:pos="388"/>
              </w:tabs>
              <w:spacing w:line="240" w:lineRule="exact"/>
              <w:rPr>
                <w:rFonts w:cs="Times New Roman"/>
                <w:sz w:val="21"/>
                <w:szCs w:val="21"/>
              </w:rPr>
            </w:pPr>
            <w:r w:rsidRPr="0017790F">
              <w:rPr>
                <w:rFonts w:cs="Times New Roman"/>
                <w:sz w:val="21"/>
                <w:szCs w:val="21"/>
              </w:rPr>
              <w:t>Costs of rental and services</w:t>
            </w:r>
          </w:p>
        </w:tc>
        <w:tc>
          <w:tcPr>
            <w:tcW w:w="1350" w:type="dxa"/>
          </w:tcPr>
          <w:p w14:paraId="22E7E2A3"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270" w:type="dxa"/>
          </w:tcPr>
          <w:p w14:paraId="34EE54FE"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Pr>
          <w:p w14:paraId="363F5C95" w14:textId="77777777" w:rsidR="007C28BF" w:rsidRPr="0017790F" w:rsidRDefault="007C28BF" w:rsidP="007C28BF">
            <w:pPr>
              <w:tabs>
                <w:tab w:val="decimal" w:pos="1059"/>
              </w:tabs>
              <w:spacing w:line="240" w:lineRule="exact"/>
              <w:ind w:right="-108"/>
              <w:rPr>
                <w:rFonts w:cs="Times New Roman"/>
                <w:sz w:val="21"/>
                <w:szCs w:val="21"/>
                <w:lang w:val="en-US" w:bidi="th-TH"/>
              </w:rPr>
            </w:pPr>
          </w:p>
        </w:tc>
      </w:tr>
      <w:tr w:rsidR="007C28BF" w:rsidRPr="0017790F" w14:paraId="38BE4C32" w14:textId="77777777" w:rsidTr="00200F59">
        <w:tc>
          <w:tcPr>
            <w:tcW w:w="6210" w:type="dxa"/>
          </w:tcPr>
          <w:p w14:paraId="5735BB84" w14:textId="223A0AEC" w:rsidR="007C28BF" w:rsidRPr="0017790F" w:rsidRDefault="007C28BF" w:rsidP="00AF1A95">
            <w:pPr>
              <w:spacing w:line="240" w:lineRule="exact"/>
              <w:ind w:right="-19" w:firstLine="342"/>
              <w:rPr>
                <w:rFonts w:cs="Times New Roman"/>
                <w:sz w:val="21"/>
                <w:szCs w:val="21"/>
              </w:rPr>
            </w:pPr>
            <w:r w:rsidRPr="003305CF">
              <w:rPr>
                <w:rFonts w:cs="Times New Roman"/>
                <w:sz w:val="21"/>
                <w:szCs w:val="21"/>
                <w:lang w:val="en-US" w:bidi="th-TH"/>
              </w:rPr>
              <w:t>ALLY CPM Company Limited</w:t>
            </w:r>
          </w:p>
        </w:tc>
        <w:tc>
          <w:tcPr>
            <w:tcW w:w="1350" w:type="dxa"/>
          </w:tcPr>
          <w:p w14:paraId="4367985C" w14:textId="596ADF51" w:rsidR="007C28BF" w:rsidRPr="00AF1A95" w:rsidRDefault="008D1B38" w:rsidP="00AF1A95">
            <w:pPr>
              <w:tabs>
                <w:tab w:val="decimal" w:pos="1059"/>
              </w:tabs>
              <w:spacing w:line="240" w:lineRule="exact"/>
              <w:ind w:right="-108"/>
              <w:rPr>
                <w:rFonts w:cs="Times New Roman"/>
                <w:sz w:val="21"/>
                <w:szCs w:val="21"/>
                <w:lang w:val="en-US" w:bidi="th-TH"/>
              </w:rPr>
            </w:pPr>
            <w:r w:rsidRPr="00AF1A95">
              <w:rPr>
                <w:rFonts w:cs="Times New Roman"/>
                <w:sz w:val="21"/>
                <w:szCs w:val="21"/>
                <w:lang w:val="en-US" w:bidi="th-TH"/>
              </w:rPr>
              <w:t>7,042</w:t>
            </w:r>
          </w:p>
        </w:tc>
        <w:tc>
          <w:tcPr>
            <w:tcW w:w="270" w:type="dxa"/>
          </w:tcPr>
          <w:p w14:paraId="784CE05A" w14:textId="77777777" w:rsidR="007C28BF" w:rsidRPr="0017790F" w:rsidRDefault="007C28BF" w:rsidP="007C28BF">
            <w:pPr>
              <w:tabs>
                <w:tab w:val="decimal" w:pos="1059"/>
                <w:tab w:val="decimal" w:pos="1872"/>
              </w:tabs>
              <w:spacing w:line="240" w:lineRule="exact"/>
              <w:ind w:right="-108"/>
              <w:rPr>
                <w:rFonts w:eastAsia="Cordia New" w:cs="Times New Roman"/>
                <w:sz w:val="21"/>
                <w:szCs w:val="21"/>
              </w:rPr>
            </w:pPr>
          </w:p>
        </w:tc>
        <w:tc>
          <w:tcPr>
            <w:tcW w:w="1350" w:type="dxa"/>
          </w:tcPr>
          <w:p w14:paraId="3847E238" w14:textId="5618994B" w:rsidR="007C28BF" w:rsidRPr="00AF1A95" w:rsidRDefault="007C28BF" w:rsidP="00AF1A95">
            <w:pPr>
              <w:tabs>
                <w:tab w:val="decimal" w:pos="1059"/>
              </w:tabs>
              <w:spacing w:line="240" w:lineRule="exact"/>
              <w:ind w:right="-108"/>
              <w:rPr>
                <w:rFonts w:cs="Times New Roman"/>
                <w:sz w:val="21"/>
                <w:szCs w:val="21"/>
                <w:lang w:val="en-US" w:bidi="th-TH"/>
              </w:rPr>
            </w:pPr>
            <w:r w:rsidRPr="008D1B38">
              <w:rPr>
                <w:rFonts w:cs="Times New Roman"/>
                <w:sz w:val="21"/>
                <w:szCs w:val="21"/>
                <w:lang w:val="en-US" w:bidi="th-TH"/>
              </w:rPr>
              <w:t>6,92</w:t>
            </w:r>
            <w:r w:rsidR="008D1B38" w:rsidRPr="008D1B38">
              <w:rPr>
                <w:rFonts w:cs="Times New Roman"/>
                <w:sz w:val="21"/>
                <w:szCs w:val="21"/>
                <w:lang w:val="en-US" w:bidi="th-TH"/>
              </w:rPr>
              <w:t>8</w:t>
            </w:r>
          </w:p>
        </w:tc>
      </w:tr>
      <w:tr w:rsidR="007C28BF" w:rsidRPr="0017790F" w14:paraId="04B1C63A" w14:textId="77777777" w:rsidTr="00200F59">
        <w:tc>
          <w:tcPr>
            <w:tcW w:w="6210" w:type="dxa"/>
          </w:tcPr>
          <w:p w14:paraId="054CB595" w14:textId="27C1D082" w:rsidR="007C28BF" w:rsidRPr="0017790F" w:rsidRDefault="007C28BF" w:rsidP="007C28BF">
            <w:pPr>
              <w:spacing w:line="240" w:lineRule="exact"/>
              <w:ind w:right="-19" w:firstLine="342"/>
              <w:rPr>
                <w:rFonts w:cs="Times New Roman"/>
                <w:sz w:val="21"/>
                <w:szCs w:val="21"/>
              </w:rPr>
            </w:pPr>
            <w:r w:rsidRPr="0017790F">
              <w:rPr>
                <w:rFonts w:cs="Times New Roman"/>
                <w:sz w:val="21"/>
                <w:szCs w:val="21"/>
                <w:lang w:val="en-US" w:bidi="th-TH"/>
              </w:rPr>
              <w:t xml:space="preserve">The KE Group Company </w:t>
            </w:r>
            <w:r w:rsidRPr="003305CF" w:rsidDel="009B7E5C">
              <w:rPr>
                <w:rFonts w:cs="Times New Roman"/>
                <w:sz w:val="21"/>
                <w:szCs w:val="21"/>
                <w:lang w:val="en-US" w:bidi="th-TH"/>
              </w:rPr>
              <w:t>Limited</w:t>
            </w:r>
          </w:p>
        </w:tc>
        <w:tc>
          <w:tcPr>
            <w:tcW w:w="1350" w:type="dxa"/>
          </w:tcPr>
          <w:p w14:paraId="6ADEB9B1" w14:textId="5168DDB9" w:rsidR="007C28BF" w:rsidRPr="003305CF" w:rsidRDefault="007C28BF" w:rsidP="007C28BF">
            <w:pPr>
              <w:tabs>
                <w:tab w:val="decimal" w:pos="1059"/>
              </w:tabs>
              <w:spacing w:line="240" w:lineRule="exact"/>
              <w:ind w:right="-108"/>
              <w:rPr>
                <w:rFonts w:cs="Times New Roman"/>
                <w:sz w:val="21"/>
                <w:szCs w:val="21"/>
                <w:lang w:val="en-US" w:bidi="th-TH"/>
              </w:rPr>
            </w:pPr>
            <w:r w:rsidDel="000835E5">
              <w:rPr>
                <w:rFonts w:cs="Times New Roman"/>
                <w:sz w:val="21"/>
                <w:szCs w:val="21"/>
                <w:lang w:val="en-US" w:bidi="th-TH"/>
              </w:rPr>
              <w:t>-</w:t>
            </w:r>
          </w:p>
        </w:tc>
        <w:tc>
          <w:tcPr>
            <w:tcW w:w="270" w:type="dxa"/>
          </w:tcPr>
          <w:p w14:paraId="7D86ADB6" w14:textId="77777777" w:rsidR="007C28BF" w:rsidRPr="0017790F" w:rsidRDefault="007C28BF" w:rsidP="007C28BF">
            <w:pPr>
              <w:tabs>
                <w:tab w:val="decimal" w:pos="1059"/>
                <w:tab w:val="decimal" w:pos="1872"/>
              </w:tabs>
              <w:spacing w:line="240" w:lineRule="exact"/>
              <w:ind w:right="-108"/>
              <w:rPr>
                <w:rFonts w:eastAsia="Cordia New" w:cs="Times New Roman"/>
                <w:sz w:val="21"/>
                <w:szCs w:val="21"/>
              </w:rPr>
            </w:pPr>
          </w:p>
        </w:tc>
        <w:tc>
          <w:tcPr>
            <w:tcW w:w="1350" w:type="dxa"/>
          </w:tcPr>
          <w:p w14:paraId="32C32D68" w14:textId="38086AF0" w:rsidR="007C28BF" w:rsidRPr="00AF1A95" w:rsidRDefault="007C28BF" w:rsidP="007C28BF">
            <w:pPr>
              <w:tabs>
                <w:tab w:val="decimal" w:pos="1059"/>
              </w:tabs>
              <w:spacing w:line="240" w:lineRule="exact"/>
              <w:ind w:right="-108"/>
              <w:rPr>
                <w:rFonts w:cs="Times New Roman"/>
                <w:sz w:val="21"/>
                <w:szCs w:val="21"/>
                <w:lang w:val="en-US" w:bidi="th-TH"/>
              </w:rPr>
            </w:pPr>
            <w:r w:rsidRPr="008D1B38">
              <w:rPr>
                <w:rFonts w:cs="Times New Roman"/>
                <w:sz w:val="21"/>
                <w:szCs w:val="21"/>
                <w:lang w:val="en-US" w:bidi="th-TH"/>
              </w:rPr>
              <w:t>152</w:t>
            </w:r>
          </w:p>
        </w:tc>
      </w:tr>
      <w:tr w:rsidR="007C28BF" w:rsidRPr="0017790F" w14:paraId="3BA4B561" w14:textId="77777777" w:rsidTr="00AF1A95">
        <w:tc>
          <w:tcPr>
            <w:tcW w:w="6210" w:type="dxa"/>
          </w:tcPr>
          <w:p w14:paraId="777DE96F" w14:textId="35FB4910" w:rsidR="007C28BF" w:rsidRPr="0017790F" w:rsidRDefault="007C28BF" w:rsidP="007C28BF">
            <w:pPr>
              <w:spacing w:line="240" w:lineRule="exact"/>
              <w:ind w:right="-19" w:firstLine="342"/>
              <w:rPr>
                <w:rFonts w:cs="Times New Roman"/>
                <w:sz w:val="21"/>
                <w:szCs w:val="21"/>
              </w:rPr>
            </w:pPr>
            <w:r w:rsidRPr="0017790F">
              <w:rPr>
                <w:rFonts w:cs="Times New Roman"/>
                <w:sz w:val="21"/>
                <w:szCs w:val="21"/>
              </w:rPr>
              <w:t>Other related parties</w:t>
            </w:r>
          </w:p>
        </w:tc>
        <w:tc>
          <w:tcPr>
            <w:tcW w:w="1350" w:type="dxa"/>
            <w:tcBorders>
              <w:bottom w:val="single" w:sz="4" w:space="0" w:color="auto"/>
            </w:tcBorders>
          </w:tcPr>
          <w:p w14:paraId="34714E45" w14:textId="042EB66B" w:rsidR="007C28BF" w:rsidRPr="0017790F" w:rsidRDefault="008D1B38"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3</w:t>
            </w:r>
          </w:p>
        </w:tc>
        <w:tc>
          <w:tcPr>
            <w:tcW w:w="270" w:type="dxa"/>
          </w:tcPr>
          <w:p w14:paraId="79D48C26" w14:textId="77777777" w:rsidR="007C28BF" w:rsidRPr="0017790F" w:rsidRDefault="007C28BF" w:rsidP="007C28BF">
            <w:pPr>
              <w:tabs>
                <w:tab w:val="decimal" w:pos="1059"/>
                <w:tab w:val="decimal" w:pos="1872"/>
              </w:tabs>
              <w:spacing w:line="240" w:lineRule="exact"/>
              <w:ind w:right="-108"/>
              <w:rPr>
                <w:rFonts w:cs="Times New Roman"/>
                <w:sz w:val="21"/>
                <w:szCs w:val="21"/>
                <w:lang w:val="en-US"/>
              </w:rPr>
            </w:pPr>
          </w:p>
        </w:tc>
        <w:tc>
          <w:tcPr>
            <w:tcW w:w="1350" w:type="dxa"/>
            <w:tcBorders>
              <w:bottom w:val="single" w:sz="4" w:space="0" w:color="auto"/>
            </w:tcBorders>
          </w:tcPr>
          <w:p w14:paraId="6A117AE6" w14:textId="4912A7C5" w:rsidR="007C28BF" w:rsidRPr="008D1B38" w:rsidRDefault="007C28BF" w:rsidP="007C28BF">
            <w:pPr>
              <w:tabs>
                <w:tab w:val="decimal" w:pos="1059"/>
              </w:tabs>
              <w:spacing w:line="240" w:lineRule="exact"/>
              <w:ind w:right="-108"/>
              <w:rPr>
                <w:rFonts w:cs="Times New Roman"/>
                <w:sz w:val="21"/>
                <w:szCs w:val="21"/>
                <w:lang w:val="en-US" w:bidi="th-TH"/>
              </w:rPr>
            </w:pPr>
            <w:r w:rsidRPr="008D1B38">
              <w:rPr>
                <w:rFonts w:cs="Times New Roman"/>
                <w:sz w:val="21"/>
                <w:szCs w:val="21"/>
                <w:lang w:val="en-US" w:bidi="th-TH"/>
              </w:rPr>
              <w:t>373</w:t>
            </w:r>
          </w:p>
        </w:tc>
      </w:tr>
      <w:tr w:rsidR="007C28BF" w:rsidRPr="0017790F" w14:paraId="104A1F0F" w14:textId="77777777" w:rsidTr="00AF1A95">
        <w:tc>
          <w:tcPr>
            <w:tcW w:w="6210" w:type="dxa"/>
          </w:tcPr>
          <w:p w14:paraId="38CF0C53" w14:textId="6BBB0455" w:rsidR="007C28BF" w:rsidRPr="0017790F" w:rsidRDefault="007C28BF" w:rsidP="007C28BF">
            <w:pPr>
              <w:spacing w:line="240" w:lineRule="exact"/>
              <w:ind w:right="-19" w:firstLine="342"/>
              <w:rPr>
                <w:rFonts w:cs="Times New Roman"/>
                <w:sz w:val="21"/>
                <w:szCs w:val="21"/>
                <w:lang w:val="en-US" w:bidi="th-TH"/>
              </w:rPr>
            </w:pPr>
            <w:r w:rsidRPr="0017790F">
              <w:rPr>
                <w:rFonts w:eastAsia="Cordia New" w:cs="Times New Roman"/>
                <w:b/>
                <w:bCs/>
                <w:sz w:val="21"/>
                <w:szCs w:val="21"/>
              </w:rPr>
              <w:t>Total</w:t>
            </w:r>
          </w:p>
        </w:tc>
        <w:tc>
          <w:tcPr>
            <w:tcW w:w="1350" w:type="dxa"/>
            <w:tcBorders>
              <w:top w:val="single" w:sz="4" w:space="0" w:color="auto"/>
              <w:bottom w:val="double" w:sz="4" w:space="0" w:color="auto"/>
            </w:tcBorders>
          </w:tcPr>
          <w:p w14:paraId="7A18ADEE" w14:textId="00A233EF" w:rsidR="007C28BF" w:rsidRPr="0017790F" w:rsidRDefault="008D1B38" w:rsidP="007C28BF">
            <w:pPr>
              <w:tabs>
                <w:tab w:val="decimal" w:pos="1059"/>
              </w:tabs>
              <w:spacing w:line="240" w:lineRule="exact"/>
              <w:ind w:right="-108"/>
              <w:rPr>
                <w:rFonts w:cs="Times New Roman"/>
                <w:sz w:val="21"/>
                <w:szCs w:val="21"/>
                <w:lang w:val="en-US" w:bidi="th-TH"/>
              </w:rPr>
            </w:pPr>
            <w:r>
              <w:rPr>
                <w:rFonts w:cs="Times New Roman"/>
                <w:b/>
                <w:bCs/>
                <w:sz w:val="21"/>
                <w:szCs w:val="21"/>
                <w:lang w:val="en-US" w:bidi="th-TH"/>
              </w:rPr>
              <w:t>7,045</w:t>
            </w:r>
          </w:p>
        </w:tc>
        <w:tc>
          <w:tcPr>
            <w:tcW w:w="270" w:type="dxa"/>
          </w:tcPr>
          <w:p w14:paraId="1FD5853D" w14:textId="77777777" w:rsidR="007C28BF" w:rsidRPr="0017790F" w:rsidRDefault="007C28BF" w:rsidP="007C28BF">
            <w:pPr>
              <w:tabs>
                <w:tab w:val="decimal" w:pos="1059"/>
                <w:tab w:val="decimal" w:pos="1872"/>
              </w:tabs>
              <w:spacing w:line="240" w:lineRule="exact"/>
              <w:ind w:right="-108"/>
              <w:rPr>
                <w:rFonts w:cs="Times New Roman"/>
                <w:sz w:val="21"/>
                <w:szCs w:val="21"/>
                <w:lang w:val="en-US"/>
              </w:rPr>
            </w:pPr>
          </w:p>
        </w:tc>
        <w:tc>
          <w:tcPr>
            <w:tcW w:w="1350" w:type="dxa"/>
            <w:tcBorders>
              <w:top w:val="single" w:sz="4" w:space="0" w:color="auto"/>
              <w:bottom w:val="double" w:sz="4" w:space="0" w:color="auto"/>
            </w:tcBorders>
          </w:tcPr>
          <w:p w14:paraId="5D653FB6" w14:textId="798B2F13" w:rsidR="007C28BF" w:rsidRPr="00AF1A95" w:rsidRDefault="007C28BF" w:rsidP="007C28BF">
            <w:pPr>
              <w:tabs>
                <w:tab w:val="decimal" w:pos="1059"/>
              </w:tabs>
              <w:spacing w:line="240" w:lineRule="exact"/>
              <w:ind w:right="-108"/>
              <w:rPr>
                <w:rFonts w:cs="Times New Roman"/>
                <w:b/>
                <w:bCs/>
                <w:sz w:val="21"/>
                <w:szCs w:val="21"/>
                <w:lang w:val="en-US" w:bidi="th-TH"/>
              </w:rPr>
            </w:pPr>
            <w:r w:rsidRPr="008D1B38">
              <w:rPr>
                <w:rFonts w:cs="Times New Roman"/>
                <w:b/>
                <w:bCs/>
                <w:sz w:val="21"/>
                <w:szCs w:val="21"/>
                <w:lang w:val="en-US" w:bidi="th-TH"/>
              </w:rPr>
              <w:t>7,453</w:t>
            </w:r>
          </w:p>
        </w:tc>
      </w:tr>
      <w:tr w:rsidR="007C28BF" w:rsidRPr="0017790F" w14:paraId="115E9FBD" w14:textId="77777777" w:rsidTr="00AF1A95">
        <w:tc>
          <w:tcPr>
            <w:tcW w:w="6210" w:type="dxa"/>
          </w:tcPr>
          <w:p w14:paraId="0696322F" w14:textId="6B99F611" w:rsidR="007C28BF" w:rsidRPr="0017790F" w:rsidRDefault="007C28BF" w:rsidP="007C28BF">
            <w:pPr>
              <w:spacing w:line="240" w:lineRule="exact"/>
              <w:ind w:left="342"/>
              <w:rPr>
                <w:rFonts w:eastAsia="Cordia New" w:cs="Times New Roman"/>
                <w:b/>
                <w:bCs/>
                <w:sz w:val="21"/>
                <w:szCs w:val="21"/>
              </w:rPr>
            </w:pPr>
          </w:p>
        </w:tc>
        <w:tc>
          <w:tcPr>
            <w:tcW w:w="1350" w:type="dxa"/>
            <w:tcBorders>
              <w:top w:val="double" w:sz="4" w:space="0" w:color="auto"/>
            </w:tcBorders>
          </w:tcPr>
          <w:p w14:paraId="4B0FDD3C" w14:textId="0C81E849"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3AA72E6C"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Borders>
              <w:top w:val="double" w:sz="4" w:space="0" w:color="auto"/>
            </w:tcBorders>
          </w:tcPr>
          <w:p w14:paraId="3AACC717" w14:textId="458D7AF7" w:rsidR="007C28BF" w:rsidRPr="0017790F" w:rsidRDefault="007C28BF" w:rsidP="007C28BF">
            <w:pPr>
              <w:tabs>
                <w:tab w:val="decimal" w:pos="1059"/>
              </w:tabs>
              <w:spacing w:line="240" w:lineRule="exact"/>
              <w:ind w:right="-108"/>
              <w:rPr>
                <w:rFonts w:cs="Times New Roman"/>
                <w:b/>
                <w:bCs/>
                <w:sz w:val="21"/>
                <w:szCs w:val="21"/>
                <w:lang w:val="en-US" w:bidi="th-TH"/>
              </w:rPr>
            </w:pPr>
          </w:p>
        </w:tc>
      </w:tr>
      <w:tr w:rsidR="007C28BF" w:rsidRPr="0017790F" w14:paraId="0AC2DB86" w14:textId="77777777" w:rsidTr="00AF1A95">
        <w:tc>
          <w:tcPr>
            <w:tcW w:w="6210" w:type="dxa"/>
          </w:tcPr>
          <w:p w14:paraId="7622DC17" w14:textId="0F3B75DC" w:rsidR="007C28BF" w:rsidRPr="0017790F" w:rsidRDefault="007C28BF" w:rsidP="00AF1A95">
            <w:pPr>
              <w:tabs>
                <w:tab w:val="left" w:pos="388"/>
              </w:tabs>
              <w:spacing w:line="240" w:lineRule="exact"/>
              <w:rPr>
                <w:rFonts w:cs="Times New Roman"/>
                <w:sz w:val="21"/>
                <w:szCs w:val="21"/>
              </w:rPr>
            </w:pPr>
            <w:r w:rsidRPr="0017790F">
              <w:rPr>
                <w:rFonts w:cs="Times New Roman"/>
                <w:sz w:val="21"/>
                <w:szCs w:val="21"/>
              </w:rPr>
              <w:t>Administrative expenses</w:t>
            </w:r>
          </w:p>
        </w:tc>
        <w:tc>
          <w:tcPr>
            <w:tcW w:w="1350" w:type="dxa"/>
          </w:tcPr>
          <w:p w14:paraId="326254AB" w14:textId="779040A7" w:rsidR="007C28BF" w:rsidRPr="0017790F" w:rsidRDefault="007C28BF" w:rsidP="007C28BF">
            <w:pPr>
              <w:tabs>
                <w:tab w:val="decimal" w:pos="1059"/>
              </w:tabs>
              <w:spacing w:line="240" w:lineRule="exact"/>
              <w:ind w:right="-108"/>
              <w:rPr>
                <w:rFonts w:cs="Cordia New"/>
                <w:b/>
                <w:bCs/>
                <w:sz w:val="21"/>
                <w:szCs w:val="21"/>
                <w:cs/>
                <w:lang w:val="en-US" w:bidi="th-TH"/>
              </w:rPr>
            </w:pPr>
          </w:p>
        </w:tc>
        <w:tc>
          <w:tcPr>
            <w:tcW w:w="270" w:type="dxa"/>
          </w:tcPr>
          <w:p w14:paraId="0156F6C5"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0045A475" w14:textId="28B9DD95" w:rsidR="007C28BF" w:rsidRPr="0017790F" w:rsidRDefault="007C28BF" w:rsidP="007C28BF">
            <w:pPr>
              <w:tabs>
                <w:tab w:val="decimal" w:pos="1059"/>
              </w:tabs>
              <w:spacing w:line="240" w:lineRule="auto"/>
              <w:ind w:right="-108"/>
              <w:rPr>
                <w:rFonts w:cs="Times New Roman"/>
                <w:b/>
                <w:bCs/>
                <w:sz w:val="21"/>
                <w:szCs w:val="21"/>
                <w:lang w:val="en-US" w:bidi="th-TH"/>
              </w:rPr>
            </w:pPr>
          </w:p>
        </w:tc>
      </w:tr>
      <w:tr w:rsidR="007C28BF" w:rsidRPr="0017790F" w14:paraId="34D3F452" w14:textId="77777777" w:rsidTr="00A10EA2">
        <w:trPr>
          <w:trHeight w:hRule="exact" w:val="216"/>
        </w:trPr>
        <w:tc>
          <w:tcPr>
            <w:tcW w:w="6210" w:type="dxa"/>
          </w:tcPr>
          <w:p w14:paraId="1236B1AA" w14:textId="5FB33BDB" w:rsidR="007C28BF" w:rsidRPr="0017790F" w:rsidRDefault="007C28BF" w:rsidP="00AF1A95">
            <w:pPr>
              <w:spacing w:line="240" w:lineRule="exact"/>
              <w:ind w:right="-19" w:firstLine="342"/>
              <w:rPr>
                <w:rFonts w:eastAsia="Cordia New" w:cs="Times New Roman"/>
                <w:b/>
                <w:bCs/>
                <w:sz w:val="21"/>
                <w:szCs w:val="21"/>
              </w:rPr>
            </w:pPr>
            <w:r w:rsidRPr="003305CF">
              <w:rPr>
                <w:rFonts w:cs="Times New Roman"/>
                <w:sz w:val="21"/>
                <w:szCs w:val="21"/>
                <w:lang w:val="en-US" w:bidi="th-TH"/>
              </w:rPr>
              <w:t>ALLY CPM Company Limited</w:t>
            </w:r>
          </w:p>
        </w:tc>
        <w:tc>
          <w:tcPr>
            <w:tcW w:w="1350" w:type="dxa"/>
          </w:tcPr>
          <w:p w14:paraId="574A93EF" w14:textId="633B9D95" w:rsidR="007C28BF" w:rsidRPr="00AF1A95" w:rsidRDefault="008D1B38" w:rsidP="007C28BF">
            <w:pPr>
              <w:tabs>
                <w:tab w:val="decimal" w:pos="1059"/>
              </w:tabs>
              <w:spacing w:line="240" w:lineRule="exact"/>
              <w:ind w:right="-108"/>
              <w:rPr>
                <w:rFonts w:cs="Times New Roman"/>
                <w:sz w:val="21"/>
                <w:szCs w:val="21"/>
                <w:lang w:val="en-US" w:bidi="th-TH"/>
              </w:rPr>
            </w:pPr>
            <w:r w:rsidRPr="00AF1A95">
              <w:rPr>
                <w:rFonts w:cs="Times New Roman"/>
                <w:sz w:val="21"/>
                <w:szCs w:val="21"/>
                <w:lang w:val="en-US" w:bidi="th-TH"/>
              </w:rPr>
              <w:t>872</w:t>
            </w:r>
          </w:p>
        </w:tc>
        <w:tc>
          <w:tcPr>
            <w:tcW w:w="270" w:type="dxa"/>
          </w:tcPr>
          <w:p w14:paraId="631A151C"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7AA8B27A" w14:textId="320CD3E6" w:rsidR="007C28BF" w:rsidRPr="00AF1A95" w:rsidRDefault="008D1B38" w:rsidP="00AF1A95">
            <w:pPr>
              <w:tabs>
                <w:tab w:val="decimal" w:pos="1059"/>
              </w:tabs>
              <w:spacing w:line="240" w:lineRule="exact"/>
              <w:ind w:right="-108"/>
              <w:rPr>
                <w:rFonts w:cs="Times New Roman"/>
                <w:sz w:val="21"/>
                <w:szCs w:val="21"/>
                <w:lang w:val="en-US" w:bidi="th-TH"/>
              </w:rPr>
            </w:pPr>
            <w:r w:rsidRPr="00AF1A95">
              <w:rPr>
                <w:rFonts w:cs="Times New Roman"/>
                <w:sz w:val="21"/>
                <w:szCs w:val="21"/>
                <w:lang w:val="en-US" w:bidi="th-TH"/>
              </w:rPr>
              <w:t>429</w:t>
            </w:r>
          </w:p>
        </w:tc>
      </w:tr>
      <w:tr w:rsidR="007C28BF" w:rsidRPr="0017790F" w14:paraId="2B6C99FB" w14:textId="77777777" w:rsidTr="00A10EA2">
        <w:trPr>
          <w:trHeight w:hRule="exact" w:val="216"/>
        </w:trPr>
        <w:tc>
          <w:tcPr>
            <w:tcW w:w="6210" w:type="dxa"/>
          </w:tcPr>
          <w:p w14:paraId="6F7FB6E7" w14:textId="7A0C3080" w:rsidR="007C28BF" w:rsidRPr="003305CF" w:rsidRDefault="007C28BF" w:rsidP="007C28BF">
            <w:pPr>
              <w:spacing w:line="240" w:lineRule="exact"/>
              <w:ind w:right="-19" w:firstLine="342"/>
              <w:rPr>
                <w:rFonts w:cs="Times New Roman"/>
                <w:sz w:val="21"/>
                <w:szCs w:val="21"/>
                <w:lang w:val="en-US" w:bidi="th-TH"/>
              </w:rPr>
            </w:pPr>
            <w:r w:rsidRPr="0017790F">
              <w:rPr>
                <w:rFonts w:cs="Times New Roman"/>
                <w:sz w:val="21"/>
                <w:szCs w:val="21"/>
                <w:lang w:val="en-US" w:bidi="th-TH"/>
              </w:rPr>
              <w:t xml:space="preserve">The KE Group Company </w:t>
            </w:r>
            <w:r w:rsidRPr="003305CF" w:rsidDel="009B7E5C">
              <w:rPr>
                <w:rFonts w:cs="Times New Roman"/>
                <w:sz w:val="21"/>
                <w:szCs w:val="21"/>
                <w:lang w:val="en-US" w:bidi="th-TH"/>
              </w:rPr>
              <w:t>Limited</w:t>
            </w:r>
          </w:p>
        </w:tc>
        <w:tc>
          <w:tcPr>
            <w:tcW w:w="1350" w:type="dxa"/>
          </w:tcPr>
          <w:p w14:paraId="1198A0C6" w14:textId="40AD8693" w:rsidR="007C28BF" w:rsidRPr="00AF1A95" w:rsidRDefault="007C28BF" w:rsidP="007C28BF">
            <w:pPr>
              <w:tabs>
                <w:tab w:val="decimal" w:pos="1059"/>
              </w:tabs>
              <w:spacing w:line="240" w:lineRule="exact"/>
              <w:ind w:right="-108"/>
              <w:rPr>
                <w:rFonts w:cs="Times New Roman"/>
                <w:sz w:val="21"/>
                <w:szCs w:val="21"/>
                <w:lang w:val="en-US" w:bidi="th-TH"/>
              </w:rPr>
            </w:pPr>
            <w:r w:rsidDel="000835E5">
              <w:rPr>
                <w:rFonts w:cs="Times New Roman"/>
                <w:sz w:val="21"/>
                <w:szCs w:val="21"/>
                <w:lang w:val="en-US" w:bidi="th-TH"/>
              </w:rPr>
              <w:t>-</w:t>
            </w:r>
          </w:p>
        </w:tc>
        <w:tc>
          <w:tcPr>
            <w:tcW w:w="270" w:type="dxa"/>
          </w:tcPr>
          <w:p w14:paraId="275C924A"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2564E9DD" w14:textId="040EBB48" w:rsidR="007C28BF" w:rsidRPr="00AF1A95" w:rsidRDefault="008D1B38"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63</w:t>
            </w:r>
          </w:p>
        </w:tc>
      </w:tr>
      <w:tr w:rsidR="007C28BF" w:rsidRPr="0017790F" w14:paraId="157BB38D" w14:textId="77777777" w:rsidTr="00AF1A95">
        <w:tc>
          <w:tcPr>
            <w:tcW w:w="6210" w:type="dxa"/>
          </w:tcPr>
          <w:p w14:paraId="37DFB6A4" w14:textId="44337DB7" w:rsidR="007C28BF" w:rsidRPr="0017790F" w:rsidRDefault="007C28BF" w:rsidP="007C28BF">
            <w:pPr>
              <w:spacing w:line="240" w:lineRule="exact"/>
              <w:ind w:right="-19" w:firstLine="342"/>
              <w:rPr>
                <w:rFonts w:cs="Times New Roman"/>
                <w:sz w:val="21"/>
                <w:szCs w:val="21"/>
                <w:lang w:val="en-US" w:bidi="th-TH"/>
              </w:rPr>
            </w:pPr>
            <w:r w:rsidRPr="0017790F">
              <w:rPr>
                <w:rFonts w:cs="Times New Roman"/>
                <w:sz w:val="21"/>
                <w:szCs w:val="21"/>
              </w:rPr>
              <w:t>Other related parties</w:t>
            </w:r>
          </w:p>
        </w:tc>
        <w:tc>
          <w:tcPr>
            <w:tcW w:w="1350" w:type="dxa"/>
            <w:tcBorders>
              <w:bottom w:val="single" w:sz="4" w:space="0" w:color="auto"/>
            </w:tcBorders>
          </w:tcPr>
          <w:p w14:paraId="1C6E8221" w14:textId="066AB70A" w:rsidR="007C28BF" w:rsidRPr="0017790F" w:rsidRDefault="007C28BF" w:rsidP="007C28BF">
            <w:pPr>
              <w:tabs>
                <w:tab w:val="decimal" w:pos="1059"/>
              </w:tabs>
              <w:spacing w:line="240" w:lineRule="exact"/>
              <w:ind w:right="-108"/>
              <w:rPr>
                <w:rFonts w:cs="Times New Roman"/>
                <w:sz w:val="21"/>
                <w:szCs w:val="21"/>
                <w:lang w:val="en-US" w:bidi="th-TH"/>
              </w:rPr>
            </w:pPr>
            <w:r w:rsidDel="009B7E5C">
              <w:rPr>
                <w:rFonts w:cs="Times New Roman"/>
                <w:sz w:val="21"/>
                <w:szCs w:val="21"/>
                <w:lang w:val="en-US" w:bidi="th-TH"/>
              </w:rPr>
              <w:t>-</w:t>
            </w:r>
          </w:p>
        </w:tc>
        <w:tc>
          <w:tcPr>
            <w:tcW w:w="270" w:type="dxa"/>
          </w:tcPr>
          <w:p w14:paraId="5682E994"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Borders>
              <w:bottom w:val="single" w:sz="4" w:space="0" w:color="auto"/>
            </w:tcBorders>
          </w:tcPr>
          <w:p w14:paraId="7747B871" w14:textId="698A58FE" w:rsidR="007C28BF" w:rsidRPr="0017790F" w:rsidRDefault="008D1B38" w:rsidP="007C28BF">
            <w:pPr>
              <w:tabs>
                <w:tab w:val="decimal" w:pos="1059"/>
              </w:tabs>
              <w:spacing w:line="240" w:lineRule="exact"/>
              <w:ind w:right="-108"/>
              <w:rPr>
                <w:rFonts w:cs="Times New Roman"/>
                <w:sz w:val="21"/>
                <w:szCs w:val="21"/>
                <w:lang w:val="en-US" w:bidi="th-TH"/>
              </w:rPr>
            </w:pPr>
            <w:r>
              <w:rPr>
                <w:rFonts w:cs="Times New Roman"/>
                <w:sz w:val="21"/>
                <w:szCs w:val="21"/>
                <w:lang w:val="en-US" w:bidi="th-TH"/>
              </w:rPr>
              <w:t>223</w:t>
            </w:r>
          </w:p>
        </w:tc>
      </w:tr>
      <w:tr w:rsidR="007C28BF" w:rsidRPr="0017790F" w14:paraId="24ECE68D" w14:textId="77777777" w:rsidTr="008C3EB1">
        <w:tc>
          <w:tcPr>
            <w:tcW w:w="6210" w:type="dxa"/>
          </w:tcPr>
          <w:p w14:paraId="6B39513E" w14:textId="7B84FD15" w:rsidR="007C28BF" w:rsidRPr="0017790F" w:rsidRDefault="007C28BF" w:rsidP="007C28BF">
            <w:pPr>
              <w:spacing w:line="240" w:lineRule="exact"/>
              <w:ind w:right="-19" w:firstLine="342"/>
              <w:rPr>
                <w:sz w:val="21"/>
                <w:szCs w:val="21"/>
              </w:rPr>
            </w:pPr>
            <w:r w:rsidRPr="0017790F">
              <w:rPr>
                <w:rFonts w:eastAsia="Cordia New" w:cs="Times New Roman"/>
                <w:b/>
                <w:bCs/>
                <w:sz w:val="21"/>
                <w:szCs w:val="21"/>
              </w:rPr>
              <w:t>Total</w:t>
            </w:r>
          </w:p>
        </w:tc>
        <w:tc>
          <w:tcPr>
            <w:tcW w:w="1350" w:type="dxa"/>
            <w:tcBorders>
              <w:bottom w:val="single" w:sz="4" w:space="0" w:color="auto"/>
            </w:tcBorders>
          </w:tcPr>
          <w:p w14:paraId="10EEA047" w14:textId="37EE15A7" w:rsidR="007C28BF" w:rsidRPr="00AF1A95" w:rsidRDefault="008D1B38" w:rsidP="007C28BF">
            <w:pPr>
              <w:tabs>
                <w:tab w:val="decimal" w:pos="1059"/>
              </w:tabs>
              <w:spacing w:line="240" w:lineRule="exact"/>
              <w:ind w:right="-108"/>
              <w:rPr>
                <w:rFonts w:cs="Times New Roman"/>
                <w:b/>
                <w:bCs/>
                <w:sz w:val="21"/>
                <w:szCs w:val="21"/>
                <w:lang w:val="en-US" w:bidi="th-TH"/>
              </w:rPr>
            </w:pPr>
            <w:r w:rsidRPr="008D1B38">
              <w:rPr>
                <w:rFonts w:cs="Times New Roman"/>
                <w:b/>
                <w:bCs/>
                <w:sz w:val="21"/>
                <w:szCs w:val="21"/>
                <w:lang w:val="en-US" w:bidi="th-TH"/>
              </w:rPr>
              <w:t>872</w:t>
            </w:r>
          </w:p>
        </w:tc>
        <w:tc>
          <w:tcPr>
            <w:tcW w:w="270" w:type="dxa"/>
          </w:tcPr>
          <w:p w14:paraId="2D8774DF" w14:textId="3596C62D"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Borders>
              <w:bottom w:val="single" w:sz="4" w:space="0" w:color="auto"/>
            </w:tcBorders>
          </w:tcPr>
          <w:p w14:paraId="409B67E1" w14:textId="6DA9D6E7" w:rsidR="007C28BF" w:rsidRPr="00AF1A95" w:rsidRDefault="007C28BF" w:rsidP="007C28BF">
            <w:pPr>
              <w:tabs>
                <w:tab w:val="decimal" w:pos="1059"/>
              </w:tabs>
              <w:spacing w:line="240" w:lineRule="exact"/>
              <w:ind w:right="-108"/>
              <w:rPr>
                <w:rFonts w:cs="Times New Roman"/>
                <w:b/>
                <w:bCs/>
                <w:sz w:val="21"/>
                <w:szCs w:val="21"/>
                <w:lang w:val="en-US" w:bidi="th-TH"/>
              </w:rPr>
            </w:pPr>
            <w:r w:rsidRPr="008D1B38">
              <w:rPr>
                <w:rFonts w:cs="Times New Roman"/>
                <w:b/>
                <w:bCs/>
                <w:sz w:val="21"/>
                <w:szCs w:val="21"/>
                <w:lang w:val="en-US" w:bidi="th-TH"/>
              </w:rPr>
              <w:t>715</w:t>
            </w:r>
          </w:p>
        </w:tc>
      </w:tr>
      <w:tr w:rsidR="007C28BF" w:rsidRPr="0017790F" w14:paraId="438C63CA" w14:textId="77777777" w:rsidTr="00AF1A95">
        <w:tc>
          <w:tcPr>
            <w:tcW w:w="6210" w:type="dxa"/>
          </w:tcPr>
          <w:p w14:paraId="349EC55F" w14:textId="27A643FF" w:rsidR="007C28BF" w:rsidRPr="0017790F" w:rsidRDefault="007C28BF" w:rsidP="007C28BF">
            <w:pPr>
              <w:spacing w:line="240" w:lineRule="exact"/>
              <w:ind w:right="-19" w:firstLine="342"/>
              <w:rPr>
                <w:sz w:val="21"/>
                <w:szCs w:val="21"/>
              </w:rPr>
            </w:pPr>
          </w:p>
        </w:tc>
        <w:tc>
          <w:tcPr>
            <w:tcW w:w="1350" w:type="dxa"/>
            <w:tcBorders>
              <w:top w:val="double" w:sz="4" w:space="0" w:color="auto"/>
            </w:tcBorders>
          </w:tcPr>
          <w:p w14:paraId="4A068B07" w14:textId="308B4CA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78106A40"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Borders>
              <w:top w:val="double" w:sz="4" w:space="0" w:color="auto"/>
            </w:tcBorders>
          </w:tcPr>
          <w:p w14:paraId="28C909DE" w14:textId="3E3BC8CE" w:rsidR="007C28BF" w:rsidRPr="0017790F" w:rsidRDefault="007C28BF" w:rsidP="007C28BF">
            <w:pPr>
              <w:tabs>
                <w:tab w:val="decimal" w:pos="1059"/>
              </w:tabs>
              <w:spacing w:line="240" w:lineRule="exact"/>
              <w:ind w:right="-108"/>
              <w:rPr>
                <w:rFonts w:cs="Times New Roman"/>
                <w:b/>
                <w:bCs/>
                <w:sz w:val="21"/>
                <w:szCs w:val="21"/>
                <w:lang w:val="en-US" w:bidi="th-TH"/>
              </w:rPr>
            </w:pPr>
          </w:p>
        </w:tc>
      </w:tr>
      <w:tr w:rsidR="007C28BF" w:rsidRPr="0017790F" w14:paraId="4814BF05" w14:textId="77777777" w:rsidTr="00AF1A95">
        <w:tc>
          <w:tcPr>
            <w:tcW w:w="6210" w:type="dxa"/>
          </w:tcPr>
          <w:p w14:paraId="538D7713" w14:textId="622F85BA" w:rsidR="007C28BF" w:rsidRPr="00AF1A95" w:rsidRDefault="007C28BF" w:rsidP="00AF1A95">
            <w:pPr>
              <w:tabs>
                <w:tab w:val="left" w:pos="388"/>
              </w:tabs>
              <w:spacing w:line="240" w:lineRule="exact"/>
              <w:rPr>
                <w:rFonts w:cs="Times New Roman"/>
                <w:sz w:val="21"/>
                <w:szCs w:val="21"/>
              </w:rPr>
            </w:pPr>
            <w:r w:rsidRPr="00AF1A95">
              <w:rPr>
                <w:rFonts w:cs="Times New Roman"/>
                <w:sz w:val="21"/>
                <w:szCs w:val="21"/>
              </w:rPr>
              <w:br w:type="page"/>
              <w:t>Management fees</w:t>
            </w:r>
          </w:p>
        </w:tc>
        <w:tc>
          <w:tcPr>
            <w:tcW w:w="1350" w:type="dxa"/>
          </w:tcPr>
          <w:p w14:paraId="751DE772" w14:textId="77193E05"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1744EE90"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Pr>
          <w:p w14:paraId="4A80BE63" w14:textId="47F613EE" w:rsidR="007C28BF" w:rsidRPr="0017790F" w:rsidRDefault="007C28BF" w:rsidP="007C28BF">
            <w:pPr>
              <w:tabs>
                <w:tab w:val="decimal" w:pos="1059"/>
              </w:tabs>
              <w:spacing w:line="240" w:lineRule="auto"/>
              <w:ind w:right="-108"/>
              <w:rPr>
                <w:b/>
                <w:bCs/>
                <w:sz w:val="21"/>
                <w:szCs w:val="21"/>
                <w:lang w:val="en-US" w:bidi="th-TH"/>
              </w:rPr>
            </w:pPr>
          </w:p>
        </w:tc>
      </w:tr>
      <w:tr w:rsidR="007C28BF" w:rsidRPr="0017790F" w14:paraId="77267792" w14:textId="77777777" w:rsidTr="00AF1A95">
        <w:trPr>
          <w:trHeight w:hRule="exact" w:val="245"/>
        </w:trPr>
        <w:tc>
          <w:tcPr>
            <w:tcW w:w="6210" w:type="dxa"/>
          </w:tcPr>
          <w:p w14:paraId="5014880A" w14:textId="301B9112" w:rsidR="007C28BF" w:rsidRPr="0017790F" w:rsidRDefault="007C28BF" w:rsidP="00AF1A95">
            <w:pPr>
              <w:spacing w:line="240" w:lineRule="exact"/>
              <w:ind w:right="-19" w:firstLine="342"/>
              <w:rPr>
                <w:rFonts w:cs="Times New Roman"/>
                <w:sz w:val="21"/>
                <w:szCs w:val="21"/>
                <w:lang w:val="en-US" w:bidi="th-TH"/>
              </w:rPr>
            </w:pPr>
            <w:r w:rsidRPr="00AF1A95">
              <w:rPr>
                <w:rFonts w:cs="Times New Roman"/>
                <w:sz w:val="21"/>
                <w:szCs w:val="21"/>
                <w:lang w:val="en-US" w:bidi="th-TH"/>
              </w:rPr>
              <w:t>ALLY REIT Management Company Limited</w:t>
            </w:r>
          </w:p>
        </w:tc>
        <w:tc>
          <w:tcPr>
            <w:tcW w:w="1350" w:type="dxa"/>
            <w:tcBorders>
              <w:bottom w:val="double" w:sz="4" w:space="0" w:color="auto"/>
            </w:tcBorders>
          </w:tcPr>
          <w:p w14:paraId="3EB3D1F5" w14:textId="494FF5A8" w:rsidR="007C28BF" w:rsidRPr="0017790F" w:rsidRDefault="00C30C3C" w:rsidP="007C28BF">
            <w:pPr>
              <w:tabs>
                <w:tab w:val="decimal" w:pos="1059"/>
              </w:tabs>
              <w:spacing w:line="240" w:lineRule="exact"/>
              <w:ind w:right="-108"/>
              <w:rPr>
                <w:rFonts w:cs="Times New Roman"/>
                <w:sz w:val="21"/>
                <w:szCs w:val="21"/>
                <w:lang w:val="en-US" w:bidi="th-TH"/>
              </w:rPr>
            </w:pPr>
            <w:r>
              <w:rPr>
                <w:rFonts w:cs="Times New Roman"/>
                <w:b/>
                <w:bCs/>
                <w:sz w:val="21"/>
                <w:szCs w:val="21"/>
                <w:lang w:val="en-US" w:bidi="th-TH"/>
              </w:rPr>
              <w:t>26,346</w:t>
            </w:r>
          </w:p>
        </w:tc>
        <w:tc>
          <w:tcPr>
            <w:tcW w:w="270" w:type="dxa"/>
          </w:tcPr>
          <w:p w14:paraId="138A742E"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Borders>
              <w:bottom w:val="double" w:sz="4" w:space="0" w:color="auto"/>
            </w:tcBorders>
          </w:tcPr>
          <w:p w14:paraId="4197C9D3" w14:textId="38819BE3" w:rsidR="007C28BF" w:rsidRPr="0017790F" w:rsidRDefault="007C28BF" w:rsidP="007C28BF">
            <w:pPr>
              <w:tabs>
                <w:tab w:val="decimal" w:pos="1059"/>
              </w:tabs>
              <w:spacing w:line="240" w:lineRule="exact"/>
              <w:ind w:right="-108"/>
              <w:rPr>
                <w:rFonts w:cs="Times New Roman"/>
                <w:sz w:val="21"/>
                <w:szCs w:val="21"/>
                <w:lang w:val="en-US" w:bidi="th-TH"/>
              </w:rPr>
            </w:pPr>
            <w:r>
              <w:rPr>
                <w:rFonts w:cs="Times New Roman"/>
                <w:b/>
                <w:bCs/>
                <w:sz w:val="21"/>
                <w:szCs w:val="21"/>
                <w:lang w:val="en-US" w:bidi="th-TH"/>
              </w:rPr>
              <w:t>26,</w:t>
            </w:r>
            <w:r w:rsidR="00C30C3C">
              <w:rPr>
                <w:rFonts w:cs="Times New Roman"/>
                <w:b/>
                <w:bCs/>
                <w:sz w:val="21"/>
                <w:szCs w:val="21"/>
                <w:lang w:val="en-US" w:bidi="th-TH"/>
              </w:rPr>
              <w:t>253</w:t>
            </w:r>
          </w:p>
        </w:tc>
      </w:tr>
      <w:tr w:rsidR="007C28BF" w:rsidRPr="0017790F" w14:paraId="6B7A9BC7" w14:textId="77777777" w:rsidTr="00AF1A95">
        <w:tc>
          <w:tcPr>
            <w:tcW w:w="6210" w:type="dxa"/>
          </w:tcPr>
          <w:p w14:paraId="1BC22461" w14:textId="2C993256" w:rsidR="007C28BF" w:rsidRPr="0017790F" w:rsidRDefault="007C28BF" w:rsidP="007C28BF">
            <w:pPr>
              <w:spacing w:line="240" w:lineRule="exact"/>
              <w:ind w:right="-19" w:firstLine="342"/>
              <w:rPr>
                <w:sz w:val="21"/>
                <w:szCs w:val="21"/>
              </w:rPr>
            </w:pPr>
          </w:p>
        </w:tc>
        <w:tc>
          <w:tcPr>
            <w:tcW w:w="1350" w:type="dxa"/>
          </w:tcPr>
          <w:p w14:paraId="01FA5BA8" w14:textId="0C2CDC12"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7C9AFB44"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Pr>
          <w:p w14:paraId="60A66B98" w14:textId="0AECAF70" w:rsidR="007C28BF" w:rsidRPr="0017790F" w:rsidRDefault="007C28BF" w:rsidP="007C28BF">
            <w:pPr>
              <w:tabs>
                <w:tab w:val="decimal" w:pos="1059"/>
              </w:tabs>
              <w:spacing w:line="240" w:lineRule="exact"/>
              <w:ind w:right="-108"/>
              <w:rPr>
                <w:rFonts w:cs="Times New Roman"/>
                <w:b/>
                <w:bCs/>
                <w:sz w:val="21"/>
                <w:szCs w:val="21"/>
                <w:lang w:val="en-US" w:bidi="th-TH"/>
              </w:rPr>
            </w:pPr>
          </w:p>
        </w:tc>
      </w:tr>
      <w:tr w:rsidR="007C28BF" w:rsidRPr="0017790F" w14:paraId="53FB2EC8" w14:textId="77777777" w:rsidTr="00A10EA2">
        <w:tc>
          <w:tcPr>
            <w:tcW w:w="6210" w:type="dxa"/>
          </w:tcPr>
          <w:p w14:paraId="27DDF2E1" w14:textId="4BC97E09" w:rsidR="007C28BF" w:rsidRPr="0017790F" w:rsidRDefault="007C28BF" w:rsidP="00AF1A95">
            <w:pPr>
              <w:tabs>
                <w:tab w:val="left" w:pos="388"/>
              </w:tabs>
              <w:spacing w:line="240" w:lineRule="exact"/>
              <w:rPr>
                <w:rFonts w:cs="Times New Roman"/>
                <w:sz w:val="21"/>
                <w:szCs w:val="21"/>
              </w:rPr>
            </w:pPr>
            <w:r w:rsidRPr="00AF1A95">
              <w:rPr>
                <w:rFonts w:cs="Times New Roman"/>
                <w:sz w:val="21"/>
                <w:szCs w:val="21"/>
              </w:rPr>
              <w:t>Trustee fees</w:t>
            </w:r>
          </w:p>
        </w:tc>
        <w:tc>
          <w:tcPr>
            <w:tcW w:w="1350" w:type="dxa"/>
          </w:tcPr>
          <w:p w14:paraId="08BB7330" w14:textId="1E6D49B1" w:rsidR="007C28BF" w:rsidRPr="0017790F" w:rsidRDefault="007C28BF" w:rsidP="007C28BF">
            <w:pPr>
              <w:tabs>
                <w:tab w:val="decimal" w:pos="1059"/>
              </w:tabs>
              <w:spacing w:line="240" w:lineRule="exact"/>
              <w:ind w:right="-108"/>
              <w:rPr>
                <w:b/>
                <w:bCs/>
                <w:sz w:val="21"/>
                <w:szCs w:val="21"/>
                <w:lang w:val="en-US" w:bidi="th-TH"/>
              </w:rPr>
            </w:pPr>
          </w:p>
        </w:tc>
        <w:tc>
          <w:tcPr>
            <w:tcW w:w="270" w:type="dxa"/>
          </w:tcPr>
          <w:p w14:paraId="1A3EBCED"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73E28452" w14:textId="327AB77F" w:rsidR="007C28BF" w:rsidRPr="0017790F" w:rsidRDefault="007C28BF" w:rsidP="007C28BF">
            <w:pPr>
              <w:tabs>
                <w:tab w:val="decimal" w:pos="1059"/>
              </w:tabs>
              <w:spacing w:line="240" w:lineRule="exact"/>
              <w:ind w:right="-108"/>
              <w:rPr>
                <w:rFonts w:cs="Times New Roman"/>
                <w:b/>
                <w:bCs/>
                <w:sz w:val="21"/>
                <w:szCs w:val="21"/>
                <w:lang w:val="en-US" w:bidi="th-TH"/>
              </w:rPr>
            </w:pPr>
          </w:p>
        </w:tc>
      </w:tr>
      <w:tr w:rsidR="007C28BF" w:rsidRPr="0017790F" w14:paraId="5607D325" w14:textId="77777777" w:rsidTr="00AF1A95">
        <w:trPr>
          <w:trHeight w:hRule="exact" w:val="245"/>
        </w:trPr>
        <w:tc>
          <w:tcPr>
            <w:tcW w:w="6210" w:type="dxa"/>
          </w:tcPr>
          <w:p w14:paraId="663E8532" w14:textId="35131934" w:rsidR="007C28BF" w:rsidRPr="0017790F" w:rsidRDefault="007C28BF" w:rsidP="00AF1A95">
            <w:pPr>
              <w:spacing w:line="240" w:lineRule="exact"/>
              <w:ind w:right="-19" w:firstLine="342"/>
              <w:rPr>
                <w:sz w:val="21"/>
                <w:szCs w:val="21"/>
              </w:rPr>
            </w:pPr>
            <w:r w:rsidRPr="00AF1A95">
              <w:rPr>
                <w:rFonts w:cs="Times New Roman"/>
                <w:sz w:val="21"/>
                <w:szCs w:val="21"/>
                <w:lang w:val="en-US" w:bidi="th-TH"/>
              </w:rPr>
              <w:t>SCB Asset Management Company Limited</w:t>
            </w:r>
          </w:p>
        </w:tc>
        <w:tc>
          <w:tcPr>
            <w:tcW w:w="1350" w:type="dxa"/>
            <w:tcBorders>
              <w:bottom w:val="double" w:sz="4" w:space="0" w:color="auto"/>
            </w:tcBorders>
          </w:tcPr>
          <w:p w14:paraId="0788C781" w14:textId="79B20ED8" w:rsidR="007C28BF" w:rsidRPr="0017790F" w:rsidRDefault="00C30C3C" w:rsidP="007C28BF">
            <w:pPr>
              <w:tabs>
                <w:tab w:val="decimal" w:pos="1059"/>
              </w:tabs>
              <w:spacing w:line="240" w:lineRule="exact"/>
              <w:ind w:right="-19" w:firstLine="342"/>
              <w:rPr>
                <w:rFonts w:cs="Times New Roman"/>
                <w:sz w:val="21"/>
                <w:szCs w:val="21"/>
                <w:lang w:val="en-US" w:bidi="th-TH"/>
              </w:rPr>
            </w:pPr>
            <w:r>
              <w:rPr>
                <w:rFonts w:cs="Times New Roman"/>
                <w:b/>
                <w:bCs/>
                <w:sz w:val="21"/>
                <w:szCs w:val="21"/>
                <w:lang w:val="en-US" w:bidi="th-TH"/>
              </w:rPr>
              <w:t>6,805</w:t>
            </w:r>
          </w:p>
        </w:tc>
        <w:tc>
          <w:tcPr>
            <w:tcW w:w="270" w:type="dxa"/>
          </w:tcPr>
          <w:p w14:paraId="255A4867" w14:textId="77777777" w:rsidR="007C28BF" w:rsidRPr="0017790F" w:rsidRDefault="007C28BF" w:rsidP="007C28BF">
            <w:pPr>
              <w:tabs>
                <w:tab w:val="decimal" w:pos="1059"/>
              </w:tabs>
              <w:spacing w:line="240" w:lineRule="exact"/>
              <w:ind w:right="-19" w:firstLine="342"/>
              <w:rPr>
                <w:rFonts w:cs="Times New Roman"/>
                <w:sz w:val="21"/>
                <w:szCs w:val="21"/>
                <w:lang w:val="en-US" w:bidi="th-TH"/>
              </w:rPr>
            </w:pPr>
          </w:p>
        </w:tc>
        <w:tc>
          <w:tcPr>
            <w:tcW w:w="1350" w:type="dxa"/>
            <w:tcBorders>
              <w:bottom w:val="double" w:sz="4" w:space="0" w:color="auto"/>
            </w:tcBorders>
          </w:tcPr>
          <w:p w14:paraId="13985529" w14:textId="375EF689" w:rsidR="007C28BF" w:rsidRPr="0017790F" w:rsidRDefault="007C28BF" w:rsidP="007C28BF">
            <w:pPr>
              <w:tabs>
                <w:tab w:val="decimal" w:pos="1059"/>
              </w:tabs>
              <w:spacing w:line="240" w:lineRule="exact"/>
              <w:ind w:right="-108"/>
              <w:rPr>
                <w:rFonts w:cs="Times New Roman"/>
                <w:b/>
                <w:bCs/>
                <w:sz w:val="21"/>
                <w:szCs w:val="21"/>
                <w:lang w:val="en-US" w:bidi="th-TH"/>
              </w:rPr>
            </w:pPr>
            <w:r>
              <w:rPr>
                <w:rFonts w:cs="Times New Roman"/>
                <w:b/>
                <w:bCs/>
                <w:sz w:val="21"/>
                <w:szCs w:val="21"/>
                <w:lang w:val="en-US" w:bidi="th-TH"/>
              </w:rPr>
              <w:t>6,781</w:t>
            </w:r>
          </w:p>
        </w:tc>
      </w:tr>
      <w:tr w:rsidR="007C28BF" w:rsidRPr="0017790F" w14:paraId="212B19EB" w14:textId="77777777" w:rsidTr="00AF1A95">
        <w:tc>
          <w:tcPr>
            <w:tcW w:w="6210" w:type="dxa"/>
          </w:tcPr>
          <w:p w14:paraId="3F6E87A8" w14:textId="38BABE9A" w:rsidR="007C28BF" w:rsidRPr="0017790F" w:rsidRDefault="007C28BF" w:rsidP="007C28BF">
            <w:pPr>
              <w:spacing w:line="240" w:lineRule="exact"/>
              <w:ind w:right="-19" w:firstLine="342"/>
              <w:rPr>
                <w:rFonts w:cs="Times New Roman"/>
                <w:sz w:val="21"/>
                <w:szCs w:val="21"/>
              </w:rPr>
            </w:pPr>
          </w:p>
        </w:tc>
        <w:tc>
          <w:tcPr>
            <w:tcW w:w="1350" w:type="dxa"/>
          </w:tcPr>
          <w:p w14:paraId="0E5710C0" w14:textId="6F2EE432"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3D2A4BA0" w14:textId="77777777" w:rsidR="007C28BF" w:rsidRPr="0017790F" w:rsidRDefault="007C28BF" w:rsidP="007C28BF">
            <w:pPr>
              <w:tabs>
                <w:tab w:val="decimal" w:pos="1059"/>
              </w:tabs>
              <w:spacing w:line="240" w:lineRule="exact"/>
              <w:ind w:right="-108"/>
              <w:rPr>
                <w:rFonts w:cs="Times New Roman"/>
                <w:sz w:val="21"/>
                <w:szCs w:val="21"/>
                <w:lang w:val="en-US" w:bidi="th-TH"/>
              </w:rPr>
            </w:pPr>
          </w:p>
        </w:tc>
        <w:tc>
          <w:tcPr>
            <w:tcW w:w="1350" w:type="dxa"/>
          </w:tcPr>
          <w:p w14:paraId="1AA4039B" w14:textId="026E5196" w:rsidR="007C28BF" w:rsidRPr="0017790F" w:rsidRDefault="007C28BF" w:rsidP="007C28BF">
            <w:pPr>
              <w:tabs>
                <w:tab w:val="decimal" w:pos="1059"/>
              </w:tabs>
              <w:spacing w:line="240" w:lineRule="exact"/>
              <w:ind w:right="-108"/>
              <w:rPr>
                <w:rFonts w:cs="Times New Roman"/>
                <w:b/>
                <w:bCs/>
                <w:sz w:val="21"/>
                <w:szCs w:val="21"/>
                <w:lang w:val="en-US" w:bidi="th-TH"/>
              </w:rPr>
            </w:pPr>
          </w:p>
        </w:tc>
      </w:tr>
      <w:tr w:rsidR="007C28BF" w:rsidRPr="0017790F" w14:paraId="33F6B2B4" w14:textId="77777777" w:rsidTr="00A10EA2">
        <w:tc>
          <w:tcPr>
            <w:tcW w:w="6210" w:type="dxa"/>
          </w:tcPr>
          <w:p w14:paraId="0D8E003A" w14:textId="68D3FCB8" w:rsidR="007C28BF" w:rsidRPr="0017790F" w:rsidRDefault="007C28BF" w:rsidP="00AF1A95">
            <w:pPr>
              <w:tabs>
                <w:tab w:val="left" w:pos="388"/>
              </w:tabs>
              <w:spacing w:line="240" w:lineRule="exact"/>
              <w:rPr>
                <w:rFonts w:cs="Times New Roman"/>
                <w:sz w:val="21"/>
                <w:szCs w:val="21"/>
              </w:rPr>
            </w:pPr>
            <w:r w:rsidRPr="00AF1A95">
              <w:rPr>
                <w:rFonts w:cs="Times New Roman"/>
                <w:sz w:val="21"/>
                <w:szCs w:val="21"/>
              </w:rPr>
              <w:t>Property management fees</w:t>
            </w:r>
          </w:p>
        </w:tc>
        <w:tc>
          <w:tcPr>
            <w:tcW w:w="1350" w:type="dxa"/>
          </w:tcPr>
          <w:p w14:paraId="1BAB58DC" w14:textId="61B0D926"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177CB4B5"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Pr>
          <w:p w14:paraId="262D53DB" w14:textId="6E28DF22" w:rsidR="007C28BF" w:rsidRPr="0017790F" w:rsidRDefault="007C28BF" w:rsidP="007C28BF">
            <w:pPr>
              <w:tabs>
                <w:tab w:val="decimal" w:pos="1059"/>
              </w:tabs>
              <w:spacing w:line="240" w:lineRule="exact"/>
              <w:ind w:right="-108"/>
              <w:rPr>
                <w:rFonts w:cs="Times New Roman"/>
                <w:b/>
                <w:bCs/>
                <w:sz w:val="21"/>
                <w:szCs w:val="21"/>
                <w:lang w:val="en-US" w:bidi="th-TH"/>
              </w:rPr>
            </w:pPr>
          </w:p>
        </w:tc>
      </w:tr>
      <w:tr w:rsidR="007C28BF" w:rsidRPr="0017790F" w14:paraId="01BB1804" w14:textId="77777777" w:rsidTr="000859FF">
        <w:trPr>
          <w:trHeight w:hRule="exact" w:val="245"/>
        </w:trPr>
        <w:tc>
          <w:tcPr>
            <w:tcW w:w="6210" w:type="dxa"/>
          </w:tcPr>
          <w:p w14:paraId="1A327B6F" w14:textId="5D3C9C2A" w:rsidR="007C28BF" w:rsidRPr="0017790F" w:rsidRDefault="007C28BF" w:rsidP="00AF1A95">
            <w:pPr>
              <w:spacing w:line="240" w:lineRule="exact"/>
              <w:ind w:right="-19" w:firstLine="342"/>
              <w:rPr>
                <w:rFonts w:cs="Times New Roman"/>
                <w:sz w:val="21"/>
                <w:szCs w:val="21"/>
                <w:lang w:val="en-US" w:bidi="th-TH"/>
              </w:rPr>
            </w:pPr>
            <w:r w:rsidRPr="00C27EC5">
              <w:rPr>
                <w:rFonts w:cs="Times New Roman"/>
                <w:sz w:val="21"/>
                <w:szCs w:val="21"/>
                <w:lang w:val="en-US" w:bidi="th-TH"/>
              </w:rPr>
              <w:t>ALLY CPM Company Limited</w:t>
            </w:r>
          </w:p>
        </w:tc>
        <w:tc>
          <w:tcPr>
            <w:tcW w:w="1350" w:type="dxa"/>
          </w:tcPr>
          <w:p w14:paraId="1DB61536" w14:textId="793FEBB2" w:rsidR="007C28BF" w:rsidRPr="00AF1A95" w:rsidRDefault="00C30C3C" w:rsidP="007C28BF">
            <w:pPr>
              <w:tabs>
                <w:tab w:val="decimal" w:pos="1059"/>
              </w:tabs>
              <w:spacing w:line="240" w:lineRule="exact"/>
              <w:ind w:right="-19" w:firstLine="342"/>
              <w:rPr>
                <w:rFonts w:cs="Times New Roman"/>
                <w:b/>
                <w:bCs/>
                <w:sz w:val="21"/>
                <w:szCs w:val="21"/>
                <w:lang w:val="en-US" w:bidi="th-TH"/>
              </w:rPr>
            </w:pPr>
            <w:r w:rsidRPr="00AF1A95">
              <w:rPr>
                <w:rFonts w:cs="Times New Roman"/>
                <w:b/>
                <w:bCs/>
                <w:sz w:val="21"/>
                <w:szCs w:val="21"/>
                <w:lang w:val="en-US" w:bidi="th-TH"/>
              </w:rPr>
              <w:t>6</w:t>
            </w:r>
            <w:r w:rsidR="00AB5BED" w:rsidRPr="00AF1A95">
              <w:rPr>
                <w:rFonts w:cs="Times New Roman"/>
                <w:b/>
                <w:bCs/>
                <w:sz w:val="21"/>
                <w:szCs w:val="21"/>
                <w:lang w:val="en-US" w:bidi="th-TH"/>
              </w:rPr>
              <w:t>4,716</w:t>
            </w:r>
          </w:p>
        </w:tc>
        <w:tc>
          <w:tcPr>
            <w:tcW w:w="270" w:type="dxa"/>
          </w:tcPr>
          <w:p w14:paraId="6D5881D2" w14:textId="77777777" w:rsidR="007C28BF" w:rsidRPr="0017790F" w:rsidRDefault="007C28BF" w:rsidP="007C28BF">
            <w:pPr>
              <w:tabs>
                <w:tab w:val="decimal" w:pos="1059"/>
              </w:tabs>
              <w:spacing w:line="240" w:lineRule="exact"/>
              <w:ind w:right="-19" w:firstLine="342"/>
              <w:rPr>
                <w:rFonts w:cs="Times New Roman"/>
                <w:sz w:val="21"/>
                <w:szCs w:val="21"/>
                <w:lang w:val="en-US" w:bidi="th-TH"/>
              </w:rPr>
            </w:pPr>
          </w:p>
        </w:tc>
        <w:tc>
          <w:tcPr>
            <w:tcW w:w="1350" w:type="dxa"/>
          </w:tcPr>
          <w:p w14:paraId="777940E2" w14:textId="1F303485" w:rsidR="007C28BF" w:rsidRPr="007925BC" w:rsidRDefault="00C30C3C" w:rsidP="007C28BF">
            <w:pPr>
              <w:tabs>
                <w:tab w:val="decimal" w:pos="1059"/>
              </w:tabs>
              <w:spacing w:line="240" w:lineRule="exact"/>
              <w:ind w:right="-108"/>
              <w:rPr>
                <w:rFonts w:cs="Times New Roman"/>
                <w:b/>
                <w:bCs/>
                <w:sz w:val="21"/>
                <w:szCs w:val="21"/>
                <w:lang w:val="en-US" w:bidi="th-TH"/>
              </w:rPr>
            </w:pPr>
            <w:r w:rsidRPr="007925BC">
              <w:rPr>
                <w:rFonts w:cs="Times New Roman"/>
                <w:b/>
                <w:bCs/>
                <w:sz w:val="21"/>
                <w:szCs w:val="21"/>
                <w:lang w:val="en-US" w:bidi="th-TH"/>
              </w:rPr>
              <w:t>66,727</w:t>
            </w:r>
          </w:p>
        </w:tc>
      </w:tr>
      <w:tr w:rsidR="007C28BF" w:rsidRPr="0017790F" w14:paraId="7EBADB14" w14:textId="77777777" w:rsidTr="00AF1A95">
        <w:tc>
          <w:tcPr>
            <w:tcW w:w="6210" w:type="dxa"/>
          </w:tcPr>
          <w:p w14:paraId="3B627FFB" w14:textId="11FFA3B5" w:rsidR="007C28BF" w:rsidRPr="0017790F" w:rsidRDefault="007C28BF" w:rsidP="007C28BF">
            <w:pPr>
              <w:spacing w:line="240" w:lineRule="exact"/>
              <w:ind w:right="-19" w:firstLine="342"/>
              <w:rPr>
                <w:rFonts w:cs="Times New Roman"/>
                <w:sz w:val="21"/>
                <w:szCs w:val="21"/>
                <w:lang w:val="en-US" w:bidi="th-TH"/>
              </w:rPr>
            </w:pPr>
          </w:p>
        </w:tc>
        <w:tc>
          <w:tcPr>
            <w:tcW w:w="1350" w:type="dxa"/>
            <w:tcBorders>
              <w:top w:val="double" w:sz="4" w:space="0" w:color="auto"/>
            </w:tcBorders>
          </w:tcPr>
          <w:p w14:paraId="4CD4990C" w14:textId="17381D1D"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270" w:type="dxa"/>
          </w:tcPr>
          <w:p w14:paraId="13004B89" w14:textId="77777777" w:rsidR="007C28BF" w:rsidRPr="0017790F" w:rsidRDefault="007C28BF" w:rsidP="007C28BF">
            <w:pPr>
              <w:tabs>
                <w:tab w:val="decimal" w:pos="1059"/>
              </w:tabs>
              <w:spacing w:line="240" w:lineRule="exact"/>
              <w:ind w:right="-108"/>
              <w:rPr>
                <w:rFonts w:cs="Times New Roman"/>
                <w:b/>
                <w:bCs/>
                <w:sz w:val="21"/>
                <w:szCs w:val="21"/>
                <w:lang w:val="en-US" w:bidi="th-TH"/>
              </w:rPr>
            </w:pPr>
          </w:p>
        </w:tc>
        <w:tc>
          <w:tcPr>
            <w:tcW w:w="1350" w:type="dxa"/>
            <w:tcBorders>
              <w:top w:val="double" w:sz="4" w:space="0" w:color="auto"/>
            </w:tcBorders>
          </w:tcPr>
          <w:p w14:paraId="0D5E8902" w14:textId="46B760A5" w:rsidR="007C28BF" w:rsidRPr="0017790F" w:rsidRDefault="007C28BF" w:rsidP="007C28BF">
            <w:pPr>
              <w:tabs>
                <w:tab w:val="decimal" w:pos="1065"/>
              </w:tabs>
              <w:spacing w:line="240" w:lineRule="exact"/>
              <w:ind w:right="-108"/>
              <w:rPr>
                <w:rFonts w:cs="Times New Roman"/>
                <w:b/>
                <w:bCs/>
                <w:sz w:val="21"/>
                <w:szCs w:val="21"/>
                <w:lang w:val="en-US" w:bidi="th-TH"/>
              </w:rPr>
            </w:pPr>
          </w:p>
        </w:tc>
      </w:tr>
    </w:tbl>
    <w:p w14:paraId="14AFEED9" w14:textId="77777777" w:rsidR="0024673C" w:rsidRPr="0017790F" w:rsidRDefault="0024673C" w:rsidP="0024673C">
      <w:pPr>
        <w:spacing w:line="240" w:lineRule="auto"/>
        <w:rPr>
          <w:rFonts w:cs="Times New Roman"/>
          <w:sz w:val="21"/>
          <w:szCs w:val="21"/>
          <w:lang w:val="en-US"/>
        </w:rPr>
      </w:pPr>
    </w:p>
    <w:p w14:paraId="3B85052C" w14:textId="040379DB" w:rsidR="007F083F" w:rsidRPr="0017790F" w:rsidRDefault="007F083F" w:rsidP="0024673C">
      <w:pPr>
        <w:spacing w:line="240" w:lineRule="auto"/>
        <w:ind w:firstLine="540"/>
        <w:rPr>
          <w:rFonts w:cs="Times New Roman"/>
          <w:sz w:val="21"/>
          <w:szCs w:val="21"/>
          <w:lang w:val="en-US"/>
        </w:rPr>
      </w:pPr>
      <w:r w:rsidRPr="0017790F">
        <w:rPr>
          <w:rFonts w:cs="Times New Roman"/>
          <w:sz w:val="21"/>
          <w:szCs w:val="21"/>
          <w:lang w:val="en-US"/>
        </w:rPr>
        <w:t xml:space="preserve">Balances as </w:t>
      </w:r>
      <w:proofErr w:type="gramStart"/>
      <w:r w:rsidRPr="0017790F">
        <w:rPr>
          <w:rFonts w:cs="Times New Roman"/>
          <w:sz w:val="21"/>
          <w:szCs w:val="21"/>
          <w:lang w:val="en-US"/>
        </w:rPr>
        <w:t>at</w:t>
      </w:r>
      <w:proofErr w:type="gramEnd"/>
      <w:r w:rsidRPr="0017790F">
        <w:rPr>
          <w:rFonts w:cs="Times New Roman"/>
          <w:sz w:val="21"/>
          <w:szCs w:val="21"/>
          <w:lang w:val="en-US"/>
        </w:rPr>
        <w:t xml:space="preserve"> </w:t>
      </w:r>
      <w:r w:rsidR="00985911">
        <w:rPr>
          <w:rFonts w:eastAsia="Cordia New"/>
          <w:szCs w:val="22"/>
          <w:lang w:val="en-US"/>
        </w:rPr>
        <w:t>3</w:t>
      </w:r>
      <w:r w:rsidR="000835E5">
        <w:rPr>
          <w:rFonts w:eastAsia="Cordia New"/>
          <w:szCs w:val="22"/>
          <w:lang w:val="en-US"/>
        </w:rPr>
        <w:t>0 June</w:t>
      </w:r>
      <w:r w:rsidR="00985911">
        <w:rPr>
          <w:rFonts w:eastAsia="Cordia New"/>
          <w:szCs w:val="22"/>
          <w:lang w:val="en-US"/>
        </w:rPr>
        <w:t xml:space="preserve"> 2026</w:t>
      </w:r>
      <w:r w:rsidR="009B71D6" w:rsidRPr="0017790F">
        <w:rPr>
          <w:rFonts w:cs="Times New Roman"/>
          <w:sz w:val="21"/>
          <w:szCs w:val="21"/>
          <w:lang w:val="en-US"/>
        </w:rPr>
        <w:t xml:space="preserve"> </w:t>
      </w:r>
      <w:r w:rsidR="00B708C2" w:rsidRPr="0017790F">
        <w:rPr>
          <w:rFonts w:cs="Times New Roman"/>
          <w:sz w:val="21"/>
          <w:szCs w:val="21"/>
          <w:lang w:val="en-US"/>
        </w:rPr>
        <w:t xml:space="preserve">and </w:t>
      </w:r>
      <w:r w:rsidR="00FD0739" w:rsidRPr="0017790F">
        <w:rPr>
          <w:rFonts w:cs="Times New Roman"/>
          <w:sz w:val="21"/>
          <w:szCs w:val="21"/>
          <w:lang w:val="en-US"/>
        </w:rPr>
        <w:t>31</w:t>
      </w:r>
      <w:r w:rsidR="00B708C2" w:rsidRPr="0017790F">
        <w:rPr>
          <w:rFonts w:cs="Times New Roman"/>
          <w:sz w:val="21"/>
          <w:szCs w:val="21"/>
          <w:lang w:val="en-US"/>
        </w:rPr>
        <w:t xml:space="preserve"> December </w:t>
      </w:r>
      <w:r w:rsidR="00FD0739" w:rsidRPr="0017790F">
        <w:rPr>
          <w:rFonts w:cs="Times New Roman"/>
          <w:sz w:val="21"/>
          <w:szCs w:val="21"/>
          <w:lang w:val="en-US"/>
        </w:rPr>
        <w:t>20</w:t>
      </w:r>
      <w:r w:rsidR="005346FC" w:rsidRPr="0017790F">
        <w:rPr>
          <w:rFonts w:cs="Times New Roman"/>
          <w:sz w:val="21"/>
          <w:szCs w:val="21"/>
          <w:lang w:val="en-US"/>
        </w:rPr>
        <w:t>2</w:t>
      </w:r>
      <w:r w:rsidR="00985911">
        <w:rPr>
          <w:rFonts w:cs="Times New Roman"/>
          <w:sz w:val="21"/>
          <w:szCs w:val="21"/>
          <w:lang w:val="en-US"/>
        </w:rPr>
        <w:t>5</w:t>
      </w:r>
      <w:r w:rsidR="00B708C2" w:rsidRPr="0017790F">
        <w:rPr>
          <w:rFonts w:cs="Times New Roman"/>
          <w:sz w:val="21"/>
          <w:szCs w:val="21"/>
          <w:lang w:val="en-US"/>
        </w:rPr>
        <w:t xml:space="preserve"> </w:t>
      </w:r>
      <w:r w:rsidRPr="0017790F">
        <w:rPr>
          <w:rFonts w:cs="Times New Roman"/>
          <w:sz w:val="21"/>
          <w:szCs w:val="21"/>
          <w:lang w:val="en-US"/>
        </w:rPr>
        <w:t>with related parties were as follows:</w:t>
      </w:r>
    </w:p>
    <w:p w14:paraId="79243363" w14:textId="6AB5B8C6" w:rsidR="008F5C27" w:rsidRPr="0017790F" w:rsidRDefault="008F5C27" w:rsidP="00790DA4">
      <w:pPr>
        <w:tabs>
          <w:tab w:val="left" w:pos="540"/>
        </w:tabs>
        <w:spacing w:line="240" w:lineRule="atLeast"/>
        <w:ind w:left="540"/>
        <w:jc w:val="both"/>
        <w:rPr>
          <w:rFonts w:cs="Times New Roman"/>
          <w:sz w:val="15"/>
          <w:szCs w:val="15"/>
        </w:rPr>
      </w:pPr>
    </w:p>
    <w:tbl>
      <w:tblPr>
        <w:tblW w:w="9180" w:type="dxa"/>
        <w:tblInd w:w="450" w:type="dxa"/>
        <w:tblLayout w:type="fixed"/>
        <w:tblLook w:val="01E0" w:firstRow="1" w:lastRow="1" w:firstColumn="1" w:lastColumn="1" w:noHBand="0" w:noVBand="0"/>
      </w:tblPr>
      <w:tblGrid>
        <w:gridCol w:w="6030"/>
        <w:gridCol w:w="1440"/>
        <w:gridCol w:w="270"/>
        <w:gridCol w:w="1440"/>
      </w:tblGrid>
      <w:tr w:rsidR="00967C8F" w:rsidRPr="0017790F" w14:paraId="1C9FBA8A" w14:textId="77777777" w:rsidTr="00070BCE">
        <w:trPr>
          <w:tblHeader/>
        </w:trPr>
        <w:tc>
          <w:tcPr>
            <w:tcW w:w="6030" w:type="dxa"/>
          </w:tcPr>
          <w:p w14:paraId="470638CA" w14:textId="77777777" w:rsidR="00967C8F" w:rsidRPr="0017790F" w:rsidRDefault="00967C8F" w:rsidP="00967C8F">
            <w:pPr>
              <w:spacing w:line="240" w:lineRule="exact"/>
              <w:jc w:val="both"/>
              <w:rPr>
                <w:rFonts w:eastAsia="Cordia New" w:cs="Times New Roman"/>
                <w:sz w:val="21"/>
                <w:szCs w:val="21"/>
              </w:rPr>
            </w:pPr>
          </w:p>
        </w:tc>
        <w:tc>
          <w:tcPr>
            <w:tcW w:w="1440" w:type="dxa"/>
          </w:tcPr>
          <w:p w14:paraId="54BD725A" w14:textId="146666DB" w:rsidR="00967C8F" w:rsidRPr="0017790F" w:rsidRDefault="000835E5" w:rsidP="00967C8F">
            <w:pPr>
              <w:pStyle w:val="BodyText"/>
              <w:tabs>
                <w:tab w:val="left" w:pos="2700"/>
              </w:tabs>
              <w:spacing w:after="0" w:line="240" w:lineRule="exact"/>
              <w:jc w:val="center"/>
              <w:rPr>
                <w:rFonts w:eastAsia="Cordia New"/>
                <w:sz w:val="21"/>
                <w:szCs w:val="21"/>
              </w:rPr>
            </w:pPr>
            <w:r>
              <w:rPr>
                <w:rFonts w:eastAsia="Cordia New"/>
                <w:szCs w:val="22"/>
                <w:lang w:val="en-US"/>
              </w:rPr>
              <w:t>30 June</w:t>
            </w:r>
          </w:p>
        </w:tc>
        <w:tc>
          <w:tcPr>
            <w:tcW w:w="270" w:type="dxa"/>
          </w:tcPr>
          <w:p w14:paraId="02D8BFCA" w14:textId="77777777" w:rsidR="00967C8F" w:rsidRPr="0017790F" w:rsidRDefault="00967C8F" w:rsidP="00967C8F">
            <w:pPr>
              <w:pStyle w:val="BodyText"/>
              <w:tabs>
                <w:tab w:val="left" w:pos="2700"/>
              </w:tabs>
              <w:spacing w:after="0" w:line="240" w:lineRule="exact"/>
              <w:jc w:val="center"/>
              <w:rPr>
                <w:rFonts w:eastAsia="Cordia New" w:cs="Times New Roman"/>
                <w:sz w:val="21"/>
                <w:szCs w:val="21"/>
              </w:rPr>
            </w:pPr>
          </w:p>
        </w:tc>
        <w:tc>
          <w:tcPr>
            <w:tcW w:w="1440" w:type="dxa"/>
          </w:tcPr>
          <w:p w14:paraId="50425ABC" w14:textId="5A3D9998" w:rsidR="00967C8F" w:rsidRPr="0017790F" w:rsidRDefault="00967C8F" w:rsidP="00B112CC">
            <w:pPr>
              <w:pStyle w:val="BodyText"/>
              <w:tabs>
                <w:tab w:val="left" w:pos="2700"/>
              </w:tabs>
              <w:spacing w:after="0" w:line="240" w:lineRule="exact"/>
              <w:rPr>
                <w:rFonts w:eastAsia="Cordia New"/>
                <w:sz w:val="21"/>
                <w:szCs w:val="21"/>
              </w:rPr>
            </w:pPr>
            <w:r w:rsidRPr="0017790F">
              <w:rPr>
                <w:rFonts w:eastAsia="Cordia New"/>
                <w:sz w:val="21"/>
                <w:szCs w:val="21"/>
              </w:rPr>
              <w:t>31</w:t>
            </w:r>
            <w:r w:rsidR="00FB7800" w:rsidRPr="0017790F">
              <w:rPr>
                <w:rFonts w:eastAsia="Cordia New"/>
                <w:sz w:val="21"/>
                <w:szCs w:val="21"/>
              </w:rPr>
              <w:t xml:space="preserve"> </w:t>
            </w:r>
            <w:r w:rsidRPr="0017790F">
              <w:rPr>
                <w:rFonts w:eastAsia="Cordia New"/>
                <w:sz w:val="21"/>
                <w:szCs w:val="21"/>
              </w:rPr>
              <w:t>December</w:t>
            </w:r>
          </w:p>
        </w:tc>
      </w:tr>
      <w:tr w:rsidR="00967C8F" w:rsidRPr="0017790F" w14:paraId="16EFEC55" w14:textId="77777777" w:rsidTr="00070BCE">
        <w:trPr>
          <w:tblHeader/>
        </w:trPr>
        <w:tc>
          <w:tcPr>
            <w:tcW w:w="6030" w:type="dxa"/>
          </w:tcPr>
          <w:p w14:paraId="2558BAE2" w14:textId="272DBC17" w:rsidR="00967C8F" w:rsidRPr="0017790F" w:rsidRDefault="00967C8F" w:rsidP="00967C8F">
            <w:pPr>
              <w:spacing w:line="240" w:lineRule="exact"/>
              <w:jc w:val="both"/>
              <w:rPr>
                <w:rFonts w:eastAsia="Cordia New" w:cs="Times New Roman"/>
                <w:sz w:val="21"/>
                <w:szCs w:val="21"/>
              </w:rPr>
            </w:pPr>
          </w:p>
        </w:tc>
        <w:tc>
          <w:tcPr>
            <w:tcW w:w="1440" w:type="dxa"/>
          </w:tcPr>
          <w:p w14:paraId="580634E2" w14:textId="027978D3" w:rsidR="00967C8F" w:rsidRPr="0017790F" w:rsidRDefault="00967C8F" w:rsidP="00967C8F">
            <w:pPr>
              <w:pStyle w:val="BodyText"/>
              <w:tabs>
                <w:tab w:val="left" w:pos="2700"/>
              </w:tabs>
              <w:spacing w:after="0" w:line="240" w:lineRule="exact"/>
              <w:jc w:val="center"/>
              <w:rPr>
                <w:rFonts w:eastAsia="Cordia New" w:cs="Times New Roman"/>
                <w:sz w:val="21"/>
                <w:szCs w:val="21"/>
              </w:rPr>
            </w:pPr>
            <w:r w:rsidRPr="0017790F">
              <w:rPr>
                <w:rFonts w:eastAsia="Cordia New" w:cs="Times New Roman"/>
                <w:sz w:val="21"/>
                <w:szCs w:val="21"/>
              </w:rPr>
              <w:t>202</w:t>
            </w:r>
            <w:r w:rsidR="00985911">
              <w:rPr>
                <w:rFonts w:eastAsia="Cordia New" w:cs="Times New Roman"/>
                <w:sz w:val="21"/>
                <w:szCs w:val="21"/>
              </w:rPr>
              <w:t>6</w:t>
            </w:r>
          </w:p>
        </w:tc>
        <w:tc>
          <w:tcPr>
            <w:tcW w:w="270" w:type="dxa"/>
          </w:tcPr>
          <w:p w14:paraId="0127B891" w14:textId="77777777" w:rsidR="00967C8F" w:rsidRPr="0017790F" w:rsidRDefault="00967C8F" w:rsidP="00967C8F">
            <w:pPr>
              <w:pStyle w:val="BodyText"/>
              <w:tabs>
                <w:tab w:val="left" w:pos="2700"/>
              </w:tabs>
              <w:spacing w:after="0" w:line="240" w:lineRule="exact"/>
              <w:jc w:val="center"/>
              <w:rPr>
                <w:rFonts w:eastAsia="Cordia New" w:cs="Times New Roman"/>
                <w:sz w:val="21"/>
                <w:szCs w:val="21"/>
              </w:rPr>
            </w:pPr>
          </w:p>
        </w:tc>
        <w:tc>
          <w:tcPr>
            <w:tcW w:w="1440" w:type="dxa"/>
          </w:tcPr>
          <w:p w14:paraId="6BE04CD1" w14:textId="3243C8B6" w:rsidR="00967C8F" w:rsidRPr="0017790F" w:rsidRDefault="00967C8F" w:rsidP="00967C8F">
            <w:pPr>
              <w:pStyle w:val="BodyText"/>
              <w:tabs>
                <w:tab w:val="left" w:pos="2700"/>
              </w:tabs>
              <w:spacing w:after="0" w:line="240" w:lineRule="exact"/>
              <w:jc w:val="center"/>
              <w:rPr>
                <w:rFonts w:eastAsia="Cordia New" w:cs="Times New Roman"/>
                <w:sz w:val="21"/>
                <w:szCs w:val="21"/>
              </w:rPr>
            </w:pPr>
            <w:r w:rsidRPr="0017790F">
              <w:rPr>
                <w:rFonts w:eastAsia="Cordia New" w:cs="Times New Roman"/>
                <w:sz w:val="21"/>
                <w:szCs w:val="21"/>
              </w:rPr>
              <w:t>202</w:t>
            </w:r>
            <w:r w:rsidR="00985911">
              <w:rPr>
                <w:rFonts w:eastAsia="Cordia New" w:cs="Times New Roman"/>
                <w:sz w:val="21"/>
                <w:szCs w:val="21"/>
              </w:rPr>
              <w:t>5</w:t>
            </w:r>
          </w:p>
        </w:tc>
      </w:tr>
      <w:tr w:rsidR="00967C8F" w:rsidRPr="0017790F" w14:paraId="0194426F" w14:textId="77777777" w:rsidTr="00070BCE">
        <w:trPr>
          <w:tblHeader/>
        </w:trPr>
        <w:tc>
          <w:tcPr>
            <w:tcW w:w="6030" w:type="dxa"/>
          </w:tcPr>
          <w:p w14:paraId="0D4A4862" w14:textId="77777777" w:rsidR="00967C8F" w:rsidRPr="0017790F" w:rsidRDefault="00967C8F" w:rsidP="00967C8F">
            <w:pPr>
              <w:spacing w:line="240" w:lineRule="exact"/>
              <w:jc w:val="both"/>
              <w:rPr>
                <w:rFonts w:eastAsia="Cordia New" w:cs="Times New Roman"/>
                <w:sz w:val="21"/>
                <w:szCs w:val="21"/>
              </w:rPr>
            </w:pPr>
          </w:p>
        </w:tc>
        <w:tc>
          <w:tcPr>
            <w:tcW w:w="3150" w:type="dxa"/>
            <w:gridSpan w:val="3"/>
          </w:tcPr>
          <w:p w14:paraId="75C7805C" w14:textId="77777777" w:rsidR="00967C8F" w:rsidRPr="0017790F" w:rsidRDefault="00967C8F" w:rsidP="00967C8F">
            <w:pPr>
              <w:pStyle w:val="BodyText"/>
              <w:tabs>
                <w:tab w:val="left" w:pos="2700"/>
              </w:tabs>
              <w:spacing w:after="0" w:line="240" w:lineRule="exact"/>
              <w:jc w:val="center"/>
              <w:rPr>
                <w:rFonts w:eastAsia="Cordia New" w:cs="Times New Roman"/>
                <w:i/>
                <w:iCs/>
                <w:sz w:val="21"/>
                <w:szCs w:val="21"/>
              </w:rPr>
            </w:pPr>
            <w:r w:rsidRPr="0017790F">
              <w:rPr>
                <w:rFonts w:eastAsia="Cordia New" w:cs="Times New Roman"/>
                <w:i/>
                <w:iCs/>
                <w:sz w:val="21"/>
                <w:szCs w:val="21"/>
              </w:rPr>
              <w:t>(in thousand Baht)</w:t>
            </w:r>
          </w:p>
        </w:tc>
      </w:tr>
      <w:tr w:rsidR="00967C8F" w:rsidRPr="0017790F" w14:paraId="63F74CA1" w14:textId="77777777" w:rsidTr="00070BCE">
        <w:tc>
          <w:tcPr>
            <w:tcW w:w="6030" w:type="dxa"/>
          </w:tcPr>
          <w:p w14:paraId="2FC55D4A" w14:textId="77777777" w:rsidR="00967C8F" w:rsidRPr="0017790F" w:rsidRDefault="00967C8F" w:rsidP="00967C8F">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Cash at banks</w:t>
            </w:r>
          </w:p>
        </w:tc>
        <w:tc>
          <w:tcPr>
            <w:tcW w:w="1440" w:type="dxa"/>
          </w:tcPr>
          <w:p w14:paraId="4198A5DE" w14:textId="77777777" w:rsidR="00967C8F" w:rsidRPr="0017790F" w:rsidRDefault="00967C8F" w:rsidP="00967C8F">
            <w:pPr>
              <w:tabs>
                <w:tab w:val="decimal" w:pos="1872"/>
              </w:tabs>
              <w:spacing w:line="240" w:lineRule="exact"/>
              <w:rPr>
                <w:rFonts w:eastAsia="Cordia New" w:cs="Times New Roman"/>
                <w:sz w:val="21"/>
                <w:szCs w:val="21"/>
              </w:rPr>
            </w:pPr>
          </w:p>
        </w:tc>
        <w:tc>
          <w:tcPr>
            <w:tcW w:w="270" w:type="dxa"/>
          </w:tcPr>
          <w:p w14:paraId="18200DA8" w14:textId="77777777" w:rsidR="00967C8F" w:rsidRPr="0017790F" w:rsidRDefault="00967C8F" w:rsidP="00967C8F">
            <w:pPr>
              <w:tabs>
                <w:tab w:val="decimal" w:pos="1872"/>
              </w:tabs>
              <w:spacing w:line="240" w:lineRule="exact"/>
              <w:rPr>
                <w:rFonts w:eastAsia="Cordia New" w:cs="Times New Roman"/>
                <w:sz w:val="21"/>
                <w:szCs w:val="21"/>
              </w:rPr>
            </w:pPr>
          </w:p>
        </w:tc>
        <w:tc>
          <w:tcPr>
            <w:tcW w:w="1440" w:type="dxa"/>
          </w:tcPr>
          <w:p w14:paraId="20B8934A" w14:textId="77777777" w:rsidR="00967C8F" w:rsidRPr="0017790F" w:rsidRDefault="00967C8F" w:rsidP="00967C8F">
            <w:pPr>
              <w:tabs>
                <w:tab w:val="decimal" w:pos="1872"/>
              </w:tabs>
              <w:spacing w:line="240" w:lineRule="exact"/>
              <w:rPr>
                <w:rFonts w:eastAsia="Cordia New" w:cs="Times New Roman"/>
                <w:sz w:val="21"/>
                <w:szCs w:val="21"/>
              </w:rPr>
            </w:pPr>
          </w:p>
        </w:tc>
      </w:tr>
      <w:tr w:rsidR="00985911" w:rsidRPr="0017790F" w14:paraId="4B63591F" w14:textId="77777777" w:rsidTr="00070BCE">
        <w:tc>
          <w:tcPr>
            <w:tcW w:w="6030" w:type="dxa"/>
          </w:tcPr>
          <w:p w14:paraId="2143B905"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440" w:type="dxa"/>
          </w:tcPr>
          <w:p w14:paraId="3E1DCA4F" w14:textId="37849E0D" w:rsidR="00985911" w:rsidRPr="0017790F" w:rsidRDefault="00C23508" w:rsidP="00985911">
            <w:pPr>
              <w:tabs>
                <w:tab w:val="decimal" w:pos="1216"/>
              </w:tabs>
              <w:spacing w:line="240" w:lineRule="exact"/>
              <w:ind w:right="-108"/>
              <w:rPr>
                <w:b/>
                <w:bCs/>
                <w:sz w:val="21"/>
                <w:szCs w:val="21"/>
                <w:lang w:val="en-US" w:bidi="th-TH"/>
              </w:rPr>
            </w:pPr>
            <w:r>
              <w:rPr>
                <w:b/>
                <w:bCs/>
                <w:sz w:val="21"/>
                <w:szCs w:val="21"/>
                <w:lang w:val="en-US" w:bidi="th-TH"/>
              </w:rPr>
              <w:t>254,871</w:t>
            </w:r>
          </w:p>
        </w:tc>
        <w:tc>
          <w:tcPr>
            <w:tcW w:w="270" w:type="dxa"/>
          </w:tcPr>
          <w:p w14:paraId="17E71C35" w14:textId="77777777" w:rsidR="00985911" w:rsidRPr="0017790F" w:rsidRDefault="00985911" w:rsidP="00985911">
            <w:pPr>
              <w:tabs>
                <w:tab w:val="decimal" w:pos="1872"/>
              </w:tabs>
              <w:spacing w:line="240" w:lineRule="exact"/>
              <w:rPr>
                <w:rFonts w:eastAsia="Cordia New" w:cs="Times New Roman"/>
                <w:sz w:val="21"/>
                <w:szCs w:val="21"/>
              </w:rPr>
            </w:pPr>
          </w:p>
        </w:tc>
        <w:tc>
          <w:tcPr>
            <w:tcW w:w="1440" w:type="dxa"/>
          </w:tcPr>
          <w:p w14:paraId="1831D920" w14:textId="510FA0B9"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27,603</w:t>
            </w:r>
          </w:p>
        </w:tc>
      </w:tr>
      <w:tr w:rsidR="00985911" w:rsidRPr="0017790F" w14:paraId="50864BAD" w14:textId="77777777" w:rsidTr="00070BCE">
        <w:trPr>
          <w:trHeight w:hRule="exact" w:val="221"/>
        </w:trPr>
        <w:tc>
          <w:tcPr>
            <w:tcW w:w="6030" w:type="dxa"/>
          </w:tcPr>
          <w:p w14:paraId="3D5ED274" w14:textId="77777777" w:rsidR="00985911" w:rsidRPr="0017790F" w:rsidRDefault="00985911" w:rsidP="00985911">
            <w:pPr>
              <w:spacing w:line="240" w:lineRule="exact"/>
              <w:ind w:right="-19" w:firstLine="342"/>
              <w:rPr>
                <w:rFonts w:cs="Cordia New"/>
                <w:sz w:val="15"/>
                <w:szCs w:val="15"/>
                <w:lang w:val="en-US" w:bidi="th-TH"/>
              </w:rPr>
            </w:pPr>
          </w:p>
        </w:tc>
        <w:tc>
          <w:tcPr>
            <w:tcW w:w="1440" w:type="dxa"/>
            <w:tcBorders>
              <w:top w:val="double" w:sz="4" w:space="0" w:color="auto"/>
            </w:tcBorders>
          </w:tcPr>
          <w:p w14:paraId="79BC7DF6" w14:textId="77777777" w:rsidR="00985911" w:rsidRPr="0017790F" w:rsidRDefault="00985911" w:rsidP="00985911">
            <w:pPr>
              <w:spacing w:line="240" w:lineRule="exact"/>
              <w:ind w:right="-19" w:firstLine="342"/>
              <w:rPr>
                <w:rFonts w:cs="Times New Roman"/>
                <w:sz w:val="15"/>
                <w:szCs w:val="15"/>
                <w:lang w:val="en-US" w:bidi="th-TH"/>
              </w:rPr>
            </w:pPr>
          </w:p>
        </w:tc>
        <w:tc>
          <w:tcPr>
            <w:tcW w:w="270" w:type="dxa"/>
          </w:tcPr>
          <w:p w14:paraId="4F392DB1" w14:textId="77777777" w:rsidR="00985911" w:rsidRPr="0017790F" w:rsidRDefault="00985911" w:rsidP="00985911">
            <w:pPr>
              <w:spacing w:line="240" w:lineRule="exact"/>
              <w:ind w:right="-19" w:firstLine="342"/>
              <w:rPr>
                <w:rFonts w:cs="Times New Roman"/>
                <w:sz w:val="15"/>
                <w:szCs w:val="15"/>
                <w:lang w:val="en-US" w:bidi="th-TH"/>
              </w:rPr>
            </w:pPr>
          </w:p>
        </w:tc>
        <w:tc>
          <w:tcPr>
            <w:tcW w:w="1440" w:type="dxa"/>
            <w:tcBorders>
              <w:top w:val="double" w:sz="4" w:space="0" w:color="auto"/>
            </w:tcBorders>
          </w:tcPr>
          <w:p w14:paraId="5F9ACBB8"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542A8337" w14:textId="77777777" w:rsidTr="00070BCE">
        <w:tc>
          <w:tcPr>
            <w:tcW w:w="6030" w:type="dxa"/>
          </w:tcPr>
          <w:p w14:paraId="4B121306"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Receivables on accrued rental and service income</w:t>
            </w:r>
          </w:p>
        </w:tc>
        <w:tc>
          <w:tcPr>
            <w:tcW w:w="1440" w:type="dxa"/>
          </w:tcPr>
          <w:p w14:paraId="0F70AB98"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270" w:type="dxa"/>
          </w:tcPr>
          <w:p w14:paraId="70739499"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1D189C22"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29C2B7F1" w14:textId="77777777" w:rsidTr="00070BCE">
        <w:tc>
          <w:tcPr>
            <w:tcW w:w="6030" w:type="dxa"/>
          </w:tcPr>
          <w:p w14:paraId="7DF8BE07" w14:textId="702ACB05" w:rsidR="00985911" w:rsidRPr="0017790F" w:rsidRDefault="00985911" w:rsidP="00985911">
            <w:pPr>
              <w:pStyle w:val="BodyText"/>
              <w:spacing w:after="0" w:line="240" w:lineRule="exact"/>
              <w:ind w:left="340" w:right="-19"/>
              <w:rPr>
                <w:rFonts w:cs="Times New Roman"/>
                <w:i/>
                <w:iCs/>
                <w:sz w:val="21"/>
                <w:szCs w:val="21"/>
                <w:lang w:val="en-US" w:bidi="th-TH"/>
              </w:rPr>
            </w:pPr>
            <w:r w:rsidRPr="0017790F">
              <w:rPr>
                <w:rFonts w:cs="Times New Roman"/>
                <w:i/>
                <w:iCs/>
                <w:sz w:val="21"/>
                <w:szCs w:val="21"/>
              </w:rPr>
              <w:t>Rental and service receivables</w:t>
            </w:r>
          </w:p>
        </w:tc>
        <w:tc>
          <w:tcPr>
            <w:tcW w:w="1440" w:type="dxa"/>
          </w:tcPr>
          <w:p w14:paraId="4A9F05B5"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270" w:type="dxa"/>
          </w:tcPr>
          <w:p w14:paraId="51AAD1A3"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21392EBC"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753932A5" w14:textId="77777777" w:rsidTr="00070BCE">
        <w:tc>
          <w:tcPr>
            <w:tcW w:w="6030" w:type="dxa"/>
            <w:vAlign w:val="bottom"/>
          </w:tcPr>
          <w:p w14:paraId="2E1763A1" w14:textId="13F70354" w:rsidR="00985911" w:rsidRPr="0017790F" w:rsidRDefault="00985911" w:rsidP="00985911">
            <w:pPr>
              <w:pStyle w:val="BodyText"/>
              <w:spacing w:after="0" w:line="240" w:lineRule="exact"/>
              <w:ind w:right="-19" w:firstLine="610"/>
              <w:rPr>
                <w:rFonts w:cs="Times New Roman"/>
                <w:sz w:val="21"/>
                <w:szCs w:val="21"/>
                <w:lang w:val="en-US" w:bidi="th-TH"/>
              </w:rPr>
            </w:pPr>
            <w:r w:rsidRPr="0017790F">
              <w:rPr>
                <w:rFonts w:cs="Times New Roman"/>
                <w:sz w:val="21"/>
                <w:szCs w:val="21"/>
              </w:rPr>
              <w:t>Other related parties</w:t>
            </w:r>
          </w:p>
        </w:tc>
        <w:tc>
          <w:tcPr>
            <w:tcW w:w="1440" w:type="dxa"/>
            <w:tcBorders>
              <w:bottom w:val="single" w:sz="4" w:space="0" w:color="auto"/>
            </w:tcBorders>
          </w:tcPr>
          <w:p w14:paraId="5255F17A" w14:textId="009F71DF" w:rsidR="00985911" w:rsidRPr="0017790F" w:rsidRDefault="00C23508" w:rsidP="00985911">
            <w:pPr>
              <w:tabs>
                <w:tab w:val="decimal" w:pos="1216"/>
              </w:tabs>
              <w:spacing w:line="240" w:lineRule="exact"/>
              <w:ind w:right="-108"/>
              <w:rPr>
                <w:sz w:val="21"/>
                <w:szCs w:val="21"/>
                <w:cs/>
                <w:lang w:val="en-US" w:bidi="th-TH"/>
              </w:rPr>
            </w:pPr>
            <w:r>
              <w:rPr>
                <w:sz w:val="21"/>
                <w:szCs w:val="21"/>
                <w:lang w:val="en-US" w:bidi="th-TH"/>
              </w:rPr>
              <w:t>2,090</w:t>
            </w:r>
          </w:p>
        </w:tc>
        <w:tc>
          <w:tcPr>
            <w:tcW w:w="270" w:type="dxa"/>
          </w:tcPr>
          <w:p w14:paraId="461DB4EE" w14:textId="77777777" w:rsidR="00985911" w:rsidRPr="0017790F" w:rsidRDefault="00985911" w:rsidP="00985911">
            <w:pPr>
              <w:tabs>
                <w:tab w:val="decimal" w:pos="1151"/>
              </w:tabs>
              <w:spacing w:line="240" w:lineRule="exact"/>
              <w:ind w:right="-181"/>
              <w:rPr>
                <w:rFonts w:cs="Times New Roman"/>
                <w:sz w:val="21"/>
                <w:szCs w:val="21"/>
                <w:lang w:val="en-US"/>
              </w:rPr>
            </w:pPr>
          </w:p>
        </w:tc>
        <w:tc>
          <w:tcPr>
            <w:tcW w:w="1440" w:type="dxa"/>
            <w:tcBorders>
              <w:bottom w:val="single" w:sz="4" w:space="0" w:color="auto"/>
            </w:tcBorders>
          </w:tcPr>
          <w:p w14:paraId="7CB2DF9B" w14:textId="5F95C853" w:rsidR="00985911" w:rsidRPr="0017790F" w:rsidRDefault="00985911" w:rsidP="00985911">
            <w:pPr>
              <w:tabs>
                <w:tab w:val="decimal" w:pos="1156"/>
              </w:tabs>
              <w:spacing w:line="240" w:lineRule="exact"/>
              <w:ind w:right="-108"/>
              <w:rPr>
                <w:sz w:val="21"/>
                <w:szCs w:val="21"/>
                <w:lang w:val="en-US" w:bidi="th-TH"/>
              </w:rPr>
            </w:pPr>
            <w:r>
              <w:rPr>
                <w:rFonts w:cs="Times New Roman"/>
                <w:szCs w:val="22"/>
                <w:lang w:val="en-US" w:bidi="th-TH"/>
              </w:rPr>
              <w:t>1,884</w:t>
            </w:r>
          </w:p>
        </w:tc>
      </w:tr>
      <w:tr w:rsidR="00985911" w:rsidRPr="0017790F" w14:paraId="0D3234CB" w14:textId="77777777" w:rsidTr="00070BCE">
        <w:tc>
          <w:tcPr>
            <w:tcW w:w="6030" w:type="dxa"/>
          </w:tcPr>
          <w:p w14:paraId="2E58CF2A" w14:textId="77777777" w:rsidR="00985911" w:rsidRPr="0017790F" w:rsidRDefault="00985911" w:rsidP="00985911">
            <w:pPr>
              <w:spacing w:line="240" w:lineRule="exact"/>
              <w:ind w:right="-19" w:firstLine="342"/>
              <w:rPr>
                <w:rFonts w:cs="Times New Roman"/>
                <w:sz w:val="21"/>
                <w:szCs w:val="21"/>
                <w:lang w:val="en-US" w:bidi="th-TH"/>
              </w:rPr>
            </w:pPr>
          </w:p>
        </w:tc>
        <w:tc>
          <w:tcPr>
            <w:tcW w:w="1440" w:type="dxa"/>
            <w:tcBorders>
              <w:top w:val="single" w:sz="4" w:space="0" w:color="auto"/>
              <w:bottom w:val="single" w:sz="4" w:space="0" w:color="auto"/>
            </w:tcBorders>
          </w:tcPr>
          <w:p w14:paraId="20105567" w14:textId="56B4A34A" w:rsidR="00985911" w:rsidRPr="0017790F" w:rsidRDefault="00C23508" w:rsidP="00985911">
            <w:pPr>
              <w:tabs>
                <w:tab w:val="decimal" w:pos="1216"/>
              </w:tabs>
              <w:spacing w:line="240" w:lineRule="exact"/>
              <w:ind w:right="-108"/>
              <w:rPr>
                <w:b/>
                <w:bCs/>
                <w:sz w:val="21"/>
                <w:szCs w:val="21"/>
                <w:lang w:val="en-US" w:bidi="th-TH"/>
              </w:rPr>
            </w:pPr>
            <w:r>
              <w:rPr>
                <w:b/>
                <w:bCs/>
                <w:sz w:val="21"/>
                <w:szCs w:val="21"/>
                <w:lang w:val="en-US" w:bidi="th-TH"/>
              </w:rPr>
              <w:t>2,090</w:t>
            </w:r>
          </w:p>
        </w:tc>
        <w:tc>
          <w:tcPr>
            <w:tcW w:w="270" w:type="dxa"/>
          </w:tcPr>
          <w:p w14:paraId="2DA90D69" w14:textId="77777777"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top w:val="single" w:sz="4" w:space="0" w:color="auto"/>
              <w:bottom w:val="single" w:sz="4" w:space="0" w:color="auto"/>
            </w:tcBorders>
          </w:tcPr>
          <w:p w14:paraId="49744970" w14:textId="1033004E"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1,884</w:t>
            </w:r>
          </w:p>
        </w:tc>
      </w:tr>
      <w:tr w:rsidR="00985911" w:rsidRPr="0017790F" w14:paraId="1D47F36D" w14:textId="77777777" w:rsidTr="00070BCE">
        <w:tc>
          <w:tcPr>
            <w:tcW w:w="6030" w:type="dxa"/>
          </w:tcPr>
          <w:p w14:paraId="5A2000D3" w14:textId="77777777" w:rsidR="00985911" w:rsidRPr="0017790F" w:rsidRDefault="00985911" w:rsidP="00985911">
            <w:pPr>
              <w:pStyle w:val="BodyText"/>
              <w:spacing w:after="0" w:line="240" w:lineRule="exact"/>
              <w:ind w:left="340" w:right="-19"/>
              <w:rPr>
                <w:rFonts w:cs="Times New Roman"/>
                <w:i/>
                <w:iCs/>
                <w:sz w:val="21"/>
                <w:szCs w:val="21"/>
              </w:rPr>
            </w:pPr>
            <w:r w:rsidRPr="0017790F">
              <w:rPr>
                <w:rFonts w:cs="Times New Roman"/>
                <w:i/>
                <w:iCs/>
                <w:sz w:val="21"/>
                <w:szCs w:val="21"/>
              </w:rPr>
              <w:t>Accrued income under operating lease</w:t>
            </w:r>
          </w:p>
        </w:tc>
        <w:tc>
          <w:tcPr>
            <w:tcW w:w="1440" w:type="dxa"/>
          </w:tcPr>
          <w:p w14:paraId="18CC7785"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7711ED20" w14:textId="77777777" w:rsidR="00985911" w:rsidRPr="0017790F" w:rsidRDefault="00985911" w:rsidP="00985911">
            <w:pPr>
              <w:spacing w:line="240" w:lineRule="exact"/>
              <w:ind w:right="-19" w:firstLine="342"/>
              <w:rPr>
                <w:rFonts w:cs="Times New Roman"/>
                <w:sz w:val="21"/>
                <w:szCs w:val="21"/>
                <w:lang w:val="en-US" w:bidi="th-TH"/>
              </w:rPr>
            </w:pPr>
          </w:p>
        </w:tc>
        <w:tc>
          <w:tcPr>
            <w:tcW w:w="1440" w:type="dxa"/>
          </w:tcPr>
          <w:p w14:paraId="05C2CD3B" w14:textId="77777777" w:rsidR="00985911" w:rsidRPr="0017790F" w:rsidRDefault="00985911" w:rsidP="00985911">
            <w:pPr>
              <w:tabs>
                <w:tab w:val="decimal" w:pos="1216"/>
              </w:tabs>
              <w:spacing w:line="240" w:lineRule="exact"/>
              <w:ind w:right="-108"/>
              <w:rPr>
                <w:b/>
                <w:bCs/>
                <w:sz w:val="21"/>
                <w:szCs w:val="21"/>
                <w:lang w:val="en-US" w:bidi="th-TH"/>
              </w:rPr>
            </w:pPr>
          </w:p>
        </w:tc>
      </w:tr>
      <w:tr w:rsidR="00985911" w:rsidRPr="0017790F" w14:paraId="63A99A2F" w14:textId="77777777" w:rsidTr="00070BCE">
        <w:tc>
          <w:tcPr>
            <w:tcW w:w="6030" w:type="dxa"/>
            <w:vAlign w:val="bottom"/>
          </w:tcPr>
          <w:p w14:paraId="6C526FC4" w14:textId="77777777" w:rsidR="00985911" w:rsidRPr="0017790F" w:rsidRDefault="00985911" w:rsidP="00985911">
            <w:pPr>
              <w:pStyle w:val="BodyText"/>
              <w:spacing w:after="0" w:line="240" w:lineRule="exact"/>
              <w:ind w:right="-19" w:firstLine="610"/>
              <w:rPr>
                <w:rFonts w:cs="Times New Roman"/>
                <w:sz w:val="21"/>
                <w:szCs w:val="21"/>
              </w:rPr>
            </w:pPr>
            <w:r w:rsidRPr="0017790F">
              <w:rPr>
                <w:rFonts w:cs="Times New Roman"/>
                <w:sz w:val="21"/>
                <w:szCs w:val="21"/>
              </w:rPr>
              <w:t>Other related parties</w:t>
            </w:r>
          </w:p>
        </w:tc>
        <w:tc>
          <w:tcPr>
            <w:tcW w:w="1440" w:type="dxa"/>
            <w:tcBorders>
              <w:bottom w:val="single" w:sz="4" w:space="0" w:color="auto"/>
            </w:tcBorders>
          </w:tcPr>
          <w:p w14:paraId="3196A3DF" w14:textId="370C0327" w:rsidR="00985911" w:rsidRPr="0017790F" w:rsidRDefault="00241053" w:rsidP="00985911">
            <w:pPr>
              <w:tabs>
                <w:tab w:val="decimal" w:pos="1216"/>
              </w:tabs>
              <w:spacing w:line="240" w:lineRule="exact"/>
              <w:ind w:right="-108"/>
              <w:rPr>
                <w:sz w:val="21"/>
                <w:szCs w:val="21"/>
                <w:lang w:val="en-US" w:bidi="th-TH"/>
              </w:rPr>
            </w:pPr>
            <w:r>
              <w:rPr>
                <w:sz w:val="21"/>
                <w:szCs w:val="21"/>
                <w:lang w:val="en-US" w:bidi="th-TH"/>
              </w:rPr>
              <w:t>17,708</w:t>
            </w:r>
          </w:p>
        </w:tc>
        <w:tc>
          <w:tcPr>
            <w:tcW w:w="270" w:type="dxa"/>
          </w:tcPr>
          <w:p w14:paraId="7B196A9D" w14:textId="77777777" w:rsidR="00985911" w:rsidRPr="0017790F" w:rsidRDefault="00985911" w:rsidP="00985911">
            <w:pPr>
              <w:tabs>
                <w:tab w:val="decimal" w:pos="1151"/>
              </w:tabs>
              <w:spacing w:line="240" w:lineRule="exact"/>
              <w:ind w:right="-181"/>
              <w:rPr>
                <w:rFonts w:cs="Times New Roman"/>
                <w:sz w:val="21"/>
                <w:szCs w:val="21"/>
              </w:rPr>
            </w:pPr>
          </w:p>
        </w:tc>
        <w:tc>
          <w:tcPr>
            <w:tcW w:w="1440" w:type="dxa"/>
            <w:tcBorders>
              <w:bottom w:val="single" w:sz="4" w:space="0" w:color="auto"/>
            </w:tcBorders>
          </w:tcPr>
          <w:p w14:paraId="191C099D" w14:textId="0F9F763F"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16,723</w:t>
            </w:r>
          </w:p>
        </w:tc>
      </w:tr>
      <w:tr w:rsidR="00985911" w:rsidRPr="0017790F" w14:paraId="2570A9DE" w14:textId="77777777" w:rsidTr="00070BCE">
        <w:tc>
          <w:tcPr>
            <w:tcW w:w="6030" w:type="dxa"/>
          </w:tcPr>
          <w:p w14:paraId="7C8CE838" w14:textId="77777777" w:rsidR="00985911" w:rsidRPr="0017790F" w:rsidRDefault="00985911" w:rsidP="00985911">
            <w:pPr>
              <w:spacing w:line="240" w:lineRule="exact"/>
              <w:ind w:right="-19" w:firstLine="342"/>
              <w:rPr>
                <w:rFonts w:cs="Times New Roman"/>
                <w:i/>
                <w:iCs/>
                <w:sz w:val="21"/>
                <w:szCs w:val="21"/>
                <w:lang w:val="en-US" w:bidi="th-TH"/>
              </w:rPr>
            </w:pPr>
          </w:p>
        </w:tc>
        <w:tc>
          <w:tcPr>
            <w:tcW w:w="1440" w:type="dxa"/>
            <w:tcBorders>
              <w:bottom w:val="single" w:sz="4" w:space="0" w:color="auto"/>
            </w:tcBorders>
          </w:tcPr>
          <w:p w14:paraId="44B5A2CE" w14:textId="5096E6D0" w:rsidR="00985911" w:rsidRPr="0017790F" w:rsidRDefault="00241053" w:rsidP="00985911">
            <w:pPr>
              <w:tabs>
                <w:tab w:val="decimal" w:pos="1216"/>
              </w:tabs>
              <w:spacing w:line="240" w:lineRule="exact"/>
              <w:ind w:right="-108"/>
              <w:rPr>
                <w:b/>
                <w:bCs/>
                <w:sz w:val="21"/>
                <w:szCs w:val="21"/>
                <w:lang w:val="en-US" w:bidi="th-TH"/>
              </w:rPr>
            </w:pPr>
            <w:r>
              <w:rPr>
                <w:b/>
                <w:bCs/>
                <w:sz w:val="21"/>
                <w:szCs w:val="21"/>
                <w:lang w:val="en-US" w:bidi="th-TH"/>
              </w:rPr>
              <w:t>17,708</w:t>
            </w:r>
          </w:p>
        </w:tc>
        <w:tc>
          <w:tcPr>
            <w:tcW w:w="270" w:type="dxa"/>
          </w:tcPr>
          <w:p w14:paraId="0733996C" w14:textId="36146B53"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bottom w:val="single" w:sz="4" w:space="0" w:color="auto"/>
            </w:tcBorders>
          </w:tcPr>
          <w:p w14:paraId="61917CE1" w14:textId="7388146B"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16,723</w:t>
            </w:r>
          </w:p>
        </w:tc>
      </w:tr>
      <w:tr w:rsidR="00985911" w:rsidRPr="0017790F" w14:paraId="38BAAD83" w14:textId="77777777" w:rsidTr="00070BCE">
        <w:tc>
          <w:tcPr>
            <w:tcW w:w="6030" w:type="dxa"/>
          </w:tcPr>
          <w:p w14:paraId="6E31733A" w14:textId="77777777" w:rsidR="00985911" w:rsidRPr="0017790F" w:rsidRDefault="00985911" w:rsidP="00985911">
            <w:pPr>
              <w:spacing w:line="240" w:lineRule="exact"/>
              <w:ind w:right="-19" w:firstLine="342"/>
              <w:rPr>
                <w:rFonts w:cs="Times New Roman"/>
                <w:i/>
                <w:iCs/>
                <w:sz w:val="21"/>
                <w:szCs w:val="21"/>
                <w:lang w:val="en-US" w:bidi="th-TH"/>
              </w:rPr>
            </w:pPr>
            <w:r w:rsidRPr="0017790F">
              <w:rPr>
                <w:rFonts w:eastAsia="Cordia New" w:cs="Times New Roman"/>
                <w:b/>
                <w:bCs/>
                <w:sz w:val="21"/>
                <w:szCs w:val="21"/>
              </w:rPr>
              <w:t>Total</w:t>
            </w:r>
          </w:p>
        </w:tc>
        <w:tc>
          <w:tcPr>
            <w:tcW w:w="1440" w:type="dxa"/>
            <w:tcBorders>
              <w:top w:val="single" w:sz="4" w:space="0" w:color="auto"/>
            </w:tcBorders>
          </w:tcPr>
          <w:p w14:paraId="7A1E6024" w14:textId="7980880C" w:rsidR="00985911" w:rsidRPr="0017790F" w:rsidRDefault="00241053" w:rsidP="00985911">
            <w:pPr>
              <w:tabs>
                <w:tab w:val="decimal" w:pos="1216"/>
              </w:tabs>
              <w:spacing w:line="240" w:lineRule="exact"/>
              <w:ind w:right="-108"/>
              <w:rPr>
                <w:b/>
                <w:bCs/>
                <w:sz w:val="21"/>
                <w:szCs w:val="21"/>
                <w:lang w:val="en-US" w:bidi="th-TH"/>
              </w:rPr>
            </w:pPr>
            <w:r>
              <w:rPr>
                <w:b/>
                <w:bCs/>
                <w:sz w:val="21"/>
                <w:szCs w:val="21"/>
                <w:lang w:val="en-US" w:bidi="th-TH"/>
              </w:rPr>
              <w:t>19,798</w:t>
            </w:r>
          </w:p>
        </w:tc>
        <w:tc>
          <w:tcPr>
            <w:tcW w:w="270" w:type="dxa"/>
          </w:tcPr>
          <w:p w14:paraId="7A5B50D1" w14:textId="77777777"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top w:val="single" w:sz="4" w:space="0" w:color="auto"/>
            </w:tcBorders>
          </w:tcPr>
          <w:p w14:paraId="1C3858FD" w14:textId="46843C4A" w:rsidR="00985911" w:rsidRPr="0017790F" w:rsidRDefault="00985911" w:rsidP="00985911">
            <w:pPr>
              <w:tabs>
                <w:tab w:val="decimal" w:pos="1156"/>
              </w:tabs>
              <w:spacing w:line="240" w:lineRule="exact"/>
              <w:ind w:right="-108"/>
              <w:rPr>
                <w:b/>
                <w:bCs/>
                <w:sz w:val="21"/>
                <w:szCs w:val="21"/>
                <w:lang w:val="en-US" w:bidi="th-TH"/>
              </w:rPr>
            </w:pPr>
            <w:r>
              <w:rPr>
                <w:rFonts w:cs="Times New Roman"/>
                <w:b/>
                <w:bCs/>
                <w:szCs w:val="22"/>
              </w:rPr>
              <w:t>18,607</w:t>
            </w:r>
          </w:p>
        </w:tc>
      </w:tr>
      <w:tr w:rsidR="00985911" w:rsidRPr="0017790F" w14:paraId="12FD876D" w14:textId="77777777" w:rsidTr="00070BCE">
        <w:trPr>
          <w:trHeight w:hRule="exact" w:val="245"/>
        </w:trPr>
        <w:tc>
          <w:tcPr>
            <w:tcW w:w="6030" w:type="dxa"/>
          </w:tcPr>
          <w:p w14:paraId="6C9F5EFE" w14:textId="77777777" w:rsidR="00985911" w:rsidRPr="0017790F" w:rsidRDefault="00985911" w:rsidP="00985911">
            <w:pPr>
              <w:spacing w:line="240" w:lineRule="exact"/>
              <w:ind w:right="-19" w:firstLine="342"/>
              <w:rPr>
                <w:rFonts w:cs="Times New Roman"/>
                <w:sz w:val="15"/>
                <w:szCs w:val="15"/>
                <w:lang w:val="en-US" w:bidi="th-TH"/>
              </w:rPr>
            </w:pPr>
          </w:p>
        </w:tc>
        <w:tc>
          <w:tcPr>
            <w:tcW w:w="1440" w:type="dxa"/>
            <w:tcBorders>
              <w:top w:val="double" w:sz="4" w:space="0" w:color="auto"/>
            </w:tcBorders>
          </w:tcPr>
          <w:p w14:paraId="390C1F66"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211D5FE7" w14:textId="77777777" w:rsidR="00985911" w:rsidRPr="0017790F" w:rsidRDefault="00985911" w:rsidP="00985911">
            <w:pPr>
              <w:spacing w:line="240" w:lineRule="exact"/>
              <w:ind w:right="-19" w:firstLine="342"/>
              <w:rPr>
                <w:rFonts w:cs="Times New Roman"/>
                <w:sz w:val="15"/>
                <w:szCs w:val="15"/>
                <w:lang w:val="en-US" w:bidi="th-TH"/>
              </w:rPr>
            </w:pPr>
          </w:p>
        </w:tc>
        <w:tc>
          <w:tcPr>
            <w:tcW w:w="1440" w:type="dxa"/>
            <w:tcBorders>
              <w:top w:val="double" w:sz="4" w:space="0" w:color="auto"/>
            </w:tcBorders>
          </w:tcPr>
          <w:p w14:paraId="7EF4DE35" w14:textId="77777777" w:rsidR="00985911" w:rsidRPr="0017790F" w:rsidRDefault="00985911" w:rsidP="00985911">
            <w:pPr>
              <w:spacing w:line="240" w:lineRule="exact"/>
              <w:ind w:right="-19" w:firstLine="342"/>
              <w:rPr>
                <w:rFonts w:cs="Times New Roman"/>
                <w:sz w:val="21"/>
                <w:szCs w:val="21"/>
                <w:lang w:val="en-US" w:bidi="th-TH"/>
              </w:rPr>
            </w:pPr>
          </w:p>
        </w:tc>
      </w:tr>
      <w:tr w:rsidR="00985911" w:rsidRPr="0017790F" w14:paraId="54F3FA81" w14:textId="77777777" w:rsidTr="00070BCE">
        <w:tc>
          <w:tcPr>
            <w:tcW w:w="6030" w:type="dxa"/>
          </w:tcPr>
          <w:p w14:paraId="380937F2"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Receivables on accrued interest income</w:t>
            </w:r>
          </w:p>
        </w:tc>
        <w:tc>
          <w:tcPr>
            <w:tcW w:w="1440" w:type="dxa"/>
          </w:tcPr>
          <w:p w14:paraId="54B416F4"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1BE178E4"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33E78C09" w14:textId="77777777" w:rsidR="00985911" w:rsidRPr="0017790F" w:rsidRDefault="00985911" w:rsidP="00985911">
            <w:pPr>
              <w:tabs>
                <w:tab w:val="decimal" w:pos="1151"/>
              </w:tabs>
              <w:spacing w:line="240" w:lineRule="exact"/>
              <w:ind w:right="-181"/>
              <w:rPr>
                <w:rFonts w:eastAsia="Cordia New" w:cs="Times New Roman"/>
                <w:sz w:val="21"/>
                <w:szCs w:val="21"/>
              </w:rPr>
            </w:pPr>
          </w:p>
        </w:tc>
      </w:tr>
      <w:tr w:rsidR="00985911" w:rsidRPr="0017790F" w14:paraId="5994A2A7" w14:textId="77777777" w:rsidTr="00070BCE">
        <w:tc>
          <w:tcPr>
            <w:tcW w:w="6030" w:type="dxa"/>
          </w:tcPr>
          <w:p w14:paraId="2EDDFA69"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440" w:type="dxa"/>
            <w:tcBorders>
              <w:bottom w:val="double" w:sz="4" w:space="0" w:color="auto"/>
            </w:tcBorders>
          </w:tcPr>
          <w:p w14:paraId="14DC55EE" w14:textId="52F03443" w:rsidR="00985911" w:rsidRPr="0017790F" w:rsidRDefault="00241053" w:rsidP="00985911">
            <w:pPr>
              <w:tabs>
                <w:tab w:val="decimal" w:pos="1216"/>
              </w:tabs>
              <w:spacing w:line="240" w:lineRule="exact"/>
              <w:ind w:right="-108"/>
              <w:rPr>
                <w:b/>
                <w:bCs/>
                <w:sz w:val="21"/>
                <w:szCs w:val="21"/>
                <w:lang w:val="en-US" w:bidi="th-TH"/>
              </w:rPr>
            </w:pPr>
            <w:r>
              <w:rPr>
                <w:b/>
                <w:bCs/>
                <w:sz w:val="21"/>
                <w:szCs w:val="21"/>
                <w:lang w:val="en-US" w:bidi="th-TH"/>
              </w:rPr>
              <w:t>3</w:t>
            </w:r>
          </w:p>
        </w:tc>
        <w:tc>
          <w:tcPr>
            <w:tcW w:w="270" w:type="dxa"/>
          </w:tcPr>
          <w:p w14:paraId="63D93F62"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bottom w:val="double" w:sz="4" w:space="0" w:color="auto"/>
            </w:tcBorders>
          </w:tcPr>
          <w:p w14:paraId="20618E16" w14:textId="1F3C9D2A" w:rsidR="00985911" w:rsidRPr="0017790F" w:rsidRDefault="00985911" w:rsidP="00985911">
            <w:pPr>
              <w:tabs>
                <w:tab w:val="decimal" w:pos="1151"/>
              </w:tabs>
              <w:spacing w:line="240" w:lineRule="exact"/>
              <w:ind w:right="-108"/>
              <w:rPr>
                <w:rFonts w:cs="Times New Roman"/>
                <w:b/>
                <w:bCs/>
                <w:sz w:val="21"/>
                <w:szCs w:val="21"/>
                <w:cs/>
                <w:lang w:bidi="th-TH"/>
              </w:rPr>
            </w:pPr>
            <w:r>
              <w:rPr>
                <w:rFonts w:cs="Times New Roman"/>
                <w:b/>
                <w:bCs/>
                <w:szCs w:val="22"/>
                <w:lang w:val="en-US" w:bidi="th-TH"/>
              </w:rPr>
              <w:t>1</w:t>
            </w:r>
          </w:p>
        </w:tc>
      </w:tr>
      <w:tr w:rsidR="00985911" w:rsidRPr="0017790F" w14:paraId="7B3B8996" w14:textId="77777777" w:rsidTr="00070BCE">
        <w:tc>
          <w:tcPr>
            <w:tcW w:w="6030" w:type="dxa"/>
          </w:tcPr>
          <w:p w14:paraId="4BAE18C6" w14:textId="77777777" w:rsidR="00985911" w:rsidRPr="0017790F" w:rsidRDefault="00985911" w:rsidP="00985911">
            <w:pPr>
              <w:pStyle w:val="BodyText"/>
              <w:spacing w:after="0" w:line="240" w:lineRule="exact"/>
              <w:ind w:right="-19" w:firstLine="342"/>
              <w:rPr>
                <w:rFonts w:cs="Times New Roman"/>
                <w:sz w:val="21"/>
                <w:szCs w:val="21"/>
                <w:lang w:val="en-US" w:bidi="th-TH"/>
              </w:rPr>
            </w:pPr>
          </w:p>
        </w:tc>
        <w:tc>
          <w:tcPr>
            <w:tcW w:w="1440" w:type="dxa"/>
            <w:tcBorders>
              <w:top w:val="double" w:sz="4" w:space="0" w:color="auto"/>
            </w:tcBorders>
          </w:tcPr>
          <w:p w14:paraId="70F9385F"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23F4898D"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double" w:sz="4" w:space="0" w:color="auto"/>
            </w:tcBorders>
          </w:tcPr>
          <w:p w14:paraId="774DB592" w14:textId="77777777" w:rsidR="00985911" w:rsidRPr="0017790F" w:rsidRDefault="00985911" w:rsidP="00985911">
            <w:pPr>
              <w:tabs>
                <w:tab w:val="decimal" w:pos="1151"/>
              </w:tabs>
              <w:spacing w:line="240" w:lineRule="exact"/>
              <w:ind w:right="-181"/>
              <w:rPr>
                <w:rFonts w:cs="Times New Roman"/>
                <w:b/>
                <w:bCs/>
                <w:sz w:val="21"/>
                <w:szCs w:val="21"/>
                <w:lang w:val="en-US" w:bidi="th-TH"/>
              </w:rPr>
            </w:pPr>
          </w:p>
        </w:tc>
      </w:tr>
      <w:tr w:rsidR="00985911" w:rsidRPr="0017790F" w14:paraId="1F02B223" w14:textId="77777777" w:rsidTr="00070BCE">
        <w:tc>
          <w:tcPr>
            <w:tcW w:w="6030" w:type="dxa"/>
          </w:tcPr>
          <w:p w14:paraId="0A633C27"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Prepaid expenses</w:t>
            </w:r>
          </w:p>
        </w:tc>
        <w:tc>
          <w:tcPr>
            <w:tcW w:w="1440" w:type="dxa"/>
          </w:tcPr>
          <w:p w14:paraId="1C075AB8"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6130014F"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09AF23F2" w14:textId="77777777" w:rsidR="00985911" w:rsidRPr="0017790F" w:rsidRDefault="00985911" w:rsidP="00985911">
            <w:pPr>
              <w:tabs>
                <w:tab w:val="decimal" w:pos="1151"/>
              </w:tabs>
              <w:spacing w:line="240" w:lineRule="exact"/>
              <w:ind w:right="-181"/>
              <w:rPr>
                <w:rFonts w:cs="Times New Roman"/>
                <w:sz w:val="21"/>
                <w:szCs w:val="21"/>
              </w:rPr>
            </w:pPr>
          </w:p>
        </w:tc>
      </w:tr>
      <w:tr w:rsidR="00985911" w:rsidRPr="0017790F" w14:paraId="4FAD2029" w14:textId="77777777" w:rsidTr="00070BCE">
        <w:tc>
          <w:tcPr>
            <w:tcW w:w="6030" w:type="dxa"/>
            <w:vAlign w:val="bottom"/>
          </w:tcPr>
          <w:p w14:paraId="34C8D7BC" w14:textId="331E2D2A"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ALLY REIT Management Company Limited</w:t>
            </w:r>
          </w:p>
        </w:tc>
        <w:tc>
          <w:tcPr>
            <w:tcW w:w="1440" w:type="dxa"/>
            <w:tcBorders>
              <w:bottom w:val="double" w:sz="4" w:space="0" w:color="auto"/>
            </w:tcBorders>
          </w:tcPr>
          <w:p w14:paraId="18091DC4" w14:textId="6411CA93" w:rsidR="00985911" w:rsidRPr="0017790F" w:rsidRDefault="00241053" w:rsidP="00985911">
            <w:pPr>
              <w:tabs>
                <w:tab w:val="decimal" w:pos="1216"/>
              </w:tabs>
              <w:spacing w:line="240" w:lineRule="exact"/>
              <w:ind w:right="-108"/>
              <w:rPr>
                <w:b/>
                <w:bCs/>
                <w:sz w:val="21"/>
                <w:szCs w:val="21"/>
                <w:cs/>
                <w:lang w:val="en-US" w:bidi="th-TH"/>
              </w:rPr>
            </w:pPr>
            <w:r>
              <w:rPr>
                <w:b/>
                <w:bCs/>
                <w:sz w:val="21"/>
                <w:szCs w:val="21"/>
                <w:lang w:val="en-US" w:bidi="th-TH"/>
              </w:rPr>
              <w:t>20,251</w:t>
            </w:r>
          </w:p>
        </w:tc>
        <w:tc>
          <w:tcPr>
            <w:tcW w:w="270" w:type="dxa"/>
          </w:tcPr>
          <w:p w14:paraId="30C7B335" w14:textId="77777777" w:rsidR="00985911" w:rsidRPr="0017790F" w:rsidRDefault="00985911" w:rsidP="00985911">
            <w:pPr>
              <w:pStyle w:val="BodyText"/>
              <w:spacing w:after="0" w:line="240" w:lineRule="exact"/>
              <w:ind w:right="-19" w:firstLine="342"/>
              <w:rPr>
                <w:rFonts w:cs="Times New Roman"/>
                <w:b/>
                <w:bCs/>
                <w:sz w:val="21"/>
                <w:szCs w:val="21"/>
                <w:lang w:val="en-US" w:bidi="th-TH"/>
              </w:rPr>
            </w:pPr>
          </w:p>
        </w:tc>
        <w:tc>
          <w:tcPr>
            <w:tcW w:w="1440" w:type="dxa"/>
            <w:tcBorders>
              <w:bottom w:val="double" w:sz="4" w:space="0" w:color="auto"/>
            </w:tcBorders>
          </w:tcPr>
          <w:p w14:paraId="7832CB45" w14:textId="73661944" w:rsidR="00985911" w:rsidRPr="0017790F" w:rsidRDefault="00985911" w:rsidP="00985911">
            <w:pPr>
              <w:tabs>
                <w:tab w:val="decimal" w:pos="1151"/>
              </w:tabs>
              <w:spacing w:line="240" w:lineRule="exact"/>
              <w:ind w:right="-108"/>
              <w:rPr>
                <w:b/>
                <w:bCs/>
                <w:sz w:val="21"/>
                <w:szCs w:val="21"/>
                <w:lang w:val="en-US" w:bidi="th-TH"/>
              </w:rPr>
            </w:pPr>
            <w:r>
              <w:rPr>
                <w:rFonts w:cs="Times New Roman"/>
                <w:b/>
                <w:bCs/>
                <w:szCs w:val="22"/>
                <w:lang w:val="en-US" w:bidi="th-TH"/>
              </w:rPr>
              <w:t>22,431</w:t>
            </w:r>
          </w:p>
        </w:tc>
      </w:tr>
      <w:tr w:rsidR="00985911" w:rsidRPr="0017790F" w14:paraId="60EDC40B" w14:textId="77777777" w:rsidTr="00070BCE">
        <w:trPr>
          <w:trHeight w:hRule="exact" w:val="245"/>
        </w:trPr>
        <w:tc>
          <w:tcPr>
            <w:tcW w:w="6030" w:type="dxa"/>
          </w:tcPr>
          <w:p w14:paraId="5C8E8F90" w14:textId="77777777" w:rsidR="00985911" w:rsidRPr="0017790F" w:rsidRDefault="00985911" w:rsidP="00985911">
            <w:pPr>
              <w:spacing w:line="240" w:lineRule="exact"/>
              <w:rPr>
                <w:rFonts w:eastAsia="Cordia New" w:cs="Times New Roman"/>
                <w:b/>
                <w:bCs/>
                <w:i/>
                <w:iCs/>
                <w:sz w:val="21"/>
                <w:szCs w:val="21"/>
                <w:lang w:val="en-US"/>
              </w:rPr>
            </w:pPr>
          </w:p>
        </w:tc>
        <w:tc>
          <w:tcPr>
            <w:tcW w:w="1440" w:type="dxa"/>
          </w:tcPr>
          <w:p w14:paraId="64267828" w14:textId="77777777" w:rsidR="00985911" w:rsidRPr="0017790F" w:rsidRDefault="00985911" w:rsidP="00985911">
            <w:pPr>
              <w:tabs>
                <w:tab w:val="decimal" w:pos="1216"/>
              </w:tabs>
              <w:spacing w:line="240" w:lineRule="exact"/>
              <w:ind w:right="-108"/>
              <w:rPr>
                <w:b/>
                <w:bCs/>
                <w:sz w:val="21"/>
                <w:szCs w:val="21"/>
                <w:lang w:val="en-US" w:bidi="th-TH"/>
              </w:rPr>
            </w:pPr>
          </w:p>
        </w:tc>
        <w:tc>
          <w:tcPr>
            <w:tcW w:w="270" w:type="dxa"/>
          </w:tcPr>
          <w:p w14:paraId="32DC7624"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4EAD143A" w14:textId="77777777" w:rsidR="00985911" w:rsidRPr="0017790F" w:rsidRDefault="00985911" w:rsidP="00985911">
            <w:pPr>
              <w:tabs>
                <w:tab w:val="decimal" w:pos="1151"/>
              </w:tabs>
              <w:spacing w:line="240" w:lineRule="exact"/>
              <w:ind w:right="-181"/>
              <w:rPr>
                <w:rFonts w:cs="Times New Roman"/>
                <w:sz w:val="21"/>
                <w:szCs w:val="21"/>
              </w:rPr>
            </w:pPr>
          </w:p>
        </w:tc>
      </w:tr>
      <w:tr w:rsidR="00985911" w:rsidRPr="0017790F" w14:paraId="02309A1D" w14:textId="77777777" w:rsidTr="00070BCE">
        <w:tc>
          <w:tcPr>
            <w:tcW w:w="6030" w:type="dxa"/>
          </w:tcPr>
          <w:p w14:paraId="647C687D"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t>Trade accounts payable</w:t>
            </w:r>
          </w:p>
        </w:tc>
        <w:tc>
          <w:tcPr>
            <w:tcW w:w="1440" w:type="dxa"/>
          </w:tcPr>
          <w:p w14:paraId="13C17F58" w14:textId="77777777" w:rsidR="00985911" w:rsidRPr="0017790F" w:rsidRDefault="00985911" w:rsidP="00985911">
            <w:pPr>
              <w:tabs>
                <w:tab w:val="decimal" w:pos="1151"/>
              </w:tabs>
              <w:spacing w:line="240" w:lineRule="exact"/>
              <w:ind w:right="-181"/>
              <w:rPr>
                <w:rFonts w:cs="Times New Roman"/>
                <w:sz w:val="21"/>
                <w:szCs w:val="21"/>
              </w:rPr>
            </w:pPr>
          </w:p>
        </w:tc>
        <w:tc>
          <w:tcPr>
            <w:tcW w:w="270" w:type="dxa"/>
          </w:tcPr>
          <w:p w14:paraId="013F1715"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6C653860" w14:textId="77777777" w:rsidR="00985911" w:rsidRPr="0017790F" w:rsidRDefault="00985911" w:rsidP="00985911">
            <w:pPr>
              <w:tabs>
                <w:tab w:val="decimal" w:pos="1151"/>
              </w:tabs>
              <w:spacing w:line="240" w:lineRule="exact"/>
              <w:ind w:right="-181"/>
              <w:rPr>
                <w:rFonts w:cs="Times New Roman"/>
                <w:sz w:val="21"/>
                <w:szCs w:val="21"/>
              </w:rPr>
            </w:pPr>
          </w:p>
        </w:tc>
      </w:tr>
      <w:tr w:rsidR="00985911" w:rsidRPr="0017790F" w14:paraId="18C3ACB3" w14:textId="77777777" w:rsidTr="00070BCE">
        <w:tc>
          <w:tcPr>
            <w:tcW w:w="6030" w:type="dxa"/>
          </w:tcPr>
          <w:p w14:paraId="5FEA8694" w14:textId="453F0437" w:rsidR="00985911" w:rsidRPr="0017790F" w:rsidRDefault="00985911" w:rsidP="00985911">
            <w:pPr>
              <w:pStyle w:val="BodyText"/>
              <w:spacing w:after="0" w:line="240" w:lineRule="exact"/>
              <w:ind w:right="-19" w:firstLine="342"/>
              <w:rPr>
                <w:rFonts w:eastAsia="Cordia New" w:cs="Times New Roman"/>
                <w:b/>
                <w:bCs/>
                <w:i/>
                <w:iCs/>
                <w:sz w:val="21"/>
                <w:szCs w:val="21"/>
                <w:lang w:val="en-US"/>
              </w:rPr>
            </w:pPr>
            <w:r w:rsidRPr="00791414">
              <w:rPr>
                <w:rFonts w:cs="Times New Roman"/>
                <w:sz w:val="21"/>
                <w:szCs w:val="21"/>
              </w:rPr>
              <w:t>ALLY CPM Company Limited</w:t>
            </w:r>
          </w:p>
        </w:tc>
        <w:tc>
          <w:tcPr>
            <w:tcW w:w="1440" w:type="dxa"/>
          </w:tcPr>
          <w:p w14:paraId="4339D7FF" w14:textId="19955A3F" w:rsidR="00985911" w:rsidRPr="00791414" w:rsidRDefault="00241053" w:rsidP="00985911">
            <w:pPr>
              <w:tabs>
                <w:tab w:val="decimal" w:pos="1216"/>
              </w:tabs>
              <w:spacing w:line="240" w:lineRule="exact"/>
              <w:ind w:right="-108"/>
              <w:rPr>
                <w:sz w:val="21"/>
                <w:szCs w:val="21"/>
                <w:lang w:val="en-US" w:bidi="th-TH"/>
              </w:rPr>
            </w:pPr>
            <w:r>
              <w:rPr>
                <w:sz w:val="21"/>
                <w:szCs w:val="21"/>
                <w:lang w:val="en-US" w:bidi="th-TH"/>
              </w:rPr>
              <w:t>1,291</w:t>
            </w:r>
          </w:p>
        </w:tc>
        <w:tc>
          <w:tcPr>
            <w:tcW w:w="270" w:type="dxa"/>
          </w:tcPr>
          <w:p w14:paraId="1D20319F"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771C6E62" w14:textId="2EE42AB5" w:rsidR="00985911" w:rsidRPr="0017790F" w:rsidRDefault="00985911" w:rsidP="00985911">
            <w:pPr>
              <w:tabs>
                <w:tab w:val="decimal" w:pos="1151"/>
              </w:tabs>
              <w:spacing w:line="240" w:lineRule="exact"/>
              <w:ind w:right="-181"/>
              <w:rPr>
                <w:rFonts w:cs="Times New Roman"/>
                <w:sz w:val="21"/>
                <w:szCs w:val="21"/>
              </w:rPr>
            </w:pPr>
            <w:r>
              <w:rPr>
                <w:rFonts w:cs="Times New Roman"/>
                <w:szCs w:val="22"/>
              </w:rPr>
              <w:t>1,564</w:t>
            </w:r>
          </w:p>
        </w:tc>
      </w:tr>
      <w:tr w:rsidR="00985911" w:rsidRPr="0017790F" w14:paraId="3B89FA0E" w14:textId="77777777" w:rsidTr="00070BCE">
        <w:tc>
          <w:tcPr>
            <w:tcW w:w="6030" w:type="dxa"/>
          </w:tcPr>
          <w:p w14:paraId="1D950475" w14:textId="07EBAF8A"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sz w:val="21"/>
                <w:szCs w:val="21"/>
              </w:rPr>
              <w:t>The KE Group Company Limited</w:t>
            </w:r>
          </w:p>
        </w:tc>
        <w:tc>
          <w:tcPr>
            <w:tcW w:w="1440" w:type="dxa"/>
          </w:tcPr>
          <w:p w14:paraId="78D8BFA4" w14:textId="11B3EB7F" w:rsidR="00985911" w:rsidRPr="0017790F" w:rsidRDefault="007A54EA" w:rsidP="00985911">
            <w:pPr>
              <w:tabs>
                <w:tab w:val="decimal" w:pos="1216"/>
              </w:tabs>
              <w:spacing w:line="240" w:lineRule="exact"/>
              <w:ind w:right="-108"/>
              <w:rPr>
                <w:sz w:val="21"/>
                <w:szCs w:val="21"/>
                <w:lang w:val="en-US" w:bidi="th-TH"/>
              </w:rPr>
            </w:pPr>
            <w:r w:rsidDel="000835E5">
              <w:rPr>
                <w:sz w:val="21"/>
                <w:szCs w:val="21"/>
                <w:lang w:val="en-US" w:bidi="th-TH"/>
              </w:rPr>
              <w:t>106</w:t>
            </w:r>
          </w:p>
        </w:tc>
        <w:tc>
          <w:tcPr>
            <w:tcW w:w="270" w:type="dxa"/>
          </w:tcPr>
          <w:p w14:paraId="2E3CDDD5" w14:textId="77777777" w:rsidR="00985911" w:rsidRPr="0017790F" w:rsidRDefault="00985911" w:rsidP="00985911">
            <w:pPr>
              <w:tabs>
                <w:tab w:val="decimal" w:pos="1151"/>
                <w:tab w:val="decimal" w:pos="1216"/>
              </w:tabs>
              <w:spacing w:line="240" w:lineRule="exact"/>
              <w:ind w:right="-181"/>
              <w:rPr>
                <w:sz w:val="21"/>
                <w:szCs w:val="21"/>
                <w:lang w:val="en-US" w:bidi="th-TH"/>
              </w:rPr>
            </w:pPr>
          </w:p>
        </w:tc>
        <w:tc>
          <w:tcPr>
            <w:tcW w:w="1440" w:type="dxa"/>
          </w:tcPr>
          <w:p w14:paraId="7016F38A" w14:textId="024735E7" w:rsidR="00985911" w:rsidRPr="0017790F" w:rsidRDefault="00985911" w:rsidP="00985911">
            <w:pPr>
              <w:tabs>
                <w:tab w:val="decimal" w:pos="1151"/>
              </w:tabs>
              <w:spacing w:line="240" w:lineRule="exact"/>
              <w:ind w:right="-108"/>
              <w:rPr>
                <w:sz w:val="21"/>
                <w:szCs w:val="21"/>
                <w:lang w:val="en-US" w:bidi="th-TH"/>
              </w:rPr>
            </w:pPr>
            <w:r>
              <w:rPr>
                <w:rFonts w:cs="Times New Roman"/>
                <w:szCs w:val="22"/>
              </w:rPr>
              <w:t>247</w:t>
            </w:r>
          </w:p>
        </w:tc>
      </w:tr>
      <w:tr w:rsidR="00985911" w:rsidRPr="0017790F" w14:paraId="411F6377" w14:textId="77777777" w:rsidTr="00070BCE">
        <w:tc>
          <w:tcPr>
            <w:tcW w:w="6030" w:type="dxa"/>
            <w:vAlign w:val="bottom"/>
          </w:tcPr>
          <w:p w14:paraId="374ACDEB"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rPr>
              <w:t>Other related parties</w:t>
            </w:r>
          </w:p>
        </w:tc>
        <w:tc>
          <w:tcPr>
            <w:tcW w:w="1440" w:type="dxa"/>
            <w:tcBorders>
              <w:bottom w:val="single" w:sz="4" w:space="0" w:color="auto"/>
            </w:tcBorders>
          </w:tcPr>
          <w:p w14:paraId="4BCA7A40" w14:textId="3E5E1AFD" w:rsidR="00985911" w:rsidRPr="0017790F" w:rsidRDefault="00241053" w:rsidP="00985911">
            <w:pPr>
              <w:tabs>
                <w:tab w:val="decimal" w:pos="1216"/>
              </w:tabs>
              <w:spacing w:line="240" w:lineRule="exact"/>
              <w:ind w:right="-108"/>
              <w:rPr>
                <w:sz w:val="21"/>
                <w:szCs w:val="21"/>
                <w:lang w:val="en-US" w:bidi="th-TH"/>
              </w:rPr>
            </w:pPr>
            <w:r>
              <w:rPr>
                <w:sz w:val="21"/>
                <w:szCs w:val="21"/>
                <w:lang w:val="en-US" w:bidi="th-TH"/>
              </w:rPr>
              <w:t>597</w:t>
            </w:r>
          </w:p>
        </w:tc>
        <w:tc>
          <w:tcPr>
            <w:tcW w:w="270" w:type="dxa"/>
          </w:tcPr>
          <w:p w14:paraId="31C0C6D6"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Borders>
              <w:bottom w:val="single" w:sz="4" w:space="0" w:color="auto"/>
            </w:tcBorders>
          </w:tcPr>
          <w:p w14:paraId="4B98D490" w14:textId="00EB91B9"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1,240</w:t>
            </w:r>
          </w:p>
        </w:tc>
      </w:tr>
      <w:tr w:rsidR="00985911" w:rsidRPr="0017790F" w14:paraId="3CCA7757" w14:textId="77777777" w:rsidTr="00070BCE">
        <w:tc>
          <w:tcPr>
            <w:tcW w:w="6030" w:type="dxa"/>
          </w:tcPr>
          <w:p w14:paraId="6C37AD2F" w14:textId="77777777" w:rsidR="00985911" w:rsidRPr="0017790F" w:rsidRDefault="00985911" w:rsidP="00985911">
            <w:pPr>
              <w:spacing w:line="240" w:lineRule="exact"/>
              <w:ind w:left="342"/>
              <w:rPr>
                <w:rFonts w:eastAsia="Cordia New" w:cs="Times New Roman"/>
                <w:b/>
                <w:bCs/>
                <w:sz w:val="21"/>
                <w:szCs w:val="21"/>
              </w:rPr>
            </w:pPr>
            <w:r w:rsidRPr="0017790F">
              <w:rPr>
                <w:rFonts w:eastAsia="Cordia New" w:cs="Times New Roman"/>
                <w:b/>
                <w:bCs/>
                <w:sz w:val="21"/>
                <w:szCs w:val="21"/>
              </w:rPr>
              <w:t>Total</w:t>
            </w:r>
          </w:p>
        </w:tc>
        <w:tc>
          <w:tcPr>
            <w:tcW w:w="1440" w:type="dxa"/>
            <w:tcBorders>
              <w:top w:val="single" w:sz="4" w:space="0" w:color="auto"/>
              <w:bottom w:val="double" w:sz="4" w:space="0" w:color="auto"/>
            </w:tcBorders>
          </w:tcPr>
          <w:p w14:paraId="2EFBE5ED" w14:textId="3B3E2A10" w:rsidR="00985911" w:rsidRPr="0017790F" w:rsidRDefault="00241053" w:rsidP="00985911">
            <w:pPr>
              <w:tabs>
                <w:tab w:val="decimal" w:pos="1216"/>
              </w:tabs>
              <w:spacing w:line="240" w:lineRule="exact"/>
              <w:ind w:right="-108"/>
              <w:rPr>
                <w:b/>
                <w:bCs/>
                <w:sz w:val="21"/>
                <w:szCs w:val="21"/>
                <w:lang w:val="en-US" w:bidi="th-TH"/>
              </w:rPr>
            </w:pPr>
            <w:r>
              <w:rPr>
                <w:b/>
                <w:bCs/>
                <w:sz w:val="21"/>
                <w:szCs w:val="21"/>
                <w:lang w:val="en-US" w:bidi="th-TH"/>
              </w:rPr>
              <w:t>1,994</w:t>
            </w:r>
          </w:p>
        </w:tc>
        <w:tc>
          <w:tcPr>
            <w:tcW w:w="270" w:type="dxa"/>
          </w:tcPr>
          <w:p w14:paraId="10B086B3" w14:textId="77777777" w:rsidR="00985911" w:rsidRPr="0017790F" w:rsidRDefault="00985911" w:rsidP="00985911">
            <w:pPr>
              <w:tabs>
                <w:tab w:val="decimal" w:pos="1151"/>
              </w:tabs>
              <w:spacing w:line="240" w:lineRule="exact"/>
              <w:ind w:right="-181"/>
              <w:rPr>
                <w:rFonts w:cs="Times New Roman"/>
                <w:b/>
                <w:bCs/>
                <w:sz w:val="21"/>
                <w:szCs w:val="21"/>
              </w:rPr>
            </w:pPr>
          </w:p>
        </w:tc>
        <w:tc>
          <w:tcPr>
            <w:tcW w:w="1440" w:type="dxa"/>
            <w:tcBorders>
              <w:top w:val="single" w:sz="4" w:space="0" w:color="auto"/>
              <w:bottom w:val="double" w:sz="4" w:space="0" w:color="auto"/>
            </w:tcBorders>
          </w:tcPr>
          <w:p w14:paraId="5F2C2D15" w14:textId="68421F87" w:rsidR="00985911" w:rsidRPr="0017790F" w:rsidRDefault="00985911" w:rsidP="00985911">
            <w:pPr>
              <w:tabs>
                <w:tab w:val="decimal" w:pos="1156"/>
              </w:tabs>
              <w:spacing w:line="240" w:lineRule="exact"/>
              <w:ind w:right="-108"/>
              <w:rPr>
                <w:b/>
                <w:bCs/>
                <w:sz w:val="21"/>
                <w:szCs w:val="21"/>
                <w:lang w:val="en-US" w:bidi="th-TH"/>
              </w:rPr>
            </w:pPr>
            <w:r w:rsidRPr="00C90E48">
              <w:rPr>
                <w:rFonts w:cs="Times New Roman"/>
                <w:b/>
                <w:bCs/>
                <w:szCs w:val="22"/>
              </w:rPr>
              <w:t>3,051</w:t>
            </w:r>
          </w:p>
        </w:tc>
      </w:tr>
      <w:tr w:rsidR="00985911" w:rsidRPr="0017790F" w14:paraId="5BCBA9A0" w14:textId="77777777" w:rsidTr="00070BCE">
        <w:trPr>
          <w:trHeight w:hRule="exact" w:val="245"/>
        </w:trPr>
        <w:tc>
          <w:tcPr>
            <w:tcW w:w="6030" w:type="dxa"/>
          </w:tcPr>
          <w:p w14:paraId="3E510FFC"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46DF060C" w14:textId="77777777" w:rsidR="00985911" w:rsidRPr="0017790F" w:rsidRDefault="00985911" w:rsidP="00985911">
            <w:pPr>
              <w:spacing w:line="240" w:lineRule="exact"/>
              <w:rPr>
                <w:rFonts w:eastAsia="Cordia New" w:cs="Times New Roman"/>
                <w:b/>
                <w:bCs/>
                <w:i/>
                <w:iCs/>
                <w:sz w:val="15"/>
                <w:szCs w:val="15"/>
                <w:lang w:val="en-US"/>
              </w:rPr>
            </w:pPr>
          </w:p>
        </w:tc>
        <w:tc>
          <w:tcPr>
            <w:tcW w:w="270" w:type="dxa"/>
          </w:tcPr>
          <w:p w14:paraId="74F7C97B"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60F96CB1" w14:textId="77777777" w:rsidR="00985911" w:rsidRPr="0017790F" w:rsidRDefault="00985911" w:rsidP="00985911">
            <w:pPr>
              <w:tabs>
                <w:tab w:val="decimal" w:pos="1059"/>
              </w:tabs>
              <w:spacing w:line="240" w:lineRule="exact"/>
              <w:ind w:right="-108"/>
              <w:rPr>
                <w:sz w:val="21"/>
                <w:szCs w:val="21"/>
                <w:lang w:val="en-US" w:bidi="th-TH"/>
              </w:rPr>
            </w:pPr>
          </w:p>
        </w:tc>
      </w:tr>
      <w:tr w:rsidR="004A64A4" w:rsidRPr="0017790F" w14:paraId="4B9FA160" w14:textId="77777777" w:rsidTr="00070BCE">
        <w:trPr>
          <w:trHeight w:hRule="exact" w:val="245"/>
        </w:trPr>
        <w:tc>
          <w:tcPr>
            <w:tcW w:w="6030" w:type="dxa"/>
          </w:tcPr>
          <w:p w14:paraId="6DBAE96A" w14:textId="77777777" w:rsidR="004A64A4" w:rsidRPr="0017790F" w:rsidRDefault="004A64A4" w:rsidP="00985911">
            <w:pPr>
              <w:spacing w:line="240" w:lineRule="exact"/>
              <w:rPr>
                <w:rFonts w:eastAsia="Cordia New" w:cs="Times New Roman"/>
                <w:b/>
                <w:bCs/>
                <w:i/>
                <w:iCs/>
                <w:sz w:val="15"/>
                <w:szCs w:val="15"/>
                <w:lang w:val="en-US"/>
              </w:rPr>
            </w:pPr>
          </w:p>
        </w:tc>
        <w:tc>
          <w:tcPr>
            <w:tcW w:w="1440" w:type="dxa"/>
          </w:tcPr>
          <w:p w14:paraId="369976D1" w14:textId="77777777" w:rsidR="004A64A4" w:rsidRPr="0017790F" w:rsidRDefault="004A64A4" w:rsidP="00985911">
            <w:pPr>
              <w:spacing w:line="240" w:lineRule="exact"/>
              <w:rPr>
                <w:rFonts w:eastAsia="Cordia New" w:cs="Times New Roman"/>
                <w:b/>
                <w:bCs/>
                <w:i/>
                <w:iCs/>
                <w:sz w:val="15"/>
                <w:szCs w:val="15"/>
                <w:lang w:val="en-US"/>
              </w:rPr>
            </w:pPr>
          </w:p>
        </w:tc>
        <w:tc>
          <w:tcPr>
            <w:tcW w:w="270" w:type="dxa"/>
          </w:tcPr>
          <w:p w14:paraId="386FEFFE" w14:textId="77777777" w:rsidR="004A64A4" w:rsidRPr="0017790F" w:rsidRDefault="004A64A4" w:rsidP="00985911">
            <w:pPr>
              <w:spacing w:line="240" w:lineRule="exact"/>
              <w:rPr>
                <w:rFonts w:eastAsia="Cordia New" w:cs="Times New Roman"/>
                <w:b/>
                <w:bCs/>
                <w:i/>
                <w:iCs/>
                <w:sz w:val="15"/>
                <w:szCs w:val="15"/>
                <w:lang w:val="en-US"/>
              </w:rPr>
            </w:pPr>
          </w:p>
        </w:tc>
        <w:tc>
          <w:tcPr>
            <w:tcW w:w="1440" w:type="dxa"/>
          </w:tcPr>
          <w:p w14:paraId="3956A25D" w14:textId="77777777" w:rsidR="004A64A4" w:rsidRPr="0017790F" w:rsidRDefault="004A64A4" w:rsidP="00985911">
            <w:pPr>
              <w:tabs>
                <w:tab w:val="decimal" w:pos="1059"/>
              </w:tabs>
              <w:spacing w:line="240" w:lineRule="exact"/>
              <w:ind w:right="-108"/>
              <w:rPr>
                <w:sz w:val="21"/>
                <w:szCs w:val="21"/>
                <w:lang w:val="en-US" w:bidi="th-TH"/>
              </w:rPr>
            </w:pPr>
          </w:p>
        </w:tc>
      </w:tr>
      <w:tr w:rsidR="00985911" w:rsidRPr="0017790F" w14:paraId="61F50D63" w14:textId="77777777" w:rsidTr="00070BCE">
        <w:trPr>
          <w:trHeight w:hRule="exact" w:val="245"/>
        </w:trPr>
        <w:tc>
          <w:tcPr>
            <w:tcW w:w="6030" w:type="dxa"/>
          </w:tcPr>
          <w:p w14:paraId="2A673DF5"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55C0AE3A" w14:textId="77777777" w:rsidR="00985911" w:rsidRPr="0017790F" w:rsidRDefault="00985911" w:rsidP="00985911">
            <w:pPr>
              <w:spacing w:line="240" w:lineRule="exact"/>
              <w:rPr>
                <w:rFonts w:eastAsia="Cordia New" w:cs="Times New Roman"/>
                <w:b/>
                <w:bCs/>
                <w:i/>
                <w:iCs/>
                <w:sz w:val="15"/>
                <w:szCs w:val="15"/>
                <w:lang w:val="en-US"/>
              </w:rPr>
            </w:pPr>
          </w:p>
        </w:tc>
        <w:tc>
          <w:tcPr>
            <w:tcW w:w="270" w:type="dxa"/>
          </w:tcPr>
          <w:p w14:paraId="5BE8D92F" w14:textId="77777777" w:rsidR="00985911" w:rsidRPr="0017790F" w:rsidRDefault="00985911" w:rsidP="00985911">
            <w:pPr>
              <w:spacing w:line="240" w:lineRule="exact"/>
              <w:rPr>
                <w:rFonts w:eastAsia="Cordia New" w:cs="Times New Roman"/>
                <w:b/>
                <w:bCs/>
                <w:i/>
                <w:iCs/>
                <w:sz w:val="15"/>
                <w:szCs w:val="15"/>
                <w:lang w:val="en-US"/>
              </w:rPr>
            </w:pPr>
          </w:p>
        </w:tc>
        <w:tc>
          <w:tcPr>
            <w:tcW w:w="1440" w:type="dxa"/>
          </w:tcPr>
          <w:p w14:paraId="0EE0D26B"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0BE4FD7F" w14:textId="77777777" w:rsidTr="00070BCE">
        <w:tc>
          <w:tcPr>
            <w:tcW w:w="6030" w:type="dxa"/>
          </w:tcPr>
          <w:p w14:paraId="2F374B79" w14:textId="77777777" w:rsidR="00985911" w:rsidRPr="0017790F" w:rsidRDefault="00985911" w:rsidP="00985911">
            <w:pPr>
              <w:spacing w:line="240" w:lineRule="exact"/>
              <w:rPr>
                <w:rFonts w:eastAsia="Cordia New" w:cs="Times New Roman"/>
                <w:b/>
                <w:bCs/>
                <w:i/>
                <w:iCs/>
                <w:sz w:val="21"/>
                <w:szCs w:val="21"/>
                <w:lang w:val="en-US"/>
              </w:rPr>
            </w:pPr>
            <w:r w:rsidRPr="0017790F">
              <w:rPr>
                <w:rFonts w:eastAsia="Cordia New" w:cs="Times New Roman"/>
                <w:b/>
                <w:bCs/>
                <w:i/>
                <w:iCs/>
                <w:sz w:val="21"/>
                <w:szCs w:val="21"/>
                <w:lang w:val="en-US"/>
              </w:rPr>
              <w:lastRenderedPageBreak/>
              <w:t>Other payables and accrued expenses</w:t>
            </w:r>
          </w:p>
        </w:tc>
        <w:tc>
          <w:tcPr>
            <w:tcW w:w="1440" w:type="dxa"/>
          </w:tcPr>
          <w:p w14:paraId="77572D75" w14:textId="77777777" w:rsidR="00985911" w:rsidRPr="0017790F" w:rsidRDefault="00985911" w:rsidP="00985911">
            <w:pPr>
              <w:tabs>
                <w:tab w:val="decimal" w:pos="1151"/>
              </w:tabs>
              <w:spacing w:line="240" w:lineRule="exact"/>
              <w:ind w:right="-181"/>
              <w:rPr>
                <w:rFonts w:cs="Times New Roman"/>
                <w:sz w:val="21"/>
                <w:szCs w:val="21"/>
              </w:rPr>
            </w:pPr>
          </w:p>
        </w:tc>
        <w:tc>
          <w:tcPr>
            <w:tcW w:w="270" w:type="dxa"/>
          </w:tcPr>
          <w:p w14:paraId="6677CCCD"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1CF8B283"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042F960E" w14:textId="77777777" w:rsidTr="00070BCE">
        <w:tc>
          <w:tcPr>
            <w:tcW w:w="6030" w:type="dxa"/>
            <w:vAlign w:val="bottom"/>
          </w:tcPr>
          <w:p w14:paraId="5B8EFDBC" w14:textId="7446CFBF" w:rsidR="00985911" w:rsidRPr="0017790F" w:rsidRDefault="00985911" w:rsidP="00985911">
            <w:pPr>
              <w:spacing w:line="240" w:lineRule="exact"/>
              <w:ind w:left="342"/>
              <w:rPr>
                <w:rFonts w:cs="Times New Roman"/>
                <w:sz w:val="21"/>
                <w:szCs w:val="21"/>
              </w:rPr>
            </w:pPr>
            <w:r w:rsidRPr="0017790F">
              <w:rPr>
                <w:rFonts w:cs="Times New Roman"/>
                <w:sz w:val="21"/>
                <w:szCs w:val="21"/>
                <w:lang w:val="en-US" w:bidi="th-TH"/>
              </w:rPr>
              <w:t>ALLY REIT Management Company Limited</w:t>
            </w:r>
          </w:p>
        </w:tc>
        <w:tc>
          <w:tcPr>
            <w:tcW w:w="1440" w:type="dxa"/>
          </w:tcPr>
          <w:p w14:paraId="17A9094A" w14:textId="34DE8381" w:rsidR="00985911" w:rsidRPr="0017790F" w:rsidRDefault="00241053" w:rsidP="00985911">
            <w:pPr>
              <w:tabs>
                <w:tab w:val="decimal" w:pos="1059"/>
              </w:tabs>
              <w:spacing w:line="240" w:lineRule="exact"/>
              <w:ind w:right="-108"/>
              <w:rPr>
                <w:sz w:val="21"/>
                <w:szCs w:val="21"/>
                <w:lang w:val="en-US" w:bidi="th-TH"/>
              </w:rPr>
            </w:pPr>
            <w:r>
              <w:rPr>
                <w:sz w:val="21"/>
                <w:szCs w:val="21"/>
                <w:lang w:val="en-US" w:bidi="th-TH"/>
              </w:rPr>
              <w:t>15,193</w:t>
            </w:r>
          </w:p>
        </w:tc>
        <w:tc>
          <w:tcPr>
            <w:tcW w:w="270" w:type="dxa"/>
          </w:tcPr>
          <w:p w14:paraId="4AD61640" w14:textId="77777777" w:rsidR="00985911" w:rsidRPr="0017790F" w:rsidRDefault="00985911" w:rsidP="00985911">
            <w:pPr>
              <w:tabs>
                <w:tab w:val="decimal" w:pos="1151"/>
              </w:tabs>
              <w:spacing w:line="240" w:lineRule="exact"/>
              <w:ind w:right="-181"/>
              <w:rPr>
                <w:rFonts w:cs="Times New Roman"/>
                <w:sz w:val="21"/>
                <w:szCs w:val="21"/>
              </w:rPr>
            </w:pPr>
          </w:p>
        </w:tc>
        <w:tc>
          <w:tcPr>
            <w:tcW w:w="1440" w:type="dxa"/>
          </w:tcPr>
          <w:p w14:paraId="12208233" w14:textId="48039F43"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16,440</w:t>
            </w:r>
          </w:p>
        </w:tc>
      </w:tr>
      <w:tr w:rsidR="00985911" w:rsidRPr="0017790F" w14:paraId="6FE4B89E" w14:textId="77777777" w:rsidTr="00070BCE">
        <w:tc>
          <w:tcPr>
            <w:tcW w:w="6030" w:type="dxa"/>
            <w:vAlign w:val="bottom"/>
          </w:tcPr>
          <w:p w14:paraId="309C3B0E" w14:textId="47167F7A" w:rsidR="00985911" w:rsidRPr="0017790F" w:rsidRDefault="00985911" w:rsidP="00985911">
            <w:pPr>
              <w:spacing w:line="240" w:lineRule="exact"/>
              <w:ind w:left="342"/>
              <w:rPr>
                <w:rFonts w:cs="Times New Roman"/>
                <w:sz w:val="21"/>
                <w:szCs w:val="21"/>
              </w:rPr>
            </w:pPr>
            <w:r w:rsidRPr="0017790F">
              <w:rPr>
                <w:rFonts w:cs="Times New Roman"/>
                <w:sz w:val="21"/>
                <w:szCs w:val="21"/>
              </w:rPr>
              <w:t>Other related parties</w:t>
            </w:r>
          </w:p>
        </w:tc>
        <w:tc>
          <w:tcPr>
            <w:tcW w:w="1440" w:type="dxa"/>
            <w:tcBorders>
              <w:bottom w:val="single" w:sz="4" w:space="0" w:color="auto"/>
            </w:tcBorders>
          </w:tcPr>
          <w:p w14:paraId="749242C0" w14:textId="5767C0AE" w:rsidR="00985911" w:rsidRPr="0017790F" w:rsidRDefault="00241053" w:rsidP="00985911">
            <w:pPr>
              <w:tabs>
                <w:tab w:val="decimal" w:pos="1059"/>
              </w:tabs>
              <w:spacing w:line="240" w:lineRule="exact"/>
              <w:ind w:right="-108"/>
              <w:rPr>
                <w:sz w:val="21"/>
                <w:szCs w:val="21"/>
                <w:lang w:val="en-US" w:bidi="th-TH"/>
              </w:rPr>
            </w:pPr>
            <w:r>
              <w:rPr>
                <w:sz w:val="21"/>
                <w:szCs w:val="21"/>
                <w:lang w:val="en-US" w:bidi="th-TH"/>
              </w:rPr>
              <w:t>8,183</w:t>
            </w:r>
          </w:p>
        </w:tc>
        <w:tc>
          <w:tcPr>
            <w:tcW w:w="270" w:type="dxa"/>
          </w:tcPr>
          <w:p w14:paraId="2A17C892" w14:textId="77777777" w:rsidR="00985911" w:rsidRPr="0017790F" w:rsidRDefault="00985911" w:rsidP="00985911">
            <w:pPr>
              <w:tabs>
                <w:tab w:val="decimal" w:pos="1151"/>
              </w:tabs>
              <w:spacing w:line="240" w:lineRule="exact"/>
              <w:ind w:right="-181"/>
              <w:rPr>
                <w:rFonts w:cs="Times New Roman"/>
                <w:sz w:val="21"/>
                <w:szCs w:val="21"/>
              </w:rPr>
            </w:pPr>
          </w:p>
        </w:tc>
        <w:tc>
          <w:tcPr>
            <w:tcW w:w="1440" w:type="dxa"/>
            <w:tcBorders>
              <w:bottom w:val="single" w:sz="4" w:space="0" w:color="auto"/>
            </w:tcBorders>
          </w:tcPr>
          <w:p w14:paraId="6D765696" w14:textId="2E525A16"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6,494</w:t>
            </w:r>
          </w:p>
        </w:tc>
      </w:tr>
      <w:tr w:rsidR="00985911" w:rsidRPr="0017790F" w14:paraId="6EE165D3" w14:textId="77777777" w:rsidTr="00070BCE">
        <w:tc>
          <w:tcPr>
            <w:tcW w:w="6030" w:type="dxa"/>
          </w:tcPr>
          <w:p w14:paraId="348B769E" w14:textId="77777777" w:rsidR="00985911" w:rsidRPr="0017790F" w:rsidRDefault="00985911" w:rsidP="00985911">
            <w:pPr>
              <w:spacing w:line="240" w:lineRule="exact"/>
              <w:ind w:left="342"/>
              <w:rPr>
                <w:rFonts w:eastAsia="Cordia New" w:cs="Times New Roman"/>
                <w:b/>
                <w:bCs/>
                <w:sz w:val="21"/>
                <w:szCs w:val="21"/>
              </w:rPr>
            </w:pPr>
            <w:r w:rsidRPr="0017790F">
              <w:rPr>
                <w:rFonts w:eastAsia="Cordia New" w:cs="Times New Roman"/>
                <w:b/>
                <w:bCs/>
                <w:sz w:val="21"/>
                <w:szCs w:val="21"/>
              </w:rPr>
              <w:t>Total</w:t>
            </w:r>
          </w:p>
        </w:tc>
        <w:tc>
          <w:tcPr>
            <w:tcW w:w="1440" w:type="dxa"/>
            <w:tcBorders>
              <w:top w:val="single" w:sz="4" w:space="0" w:color="auto"/>
              <w:bottom w:val="double" w:sz="4" w:space="0" w:color="auto"/>
            </w:tcBorders>
          </w:tcPr>
          <w:p w14:paraId="6552508E" w14:textId="4257C4BA" w:rsidR="00985911" w:rsidRPr="0017790F" w:rsidRDefault="00241053" w:rsidP="00985911">
            <w:pPr>
              <w:tabs>
                <w:tab w:val="decimal" w:pos="1059"/>
              </w:tabs>
              <w:spacing w:line="240" w:lineRule="exact"/>
              <w:ind w:right="-108"/>
              <w:rPr>
                <w:b/>
                <w:bCs/>
                <w:sz w:val="21"/>
                <w:szCs w:val="21"/>
                <w:lang w:val="en-US" w:bidi="th-TH"/>
              </w:rPr>
            </w:pPr>
            <w:r>
              <w:rPr>
                <w:b/>
                <w:bCs/>
                <w:sz w:val="21"/>
                <w:szCs w:val="21"/>
                <w:lang w:val="en-US" w:bidi="th-TH"/>
              </w:rPr>
              <w:t>23,376</w:t>
            </w:r>
          </w:p>
        </w:tc>
        <w:tc>
          <w:tcPr>
            <w:tcW w:w="270" w:type="dxa"/>
          </w:tcPr>
          <w:p w14:paraId="21E94A87"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single" w:sz="4" w:space="0" w:color="auto"/>
              <w:bottom w:val="double" w:sz="4" w:space="0" w:color="auto"/>
            </w:tcBorders>
          </w:tcPr>
          <w:p w14:paraId="0DDCE8F3" w14:textId="23CB98C6" w:rsidR="00985911" w:rsidRPr="0017790F" w:rsidRDefault="00985911" w:rsidP="00985911">
            <w:pPr>
              <w:tabs>
                <w:tab w:val="decimal" w:pos="1156"/>
              </w:tabs>
              <w:spacing w:line="240" w:lineRule="exact"/>
              <w:ind w:right="-108"/>
              <w:rPr>
                <w:b/>
                <w:bCs/>
                <w:sz w:val="21"/>
                <w:szCs w:val="21"/>
                <w:lang w:val="en-US" w:bidi="th-TH"/>
              </w:rPr>
            </w:pPr>
            <w:r w:rsidRPr="00C90E48">
              <w:rPr>
                <w:rFonts w:cs="Times New Roman"/>
                <w:b/>
                <w:bCs/>
                <w:szCs w:val="22"/>
              </w:rPr>
              <w:t>22,934</w:t>
            </w:r>
          </w:p>
        </w:tc>
      </w:tr>
      <w:tr w:rsidR="00985911" w:rsidRPr="0017790F" w14:paraId="4A911A3E" w14:textId="77777777" w:rsidTr="00070BCE">
        <w:tc>
          <w:tcPr>
            <w:tcW w:w="6030" w:type="dxa"/>
          </w:tcPr>
          <w:p w14:paraId="23AEFDE0" w14:textId="77777777" w:rsidR="00985911" w:rsidRPr="0017790F" w:rsidRDefault="00985911" w:rsidP="00985911">
            <w:pPr>
              <w:spacing w:line="240" w:lineRule="exact"/>
              <w:ind w:left="342"/>
              <w:rPr>
                <w:rFonts w:eastAsia="Cordia New" w:cs="Times New Roman"/>
                <w:b/>
                <w:bCs/>
                <w:sz w:val="21"/>
                <w:szCs w:val="21"/>
              </w:rPr>
            </w:pPr>
          </w:p>
        </w:tc>
        <w:tc>
          <w:tcPr>
            <w:tcW w:w="1440" w:type="dxa"/>
            <w:tcBorders>
              <w:top w:val="double" w:sz="4" w:space="0" w:color="auto"/>
            </w:tcBorders>
          </w:tcPr>
          <w:p w14:paraId="0B4E430F" w14:textId="77777777" w:rsidR="00985911" w:rsidRPr="0017790F" w:rsidRDefault="00985911" w:rsidP="00985911">
            <w:pPr>
              <w:tabs>
                <w:tab w:val="decimal" w:pos="1059"/>
              </w:tabs>
              <w:spacing w:line="240" w:lineRule="exact"/>
              <w:ind w:right="-108"/>
              <w:rPr>
                <w:b/>
                <w:bCs/>
                <w:sz w:val="21"/>
                <w:szCs w:val="21"/>
                <w:lang w:val="en-US" w:bidi="th-TH"/>
              </w:rPr>
            </w:pPr>
          </w:p>
        </w:tc>
        <w:tc>
          <w:tcPr>
            <w:tcW w:w="270" w:type="dxa"/>
          </w:tcPr>
          <w:p w14:paraId="546F5144"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double" w:sz="4" w:space="0" w:color="auto"/>
            </w:tcBorders>
          </w:tcPr>
          <w:p w14:paraId="4D8D8E18"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0E799601" w14:textId="77777777" w:rsidTr="00070BCE">
        <w:tc>
          <w:tcPr>
            <w:tcW w:w="6030" w:type="dxa"/>
          </w:tcPr>
          <w:p w14:paraId="2A0A338D" w14:textId="77777777" w:rsidR="00985911" w:rsidRPr="0017790F" w:rsidRDefault="00985911" w:rsidP="00985911">
            <w:pPr>
              <w:spacing w:line="240" w:lineRule="exact"/>
              <w:rPr>
                <w:rFonts w:eastAsia="Cordia New" w:cs="Times New Roman"/>
                <w:b/>
                <w:bCs/>
                <w:i/>
                <w:iCs/>
                <w:sz w:val="21"/>
                <w:szCs w:val="21"/>
              </w:rPr>
            </w:pPr>
            <w:r w:rsidRPr="0017790F">
              <w:rPr>
                <w:rFonts w:eastAsia="Cordia New" w:cs="Times New Roman"/>
                <w:b/>
                <w:bCs/>
                <w:i/>
                <w:iCs/>
                <w:sz w:val="21"/>
                <w:szCs w:val="21"/>
                <w:lang w:val="en-US"/>
              </w:rPr>
              <w:t>Deposits from rental and services</w:t>
            </w:r>
          </w:p>
        </w:tc>
        <w:tc>
          <w:tcPr>
            <w:tcW w:w="1440" w:type="dxa"/>
          </w:tcPr>
          <w:p w14:paraId="64686537" w14:textId="77777777" w:rsidR="00985911" w:rsidRPr="0017790F" w:rsidRDefault="00985911" w:rsidP="00985911">
            <w:pPr>
              <w:tabs>
                <w:tab w:val="decimal" w:pos="1151"/>
              </w:tabs>
              <w:spacing w:line="240" w:lineRule="exact"/>
              <w:ind w:right="-181"/>
              <w:rPr>
                <w:rFonts w:cs="Times New Roman"/>
                <w:b/>
                <w:bCs/>
                <w:sz w:val="21"/>
                <w:szCs w:val="21"/>
              </w:rPr>
            </w:pPr>
          </w:p>
        </w:tc>
        <w:tc>
          <w:tcPr>
            <w:tcW w:w="270" w:type="dxa"/>
          </w:tcPr>
          <w:p w14:paraId="13FFCEC8"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57AC77B7" w14:textId="77777777" w:rsidR="00985911" w:rsidRPr="0017790F" w:rsidRDefault="00985911" w:rsidP="00985911">
            <w:pPr>
              <w:tabs>
                <w:tab w:val="decimal" w:pos="1059"/>
              </w:tabs>
              <w:spacing w:line="240" w:lineRule="exact"/>
              <w:ind w:right="-108"/>
              <w:rPr>
                <w:sz w:val="21"/>
                <w:szCs w:val="21"/>
                <w:lang w:val="en-US" w:bidi="th-TH"/>
              </w:rPr>
            </w:pPr>
          </w:p>
        </w:tc>
      </w:tr>
      <w:tr w:rsidR="00985911" w:rsidRPr="0017790F" w14:paraId="44CD0819" w14:textId="77777777" w:rsidTr="00070BCE">
        <w:tc>
          <w:tcPr>
            <w:tcW w:w="6030" w:type="dxa"/>
          </w:tcPr>
          <w:p w14:paraId="697C54C4" w14:textId="77777777" w:rsidR="00985911" w:rsidRPr="0017790F" w:rsidRDefault="00985911" w:rsidP="00985911">
            <w:pPr>
              <w:pStyle w:val="BodyText"/>
              <w:spacing w:after="0" w:line="240" w:lineRule="exact"/>
              <w:ind w:right="-19" w:firstLine="342"/>
              <w:rPr>
                <w:rFonts w:cs="Times New Roman"/>
                <w:sz w:val="21"/>
                <w:szCs w:val="21"/>
                <w:lang w:val="en-US" w:bidi="th-TH"/>
              </w:rPr>
            </w:pPr>
            <w:r w:rsidRPr="0017790F">
              <w:rPr>
                <w:rFonts w:cs="Times New Roman"/>
                <w:sz w:val="21"/>
                <w:szCs w:val="21"/>
                <w:lang w:val="en-US" w:bidi="th-TH"/>
              </w:rPr>
              <w:t>Siam Commercial Bank Public Company Limited</w:t>
            </w:r>
          </w:p>
        </w:tc>
        <w:tc>
          <w:tcPr>
            <w:tcW w:w="1440" w:type="dxa"/>
          </w:tcPr>
          <w:p w14:paraId="61CCCA14" w14:textId="3C22F487" w:rsidR="00985911" w:rsidRPr="0017790F" w:rsidRDefault="0021355A" w:rsidP="00985911">
            <w:pPr>
              <w:tabs>
                <w:tab w:val="decimal" w:pos="1059"/>
              </w:tabs>
              <w:spacing w:line="240" w:lineRule="exact"/>
              <w:ind w:right="-108"/>
              <w:rPr>
                <w:sz w:val="21"/>
                <w:szCs w:val="21"/>
                <w:lang w:val="en-US" w:bidi="th-TH"/>
              </w:rPr>
            </w:pPr>
            <w:r>
              <w:rPr>
                <w:sz w:val="21"/>
                <w:szCs w:val="21"/>
                <w:lang w:val="en-US" w:bidi="th-TH"/>
              </w:rPr>
              <w:t>3,173</w:t>
            </w:r>
          </w:p>
        </w:tc>
        <w:tc>
          <w:tcPr>
            <w:tcW w:w="270" w:type="dxa"/>
          </w:tcPr>
          <w:p w14:paraId="08714A2B"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Pr>
          <w:p w14:paraId="7D37127C" w14:textId="16A19777" w:rsidR="00985911" w:rsidRPr="0017790F" w:rsidRDefault="00985911" w:rsidP="00985911">
            <w:pPr>
              <w:tabs>
                <w:tab w:val="decimal" w:pos="1156"/>
              </w:tabs>
              <w:spacing w:line="240" w:lineRule="exact"/>
              <w:ind w:right="-108"/>
              <w:rPr>
                <w:sz w:val="21"/>
                <w:szCs w:val="21"/>
                <w:lang w:val="en-US" w:bidi="th-TH"/>
              </w:rPr>
            </w:pPr>
            <w:r w:rsidRPr="00C90E48">
              <w:rPr>
                <w:rFonts w:cs="Times New Roman"/>
                <w:szCs w:val="22"/>
              </w:rPr>
              <w:t>3,173</w:t>
            </w:r>
          </w:p>
        </w:tc>
      </w:tr>
      <w:tr w:rsidR="00985911" w:rsidRPr="0017790F" w14:paraId="5987CFE7" w14:textId="77777777" w:rsidTr="00070BCE">
        <w:tc>
          <w:tcPr>
            <w:tcW w:w="6030" w:type="dxa"/>
            <w:vAlign w:val="bottom"/>
          </w:tcPr>
          <w:p w14:paraId="08BC7409" w14:textId="77777777" w:rsidR="00985911" w:rsidRPr="0017790F" w:rsidRDefault="00985911" w:rsidP="00985911">
            <w:pPr>
              <w:spacing w:line="240" w:lineRule="exact"/>
              <w:ind w:left="342"/>
              <w:rPr>
                <w:rFonts w:eastAsia="Cordia New" w:cs="Times New Roman"/>
                <w:b/>
                <w:bCs/>
                <w:sz w:val="21"/>
                <w:szCs w:val="21"/>
              </w:rPr>
            </w:pPr>
            <w:r w:rsidRPr="0017790F">
              <w:rPr>
                <w:rFonts w:cs="Times New Roman"/>
                <w:sz w:val="21"/>
                <w:szCs w:val="21"/>
              </w:rPr>
              <w:t>Other related parties</w:t>
            </w:r>
          </w:p>
        </w:tc>
        <w:tc>
          <w:tcPr>
            <w:tcW w:w="1440" w:type="dxa"/>
            <w:tcBorders>
              <w:bottom w:val="single" w:sz="4" w:space="0" w:color="auto"/>
            </w:tcBorders>
          </w:tcPr>
          <w:p w14:paraId="40BC45A7" w14:textId="240BBA88" w:rsidR="00985911" w:rsidRPr="0017790F" w:rsidRDefault="0021355A" w:rsidP="00985911">
            <w:pPr>
              <w:tabs>
                <w:tab w:val="decimal" w:pos="1059"/>
              </w:tabs>
              <w:spacing w:line="240" w:lineRule="exact"/>
              <w:ind w:right="-108"/>
              <w:rPr>
                <w:sz w:val="21"/>
                <w:szCs w:val="21"/>
                <w:lang w:val="en-US" w:bidi="th-TH"/>
              </w:rPr>
            </w:pPr>
            <w:r>
              <w:rPr>
                <w:sz w:val="21"/>
                <w:szCs w:val="21"/>
                <w:lang w:val="en-US" w:bidi="th-TH"/>
              </w:rPr>
              <w:t>3,355</w:t>
            </w:r>
          </w:p>
        </w:tc>
        <w:tc>
          <w:tcPr>
            <w:tcW w:w="270" w:type="dxa"/>
          </w:tcPr>
          <w:p w14:paraId="11C8DCFB" w14:textId="77777777" w:rsidR="00985911" w:rsidRPr="0017790F" w:rsidRDefault="00985911" w:rsidP="00985911">
            <w:pPr>
              <w:tabs>
                <w:tab w:val="decimal" w:pos="1151"/>
              </w:tabs>
              <w:spacing w:line="240" w:lineRule="exact"/>
              <w:ind w:right="-181"/>
              <w:rPr>
                <w:rFonts w:eastAsia="Cordia New" w:cs="Times New Roman"/>
                <w:sz w:val="21"/>
                <w:szCs w:val="21"/>
              </w:rPr>
            </w:pPr>
          </w:p>
        </w:tc>
        <w:tc>
          <w:tcPr>
            <w:tcW w:w="1440" w:type="dxa"/>
            <w:tcBorders>
              <w:bottom w:val="single" w:sz="4" w:space="0" w:color="auto"/>
            </w:tcBorders>
          </w:tcPr>
          <w:p w14:paraId="61D23D55" w14:textId="36F811DE" w:rsidR="00985911" w:rsidRPr="0017790F" w:rsidRDefault="00985911" w:rsidP="00985911">
            <w:pPr>
              <w:tabs>
                <w:tab w:val="decimal" w:pos="1156"/>
              </w:tabs>
              <w:spacing w:line="240" w:lineRule="exact"/>
              <w:ind w:right="-108"/>
              <w:rPr>
                <w:sz w:val="21"/>
                <w:szCs w:val="21"/>
                <w:lang w:val="en-US" w:bidi="th-TH"/>
              </w:rPr>
            </w:pPr>
            <w:r>
              <w:rPr>
                <w:rFonts w:cs="Times New Roman"/>
                <w:szCs w:val="22"/>
              </w:rPr>
              <w:t>3,117</w:t>
            </w:r>
          </w:p>
        </w:tc>
      </w:tr>
      <w:tr w:rsidR="00985911" w:rsidRPr="0017790F" w14:paraId="0E2C0625" w14:textId="77777777" w:rsidTr="00070BCE">
        <w:tc>
          <w:tcPr>
            <w:tcW w:w="6030" w:type="dxa"/>
            <w:vAlign w:val="bottom"/>
          </w:tcPr>
          <w:p w14:paraId="4A3FAB95" w14:textId="77777777" w:rsidR="00985911" w:rsidRPr="0017790F" w:rsidRDefault="00985911" w:rsidP="00985911">
            <w:pPr>
              <w:spacing w:line="240" w:lineRule="exact"/>
              <w:ind w:left="342"/>
              <w:rPr>
                <w:rFonts w:eastAsia="Cordia New" w:cs="Times New Roman"/>
                <w:b/>
                <w:bCs/>
                <w:sz w:val="21"/>
                <w:szCs w:val="21"/>
              </w:rPr>
            </w:pPr>
            <w:r w:rsidRPr="0017790F">
              <w:rPr>
                <w:rFonts w:cs="Times New Roman"/>
                <w:b/>
                <w:bCs/>
                <w:sz w:val="21"/>
                <w:szCs w:val="21"/>
              </w:rPr>
              <w:t>Total</w:t>
            </w:r>
          </w:p>
        </w:tc>
        <w:tc>
          <w:tcPr>
            <w:tcW w:w="1440" w:type="dxa"/>
            <w:tcBorders>
              <w:top w:val="single" w:sz="4" w:space="0" w:color="auto"/>
              <w:bottom w:val="double" w:sz="4" w:space="0" w:color="auto"/>
            </w:tcBorders>
          </w:tcPr>
          <w:p w14:paraId="07A644BB" w14:textId="70FFC4ED" w:rsidR="00985911" w:rsidRPr="0017790F" w:rsidRDefault="0021355A" w:rsidP="00985911">
            <w:pPr>
              <w:tabs>
                <w:tab w:val="decimal" w:pos="1059"/>
              </w:tabs>
              <w:spacing w:line="240" w:lineRule="exact"/>
              <w:ind w:right="-108"/>
              <w:rPr>
                <w:b/>
                <w:bCs/>
                <w:sz w:val="21"/>
                <w:szCs w:val="21"/>
                <w:lang w:val="en-US" w:bidi="th-TH"/>
              </w:rPr>
            </w:pPr>
            <w:r>
              <w:rPr>
                <w:b/>
                <w:bCs/>
                <w:sz w:val="21"/>
                <w:szCs w:val="21"/>
                <w:lang w:val="en-US" w:bidi="th-TH"/>
              </w:rPr>
              <w:t>6,528</w:t>
            </w:r>
          </w:p>
        </w:tc>
        <w:tc>
          <w:tcPr>
            <w:tcW w:w="270" w:type="dxa"/>
          </w:tcPr>
          <w:p w14:paraId="10A765FF" w14:textId="77777777" w:rsidR="00985911" w:rsidRPr="0017790F" w:rsidRDefault="00985911" w:rsidP="00985911">
            <w:pPr>
              <w:tabs>
                <w:tab w:val="decimal" w:pos="1151"/>
              </w:tabs>
              <w:spacing w:line="240" w:lineRule="exact"/>
              <w:ind w:right="-181"/>
              <w:rPr>
                <w:rFonts w:cs="Times New Roman"/>
                <w:b/>
                <w:bCs/>
                <w:sz w:val="21"/>
                <w:szCs w:val="21"/>
                <w:lang w:val="en-US"/>
              </w:rPr>
            </w:pPr>
          </w:p>
        </w:tc>
        <w:tc>
          <w:tcPr>
            <w:tcW w:w="1440" w:type="dxa"/>
            <w:tcBorders>
              <w:top w:val="single" w:sz="4" w:space="0" w:color="auto"/>
              <w:bottom w:val="double" w:sz="4" w:space="0" w:color="auto"/>
            </w:tcBorders>
          </w:tcPr>
          <w:p w14:paraId="010093A0" w14:textId="4EACB755" w:rsidR="00985911" w:rsidRPr="0017790F" w:rsidRDefault="00985911" w:rsidP="00985911">
            <w:pPr>
              <w:tabs>
                <w:tab w:val="decimal" w:pos="1156"/>
              </w:tabs>
              <w:spacing w:line="240" w:lineRule="exact"/>
              <w:ind w:right="-108"/>
              <w:rPr>
                <w:b/>
                <w:bCs/>
                <w:sz w:val="21"/>
                <w:szCs w:val="21"/>
                <w:lang w:val="en-US" w:bidi="th-TH"/>
              </w:rPr>
            </w:pPr>
            <w:r w:rsidRPr="00C90E48">
              <w:rPr>
                <w:rFonts w:cs="Times New Roman"/>
                <w:b/>
                <w:bCs/>
                <w:szCs w:val="22"/>
              </w:rPr>
              <w:t>6,290</w:t>
            </w:r>
          </w:p>
        </w:tc>
      </w:tr>
    </w:tbl>
    <w:p w14:paraId="6E7CE405" w14:textId="77777777" w:rsidR="000A0271" w:rsidRPr="0017790F" w:rsidRDefault="000A0271" w:rsidP="0015323A">
      <w:pPr>
        <w:spacing w:line="240" w:lineRule="auto"/>
        <w:rPr>
          <w:rFonts w:cs="Cordia New"/>
          <w:b/>
          <w:bCs/>
          <w:sz w:val="23"/>
          <w:szCs w:val="23"/>
          <w:lang w:bidi="th-TH"/>
        </w:rPr>
      </w:pPr>
    </w:p>
    <w:p w14:paraId="4D4D2388" w14:textId="75AD4C8C" w:rsidR="00DD2F54" w:rsidRPr="0017790F" w:rsidRDefault="00B11B51" w:rsidP="0015323A">
      <w:pPr>
        <w:spacing w:line="240" w:lineRule="auto"/>
        <w:rPr>
          <w:rFonts w:cs="Times New Roman"/>
          <w:b/>
          <w:bCs/>
          <w:sz w:val="23"/>
          <w:szCs w:val="23"/>
        </w:rPr>
      </w:pPr>
      <w:r w:rsidRPr="0017790F" w:rsidDel="008363AF">
        <w:rPr>
          <w:rFonts w:cs="Times New Roman"/>
          <w:b/>
          <w:bCs/>
          <w:sz w:val="23"/>
          <w:szCs w:val="23"/>
        </w:rPr>
        <w:t>4</w:t>
      </w:r>
      <w:r w:rsidR="0053301D" w:rsidRPr="0017790F">
        <w:rPr>
          <w:rFonts w:cs="Times New Roman"/>
          <w:b/>
          <w:bCs/>
          <w:sz w:val="23"/>
          <w:szCs w:val="23"/>
        </w:rPr>
        <w:tab/>
      </w:r>
      <w:r w:rsidR="00DD2F54" w:rsidRPr="0017790F">
        <w:rPr>
          <w:rFonts w:cs="Times New Roman"/>
          <w:b/>
          <w:bCs/>
          <w:sz w:val="23"/>
          <w:szCs w:val="23"/>
        </w:rPr>
        <w:t>Investment</w:t>
      </w:r>
      <w:r w:rsidR="00E238EF" w:rsidRPr="0017790F">
        <w:rPr>
          <w:rFonts w:cs="Times New Roman"/>
          <w:b/>
          <w:bCs/>
          <w:sz w:val="23"/>
          <w:szCs w:val="23"/>
          <w:lang w:val="en-US" w:bidi="th-TH"/>
        </w:rPr>
        <w:t>s</w:t>
      </w:r>
      <w:r w:rsidR="005D23C8" w:rsidRPr="0017790F">
        <w:rPr>
          <w:rFonts w:cs="Times New Roman"/>
          <w:b/>
          <w:bCs/>
          <w:sz w:val="23"/>
          <w:szCs w:val="23"/>
        </w:rPr>
        <w:t xml:space="preserve"> in </w:t>
      </w:r>
      <w:r w:rsidR="0007548D" w:rsidRPr="0017790F">
        <w:rPr>
          <w:rFonts w:cs="Times New Roman"/>
          <w:b/>
          <w:bCs/>
          <w:sz w:val="23"/>
          <w:szCs w:val="23"/>
        </w:rPr>
        <w:t xml:space="preserve">freehold and </w:t>
      </w:r>
      <w:r w:rsidR="00316A90" w:rsidRPr="0017790F">
        <w:rPr>
          <w:rFonts w:cs="Times New Roman"/>
          <w:b/>
          <w:bCs/>
          <w:sz w:val="23"/>
          <w:szCs w:val="23"/>
        </w:rPr>
        <w:t>leasehold p</w:t>
      </w:r>
      <w:r w:rsidR="00B7678C" w:rsidRPr="0017790F">
        <w:rPr>
          <w:rFonts w:cs="Times New Roman"/>
          <w:b/>
          <w:bCs/>
          <w:sz w:val="23"/>
          <w:szCs w:val="23"/>
        </w:rPr>
        <w:t>roperties</w:t>
      </w:r>
      <w:r w:rsidR="00FB031E" w:rsidRPr="0017790F">
        <w:rPr>
          <w:sz w:val="21"/>
          <w:szCs w:val="21"/>
        </w:rPr>
        <w:t xml:space="preserve"> </w:t>
      </w:r>
      <w:r w:rsidR="00FB031E" w:rsidRPr="0017790F">
        <w:rPr>
          <w:rFonts w:cs="Times New Roman"/>
          <w:b/>
          <w:bCs/>
          <w:sz w:val="23"/>
          <w:szCs w:val="23"/>
        </w:rPr>
        <w:t>at fair value</w:t>
      </w:r>
    </w:p>
    <w:p w14:paraId="6E91E88F" w14:textId="77777777" w:rsidR="001B159B" w:rsidRPr="0017790F" w:rsidRDefault="001B159B" w:rsidP="007735C7">
      <w:pPr>
        <w:spacing w:line="240" w:lineRule="atLeast"/>
        <w:ind w:right="29"/>
        <w:jc w:val="thaiDistribute"/>
        <w:rPr>
          <w:sz w:val="23"/>
          <w:szCs w:val="23"/>
        </w:rPr>
      </w:pPr>
    </w:p>
    <w:p w14:paraId="6E939B66" w14:textId="0AA84038" w:rsidR="00513BB7" w:rsidRPr="007735C7" w:rsidRDefault="00513BB7" w:rsidP="007735C7">
      <w:pPr>
        <w:tabs>
          <w:tab w:val="left" w:pos="900"/>
          <w:tab w:val="left" w:pos="2160"/>
        </w:tabs>
        <w:spacing w:line="240" w:lineRule="atLeast"/>
        <w:ind w:left="540" w:right="-27"/>
        <w:jc w:val="thaiDistribute"/>
        <w:rPr>
          <w:sz w:val="21"/>
          <w:szCs w:val="21"/>
        </w:rPr>
      </w:pPr>
      <w:r w:rsidRPr="007735C7">
        <w:rPr>
          <w:sz w:val="21"/>
          <w:szCs w:val="21"/>
        </w:rPr>
        <w:t xml:space="preserve">Movements of investments in </w:t>
      </w:r>
      <w:r w:rsidR="00E21E04" w:rsidRPr="007735C7">
        <w:rPr>
          <w:sz w:val="21"/>
          <w:szCs w:val="21"/>
        </w:rPr>
        <w:t xml:space="preserve">freehold and </w:t>
      </w:r>
      <w:r w:rsidRPr="007735C7">
        <w:rPr>
          <w:sz w:val="21"/>
          <w:szCs w:val="21"/>
        </w:rPr>
        <w:t xml:space="preserve">leasehold properties for the </w:t>
      </w:r>
      <w:r w:rsidR="000835E5">
        <w:rPr>
          <w:sz w:val="21"/>
          <w:szCs w:val="21"/>
        </w:rPr>
        <w:t>six</w:t>
      </w:r>
      <w:r w:rsidR="00FA1957" w:rsidRPr="007735C7">
        <w:rPr>
          <w:sz w:val="21"/>
          <w:szCs w:val="21"/>
        </w:rPr>
        <w:t>-month period ended</w:t>
      </w:r>
      <w:r w:rsidR="007735C7" w:rsidRPr="007735C7">
        <w:rPr>
          <w:sz w:val="21"/>
          <w:szCs w:val="21"/>
          <w:cs/>
          <w:lang w:bidi="th-TH"/>
        </w:rPr>
        <w:br/>
      </w:r>
      <w:r w:rsidR="000835E5">
        <w:rPr>
          <w:sz w:val="21"/>
          <w:szCs w:val="21"/>
        </w:rPr>
        <w:t>30 June</w:t>
      </w:r>
      <w:r w:rsidR="00985911">
        <w:rPr>
          <w:sz w:val="21"/>
          <w:szCs w:val="21"/>
        </w:rPr>
        <w:t xml:space="preserve"> 2026</w:t>
      </w:r>
      <w:r w:rsidR="00200F59" w:rsidRPr="007735C7">
        <w:rPr>
          <w:sz w:val="21"/>
          <w:szCs w:val="21"/>
        </w:rPr>
        <w:t xml:space="preserve"> and 202</w:t>
      </w:r>
      <w:r w:rsidR="00985911">
        <w:rPr>
          <w:sz w:val="21"/>
          <w:szCs w:val="21"/>
        </w:rPr>
        <w:t>5</w:t>
      </w:r>
      <w:r w:rsidRPr="007735C7">
        <w:rPr>
          <w:sz w:val="21"/>
          <w:szCs w:val="21"/>
        </w:rPr>
        <w:t xml:space="preserve"> were as follows:</w:t>
      </w:r>
    </w:p>
    <w:p w14:paraId="01570E16" w14:textId="03C42282" w:rsidR="00967C8F" w:rsidRPr="0017790F" w:rsidRDefault="00967C8F" w:rsidP="00790DA4">
      <w:pPr>
        <w:spacing w:line="240" w:lineRule="atLeast"/>
        <w:ind w:right="29"/>
        <w:jc w:val="thaiDistribute"/>
        <w:rPr>
          <w:sz w:val="21"/>
          <w:szCs w:val="21"/>
        </w:rPr>
      </w:pPr>
    </w:p>
    <w:tbl>
      <w:tblPr>
        <w:tblW w:w="9180" w:type="dxa"/>
        <w:tblInd w:w="450" w:type="dxa"/>
        <w:tblLayout w:type="fixed"/>
        <w:tblLook w:val="01E0" w:firstRow="1" w:lastRow="1" w:firstColumn="1" w:lastColumn="1" w:noHBand="0" w:noVBand="0"/>
      </w:tblPr>
      <w:tblGrid>
        <w:gridCol w:w="6030"/>
        <w:gridCol w:w="1440"/>
        <w:gridCol w:w="270"/>
        <w:gridCol w:w="1440"/>
      </w:tblGrid>
      <w:tr w:rsidR="00967C8F" w:rsidRPr="0017790F" w14:paraId="67E4365A" w14:textId="77777777" w:rsidTr="00A10EA2">
        <w:trPr>
          <w:trHeight w:hRule="exact" w:val="302"/>
          <w:tblHeader/>
        </w:trPr>
        <w:tc>
          <w:tcPr>
            <w:tcW w:w="6030" w:type="dxa"/>
          </w:tcPr>
          <w:p w14:paraId="5C96E903" w14:textId="77777777" w:rsidR="00967C8F" w:rsidRPr="0017790F" w:rsidRDefault="00967C8F" w:rsidP="00967C8F">
            <w:pPr>
              <w:pStyle w:val="BodyText"/>
              <w:tabs>
                <w:tab w:val="left" w:pos="2700"/>
              </w:tabs>
              <w:spacing w:after="0" w:line="240" w:lineRule="atLeast"/>
              <w:jc w:val="thaiDistribute"/>
              <w:rPr>
                <w:rFonts w:eastAsia="Cordia New" w:cs="Times New Roman"/>
                <w:sz w:val="21"/>
                <w:szCs w:val="21"/>
                <w:lang w:val="en-GB"/>
              </w:rPr>
            </w:pPr>
          </w:p>
        </w:tc>
        <w:tc>
          <w:tcPr>
            <w:tcW w:w="1440" w:type="dxa"/>
          </w:tcPr>
          <w:p w14:paraId="24760FE7" w14:textId="4E44FAF5" w:rsidR="00967C8F" w:rsidRPr="0017790F" w:rsidRDefault="00967C8F" w:rsidP="00967C8F">
            <w:pPr>
              <w:pStyle w:val="BodyText"/>
              <w:tabs>
                <w:tab w:val="left" w:pos="2700"/>
              </w:tabs>
              <w:spacing w:after="0" w:line="240" w:lineRule="atLeast"/>
              <w:ind w:left="-109" w:right="-104"/>
              <w:jc w:val="center"/>
              <w:rPr>
                <w:rFonts w:eastAsia="Cordia New" w:cs="Times New Roman"/>
                <w:sz w:val="21"/>
                <w:szCs w:val="21"/>
                <w:lang w:val="en-US" w:bidi="th-TH"/>
              </w:rPr>
            </w:pPr>
            <w:r w:rsidRPr="0017790F">
              <w:rPr>
                <w:rFonts w:eastAsia="Cordia New" w:cs="Times New Roman"/>
                <w:sz w:val="21"/>
                <w:szCs w:val="21"/>
                <w:lang w:val="en-US" w:bidi="th-TH"/>
              </w:rPr>
              <w:t>202</w:t>
            </w:r>
            <w:r w:rsidR="00985911">
              <w:rPr>
                <w:rFonts w:eastAsia="Cordia New" w:cs="Times New Roman"/>
                <w:sz w:val="21"/>
                <w:szCs w:val="21"/>
                <w:lang w:val="en-US" w:bidi="th-TH"/>
              </w:rPr>
              <w:t>6</w:t>
            </w:r>
          </w:p>
        </w:tc>
        <w:tc>
          <w:tcPr>
            <w:tcW w:w="270" w:type="dxa"/>
          </w:tcPr>
          <w:p w14:paraId="604CD567" w14:textId="77777777" w:rsidR="00967C8F" w:rsidRPr="0017790F" w:rsidRDefault="00967C8F" w:rsidP="00967C8F">
            <w:pPr>
              <w:pStyle w:val="BodyText"/>
              <w:tabs>
                <w:tab w:val="left" w:pos="2700"/>
              </w:tabs>
              <w:spacing w:after="0" w:line="240" w:lineRule="atLeast"/>
              <w:ind w:left="-109" w:right="-104"/>
              <w:jc w:val="center"/>
              <w:rPr>
                <w:rFonts w:eastAsia="Cordia New" w:cs="Times New Roman"/>
                <w:sz w:val="21"/>
                <w:szCs w:val="21"/>
                <w:lang w:val="en-GB"/>
              </w:rPr>
            </w:pPr>
          </w:p>
        </w:tc>
        <w:tc>
          <w:tcPr>
            <w:tcW w:w="1440" w:type="dxa"/>
          </w:tcPr>
          <w:p w14:paraId="7EA3AB01" w14:textId="3E994685" w:rsidR="00967C8F" w:rsidRPr="0017790F" w:rsidRDefault="00967C8F" w:rsidP="00967C8F">
            <w:pPr>
              <w:pStyle w:val="BodyText"/>
              <w:tabs>
                <w:tab w:val="left" w:pos="2700"/>
              </w:tabs>
              <w:spacing w:after="0" w:line="240" w:lineRule="atLeast"/>
              <w:ind w:left="-109" w:right="-104"/>
              <w:jc w:val="center"/>
              <w:rPr>
                <w:rFonts w:eastAsia="Cordia New" w:cs="Times New Roman"/>
                <w:sz w:val="21"/>
                <w:szCs w:val="21"/>
                <w:lang w:val="en-GB"/>
              </w:rPr>
            </w:pPr>
            <w:r w:rsidRPr="0017790F">
              <w:rPr>
                <w:rFonts w:eastAsia="Cordia New" w:cs="Times New Roman"/>
                <w:sz w:val="21"/>
                <w:szCs w:val="21"/>
                <w:lang w:val="en-GB"/>
              </w:rPr>
              <w:t>202</w:t>
            </w:r>
            <w:r w:rsidR="00985911">
              <w:rPr>
                <w:rFonts w:eastAsia="Cordia New" w:cs="Times New Roman"/>
                <w:sz w:val="21"/>
                <w:szCs w:val="21"/>
                <w:lang w:val="en-GB"/>
              </w:rPr>
              <w:t>5</w:t>
            </w:r>
          </w:p>
        </w:tc>
      </w:tr>
      <w:tr w:rsidR="00967C8F" w:rsidRPr="0017790F" w14:paraId="38FB4645" w14:textId="77777777" w:rsidTr="00A10EA2">
        <w:trPr>
          <w:trHeight w:hRule="exact" w:val="302"/>
          <w:tblHeader/>
        </w:trPr>
        <w:tc>
          <w:tcPr>
            <w:tcW w:w="6030" w:type="dxa"/>
          </w:tcPr>
          <w:p w14:paraId="3906179A" w14:textId="77777777" w:rsidR="00967C8F" w:rsidRPr="0017790F" w:rsidRDefault="00967C8F" w:rsidP="00967C8F">
            <w:pPr>
              <w:pStyle w:val="BodyText"/>
              <w:tabs>
                <w:tab w:val="left" w:pos="2700"/>
              </w:tabs>
              <w:spacing w:after="0" w:line="240" w:lineRule="atLeast"/>
              <w:jc w:val="thaiDistribute"/>
              <w:rPr>
                <w:rFonts w:eastAsia="Cordia New" w:cs="Times New Roman"/>
                <w:sz w:val="21"/>
                <w:szCs w:val="21"/>
                <w:lang w:val="en-GB"/>
              </w:rPr>
            </w:pPr>
          </w:p>
        </w:tc>
        <w:tc>
          <w:tcPr>
            <w:tcW w:w="3150" w:type="dxa"/>
            <w:gridSpan w:val="3"/>
          </w:tcPr>
          <w:p w14:paraId="39C440EB" w14:textId="77777777" w:rsidR="00967C8F" w:rsidRPr="0017790F" w:rsidRDefault="00967C8F" w:rsidP="00967C8F">
            <w:pPr>
              <w:pStyle w:val="BodyText"/>
              <w:tabs>
                <w:tab w:val="left" w:pos="2700"/>
              </w:tabs>
              <w:spacing w:after="0" w:line="240" w:lineRule="atLeast"/>
              <w:jc w:val="center"/>
              <w:rPr>
                <w:rFonts w:eastAsia="Cordia New" w:cs="Times New Roman"/>
                <w:sz w:val="21"/>
                <w:szCs w:val="21"/>
                <w:lang w:val="en-GB"/>
              </w:rPr>
            </w:pPr>
            <w:r w:rsidRPr="0017790F">
              <w:rPr>
                <w:rFonts w:eastAsia="Cordia New" w:cs="Times New Roman"/>
                <w:i/>
                <w:iCs/>
                <w:sz w:val="21"/>
                <w:szCs w:val="21"/>
                <w:lang w:val="en-GB"/>
              </w:rPr>
              <w:t>(in thousand Baht)</w:t>
            </w:r>
          </w:p>
        </w:tc>
      </w:tr>
      <w:tr w:rsidR="00967C8F" w:rsidRPr="0017790F" w14:paraId="4C0BA3A8" w14:textId="77777777" w:rsidTr="00A10EA2">
        <w:trPr>
          <w:trHeight w:hRule="exact" w:val="302"/>
        </w:trPr>
        <w:tc>
          <w:tcPr>
            <w:tcW w:w="6030" w:type="dxa"/>
          </w:tcPr>
          <w:p w14:paraId="1AC3A92C" w14:textId="1E540051" w:rsidR="00967C8F" w:rsidRPr="0017790F" w:rsidRDefault="00967C8F" w:rsidP="00967C8F">
            <w:pPr>
              <w:spacing w:line="240" w:lineRule="atLeast"/>
              <w:rPr>
                <w:rFonts w:eastAsia="Cordia New" w:cs="Times New Roman"/>
                <w:i/>
                <w:iCs/>
                <w:sz w:val="21"/>
                <w:szCs w:val="21"/>
                <w:lang w:val="en-US"/>
              </w:rPr>
            </w:pPr>
            <w:r w:rsidRPr="0017790F">
              <w:rPr>
                <w:rFonts w:eastAsia="Cordia New" w:cs="Times New Roman"/>
                <w:b/>
                <w:bCs/>
                <w:sz w:val="21"/>
                <w:szCs w:val="21"/>
              </w:rPr>
              <w:t xml:space="preserve">Investments in </w:t>
            </w:r>
            <w:r w:rsidR="00787499" w:rsidRPr="0017790F">
              <w:rPr>
                <w:rFonts w:eastAsia="Cordia New" w:cs="Times New Roman"/>
                <w:b/>
                <w:bCs/>
                <w:sz w:val="21"/>
                <w:szCs w:val="21"/>
              </w:rPr>
              <w:t xml:space="preserve">freehold and </w:t>
            </w:r>
            <w:r w:rsidRPr="0017790F">
              <w:rPr>
                <w:rFonts w:eastAsia="Cordia New" w:cs="Times New Roman"/>
                <w:b/>
                <w:bCs/>
                <w:sz w:val="21"/>
                <w:szCs w:val="21"/>
              </w:rPr>
              <w:t>leasehold properties - at cost</w:t>
            </w:r>
          </w:p>
        </w:tc>
        <w:tc>
          <w:tcPr>
            <w:tcW w:w="1440" w:type="dxa"/>
          </w:tcPr>
          <w:p w14:paraId="5F3DCA3C" w14:textId="77777777" w:rsidR="00967C8F" w:rsidRPr="0017790F" w:rsidRDefault="00967C8F" w:rsidP="00967C8F">
            <w:pPr>
              <w:tabs>
                <w:tab w:val="decimal" w:pos="1872"/>
              </w:tabs>
              <w:spacing w:line="240" w:lineRule="atLeast"/>
              <w:ind w:right="72"/>
              <w:jc w:val="center"/>
              <w:rPr>
                <w:rFonts w:cs="Times New Roman"/>
                <w:color w:val="000000"/>
                <w:sz w:val="21"/>
                <w:szCs w:val="21"/>
                <w:lang w:val="en-US"/>
              </w:rPr>
            </w:pPr>
          </w:p>
        </w:tc>
        <w:tc>
          <w:tcPr>
            <w:tcW w:w="270" w:type="dxa"/>
          </w:tcPr>
          <w:p w14:paraId="6084440D" w14:textId="77777777" w:rsidR="00967C8F" w:rsidRPr="0017790F" w:rsidRDefault="00967C8F" w:rsidP="00967C8F">
            <w:pPr>
              <w:tabs>
                <w:tab w:val="decimal" w:pos="1872"/>
              </w:tabs>
              <w:spacing w:line="240" w:lineRule="atLeast"/>
              <w:ind w:right="72"/>
              <w:jc w:val="center"/>
              <w:rPr>
                <w:rFonts w:cs="Times New Roman"/>
                <w:color w:val="000000"/>
                <w:sz w:val="21"/>
                <w:szCs w:val="21"/>
              </w:rPr>
            </w:pPr>
          </w:p>
        </w:tc>
        <w:tc>
          <w:tcPr>
            <w:tcW w:w="1440" w:type="dxa"/>
          </w:tcPr>
          <w:p w14:paraId="4D3381E9" w14:textId="77777777" w:rsidR="00967C8F" w:rsidRPr="0017790F" w:rsidRDefault="00967C8F" w:rsidP="00967C8F">
            <w:pPr>
              <w:tabs>
                <w:tab w:val="decimal" w:pos="1245"/>
              </w:tabs>
              <w:spacing w:line="240" w:lineRule="atLeast"/>
              <w:ind w:right="-15"/>
              <w:rPr>
                <w:rFonts w:cs="Times New Roman"/>
                <w:sz w:val="21"/>
                <w:szCs w:val="21"/>
              </w:rPr>
            </w:pPr>
          </w:p>
        </w:tc>
      </w:tr>
      <w:tr w:rsidR="00967C8F" w:rsidRPr="0017790F" w14:paraId="1D21ECDF" w14:textId="77777777" w:rsidTr="00A10EA2">
        <w:trPr>
          <w:trHeight w:hRule="exact" w:val="302"/>
        </w:trPr>
        <w:tc>
          <w:tcPr>
            <w:tcW w:w="6030" w:type="dxa"/>
          </w:tcPr>
          <w:p w14:paraId="75923FF7" w14:textId="6BFE1F7F" w:rsidR="00967C8F" w:rsidRPr="0017790F" w:rsidRDefault="00967C8F" w:rsidP="00967C8F">
            <w:pPr>
              <w:spacing w:line="240" w:lineRule="atLeast"/>
              <w:ind w:left="-109" w:firstLine="109"/>
              <w:rPr>
                <w:rFonts w:eastAsia="Cordia New" w:cs="Times New Roman"/>
                <w:sz w:val="21"/>
                <w:szCs w:val="21"/>
                <w:lang w:val="en-US" w:bidi="th-TH"/>
              </w:rPr>
            </w:pPr>
            <w:r w:rsidRPr="0017790F">
              <w:rPr>
                <w:rFonts w:eastAsia="Cordia New" w:cs="Times New Roman"/>
                <w:sz w:val="21"/>
                <w:szCs w:val="21"/>
              </w:rPr>
              <w:t xml:space="preserve">Investments in </w:t>
            </w:r>
            <w:r w:rsidR="00787499" w:rsidRPr="0017790F">
              <w:rPr>
                <w:rFonts w:eastAsia="Cordia New" w:cs="Times New Roman"/>
                <w:sz w:val="21"/>
                <w:szCs w:val="21"/>
              </w:rPr>
              <w:t>freehold and</w:t>
            </w:r>
            <w:r w:rsidRPr="0017790F">
              <w:rPr>
                <w:rFonts w:eastAsia="Cordia New" w:cs="Times New Roman"/>
                <w:sz w:val="21"/>
                <w:szCs w:val="21"/>
              </w:rPr>
              <w:t xml:space="preserve"> leasehold properties</w:t>
            </w:r>
          </w:p>
        </w:tc>
        <w:tc>
          <w:tcPr>
            <w:tcW w:w="1440" w:type="dxa"/>
            <w:vAlign w:val="bottom"/>
          </w:tcPr>
          <w:p w14:paraId="06ACE211" w14:textId="77777777" w:rsidR="00967C8F" w:rsidRPr="0017790F" w:rsidRDefault="00967C8F" w:rsidP="00967C8F">
            <w:pPr>
              <w:tabs>
                <w:tab w:val="decimal" w:pos="1511"/>
              </w:tabs>
              <w:spacing w:line="240" w:lineRule="atLeast"/>
              <w:ind w:right="-104"/>
              <w:rPr>
                <w:rFonts w:cs="Times New Roman"/>
                <w:color w:val="000000"/>
                <w:sz w:val="21"/>
                <w:szCs w:val="21"/>
                <w:lang w:val="en-US" w:bidi="th-TH"/>
              </w:rPr>
            </w:pPr>
          </w:p>
        </w:tc>
        <w:tc>
          <w:tcPr>
            <w:tcW w:w="270" w:type="dxa"/>
          </w:tcPr>
          <w:p w14:paraId="3169590E" w14:textId="77777777" w:rsidR="00967C8F" w:rsidRPr="0017790F" w:rsidRDefault="00967C8F" w:rsidP="00967C8F">
            <w:pPr>
              <w:tabs>
                <w:tab w:val="decimal" w:pos="1601"/>
              </w:tabs>
              <w:spacing w:line="240" w:lineRule="atLeast"/>
              <w:ind w:right="-104"/>
              <w:rPr>
                <w:rFonts w:cs="Times New Roman"/>
                <w:color w:val="000000"/>
                <w:sz w:val="21"/>
                <w:szCs w:val="21"/>
                <w:lang w:val="en-US" w:bidi="th-TH"/>
              </w:rPr>
            </w:pPr>
          </w:p>
        </w:tc>
        <w:tc>
          <w:tcPr>
            <w:tcW w:w="1440" w:type="dxa"/>
          </w:tcPr>
          <w:p w14:paraId="318A2E60" w14:textId="77777777" w:rsidR="00967C8F" w:rsidRPr="0017790F" w:rsidRDefault="00967C8F" w:rsidP="00967C8F">
            <w:pPr>
              <w:tabs>
                <w:tab w:val="decimal" w:pos="1245"/>
              </w:tabs>
              <w:spacing w:line="240" w:lineRule="atLeast"/>
              <w:ind w:right="-15"/>
              <w:rPr>
                <w:rFonts w:cs="Times New Roman"/>
                <w:sz w:val="21"/>
                <w:szCs w:val="21"/>
                <w:lang w:val="en-US"/>
              </w:rPr>
            </w:pPr>
          </w:p>
        </w:tc>
      </w:tr>
      <w:tr w:rsidR="000835E5" w:rsidRPr="0017790F" w14:paraId="2441A9B9" w14:textId="77777777" w:rsidTr="000E2A50">
        <w:trPr>
          <w:trHeight w:hRule="exact" w:val="272"/>
        </w:trPr>
        <w:tc>
          <w:tcPr>
            <w:tcW w:w="6030" w:type="dxa"/>
          </w:tcPr>
          <w:p w14:paraId="3988F23E" w14:textId="77777777" w:rsidR="000835E5" w:rsidRPr="0017790F" w:rsidRDefault="000835E5" w:rsidP="000835E5">
            <w:pPr>
              <w:spacing w:line="240" w:lineRule="atLeast"/>
              <w:ind w:left="-122"/>
              <w:rPr>
                <w:rFonts w:eastAsia="Cordia New" w:cs="Times New Roman"/>
                <w:sz w:val="21"/>
                <w:szCs w:val="21"/>
              </w:rPr>
            </w:pPr>
            <w:r w:rsidRPr="0017790F">
              <w:rPr>
                <w:rFonts w:eastAsia="Cordia New" w:cs="Times New Roman"/>
                <w:sz w:val="21"/>
                <w:szCs w:val="21"/>
              </w:rPr>
              <w:t xml:space="preserve">   </w:t>
            </w:r>
            <w:r w:rsidRPr="0017790F">
              <w:rPr>
                <w:rFonts w:eastAsia="Cordia New" w:cs="Times New Roman"/>
                <w:sz w:val="21"/>
                <w:szCs w:val="21"/>
                <w:cs/>
                <w:lang w:bidi="th-TH"/>
              </w:rPr>
              <w:t xml:space="preserve">  </w:t>
            </w:r>
            <w:r w:rsidRPr="0017790F">
              <w:rPr>
                <w:rFonts w:eastAsia="Cordia New" w:cs="Times New Roman"/>
                <w:sz w:val="21"/>
                <w:szCs w:val="21"/>
              </w:rPr>
              <w:t xml:space="preserve">at </w:t>
            </w:r>
            <w:r w:rsidRPr="0017790F">
              <w:rPr>
                <w:rFonts w:eastAsia="Cordia New" w:cs="Times New Roman"/>
                <w:sz w:val="21"/>
                <w:szCs w:val="21"/>
                <w:lang w:val="en-US" w:bidi="th-TH"/>
              </w:rPr>
              <w:t>the</w:t>
            </w:r>
            <w:r w:rsidRPr="0017790F">
              <w:rPr>
                <w:rFonts w:eastAsia="Cordia New" w:cs="Times New Roman"/>
                <w:sz w:val="21"/>
                <w:szCs w:val="21"/>
              </w:rPr>
              <w:t xml:space="preserve"> beginning of the period</w:t>
            </w:r>
          </w:p>
        </w:tc>
        <w:tc>
          <w:tcPr>
            <w:tcW w:w="1440" w:type="dxa"/>
          </w:tcPr>
          <w:p w14:paraId="55C1F616" w14:textId="73B449A8" w:rsidR="000835E5" w:rsidRPr="00985911" w:rsidRDefault="000835E5" w:rsidP="000835E5">
            <w:pPr>
              <w:tabs>
                <w:tab w:val="decimal" w:pos="1506"/>
              </w:tabs>
              <w:spacing w:line="240" w:lineRule="atLeast"/>
              <w:ind w:right="76"/>
              <w:rPr>
                <w:rFonts w:cs="Times New Roman"/>
                <w:color w:val="000000"/>
                <w:sz w:val="21"/>
                <w:szCs w:val="21"/>
              </w:rPr>
            </w:pPr>
            <w:r w:rsidRPr="00985911" w:rsidDel="000835E5">
              <w:rPr>
                <w:rFonts w:cs="Times New Roman"/>
                <w:color w:val="000000"/>
                <w:szCs w:val="22"/>
              </w:rPr>
              <w:t>13,378,946</w:t>
            </w:r>
          </w:p>
        </w:tc>
        <w:tc>
          <w:tcPr>
            <w:tcW w:w="270" w:type="dxa"/>
          </w:tcPr>
          <w:p w14:paraId="0D0A815D" w14:textId="77777777" w:rsidR="000835E5" w:rsidRPr="0017790F" w:rsidRDefault="000835E5" w:rsidP="000835E5">
            <w:pPr>
              <w:pStyle w:val="BodyText"/>
              <w:tabs>
                <w:tab w:val="decimal" w:pos="1601"/>
              </w:tabs>
              <w:spacing w:after="0" w:line="240" w:lineRule="atLeast"/>
              <w:ind w:right="-104"/>
              <w:rPr>
                <w:rFonts w:cs="Times New Roman"/>
                <w:sz w:val="21"/>
                <w:szCs w:val="21"/>
                <w:lang w:val="en-US"/>
              </w:rPr>
            </w:pPr>
          </w:p>
        </w:tc>
        <w:tc>
          <w:tcPr>
            <w:tcW w:w="1440" w:type="dxa"/>
          </w:tcPr>
          <w:p w14:paraId="67117851" w14:textId="667A9D67" w:rsidR="000835E5" w:rsidRPr="0017790F" w:rsidRDefault="000835E5" w:rsidP="000835E5">
            <w:pPr>
              <w:tabs>
                <w:tab w:val="decimal" w:pos="1506"/>
              </w:tabs>
              <w:spacing w:line="240" w:lineRule="atLeast"/>
              <w:ind w:right="74"/>
              <w:rPr>
                <w:rFonts w:cs="Times New Roman"/>
                <w:color w:val="000000"/>
                <w:sz w:val="21"/>
                <w:szCs w:val="21"/>
              </w:rPr>
            </w:pPr>
            <w:r w:rsidRPr="0017790F" w:rsidDel="000835E5">
              <w:rPr>
                <w:rFonts w:cs="Times New Roman"/>
                <w:color w:val="000000"/>
                <w:sz w:val="21"/>
                <w:szCs w:val="21"/>
              </w:rPr>
              <w:t>13,319,688</w:t>
            </w:r>
          </w:p>
        </w:tc>
      </w:tr>
      <w:tr w:rsidR="000835E5" w:rsidRPr="0017790F" w14:paraId="74A1644B" w14:textId="77777777" w:rsidTr="00A10EA2">
        <w:trPr>
          <w:trHeight w:hRule="exact" w:val="302"/>
        </w:trPr>
        <w:tc>
          <w:tcPr>
            <w:tcW w:w="6030" w:type="dxa"/>
          </w:tcPr>
          <w:p w14:paraId="7CF6C60D" w14:textId="186A0E32" w:rsidR="000835E5" w:rsidRPr="0017790F" w:rsidRDefault="000835E5" w:rsidP="000835E5">
            <w:pPr>
              <w:spacing w:line="240" w:lineRule="atLeast"/>
              <w:rPr>
                <w:rFonts w:eastAsia="Cordia New" w:cs="Times New Roman"/>
                <w:i/>
                <w:iCs/>
                <w:sz w:val="21"/>
                <w:szCs w:val="21"/>
                <w:lang w:val="en-US" w:bidi="th-TH"/>
              </w:rPr>
            </w:pPr>
            <w:r>
              <w:rPr>
                <w:rFonts w:eastAsia="Cordia New" w:cs="Times New Roman"/>
                <w:i/>
                <w:iCs/>
                <w:szCs w:val="22"/>
                <w:lang w:val="en-US" w:bidi="th-TH"/>
              </w:rPr>
              <w:t>Add</w:t>
            </w:r>
            <w:r w:rsidRPr="00AE0711">
              <w:rPr>
                <w:rFonts w:eastAsia="Cordia New" w:cs="Times New Roman"/>
                <w:i/>
                <w:iCs/>
                <w:szCs w:val="22"/>
                <w:lang w:val="en-US" w:bidi="th-TH"/>
              </w:rPr>
              <w:t xml:space="preserve"> </w:t>
            </w:r>
            <w:r w:rsidRPr="00AE0711">
              <w:rPr>
                <w:rFonts w:eastAsia="Cordia New" w:cs="Times New Roman"/>
                <w:szCs w:val="22"/>
                <w:lang w:val="en-US" w:bidi="th-TH"/>
              </w:rPr>
              <w:t>Lease modification</w:t>
            </w:r>
            <w:r>
              <w:rPr>
                <w:rFonts w:eastAsia="Cordia New" w:cs="Times New Roman"/>
                <w:szCs w:val="22"/>
                <w:lang w:val="en-US" w:bidi="th-TH"/>
              </w:rPr>
              <w:t>s</w:t>
            </w:r>
            <w:r w:rsidRPr="00AE0711">
              <w:rPr>
                <w:rFonts w:eastAsia="Cordia New" w:cs="Times New Roman"/>
                <w:szCs w:val="22"/>
                <w:lang w:val="en-US" w:bidi="th-TH"/>
              </w:rPr>
              <w:t xml:space="preserve"> during the period</w:t>
            </w:r>
          </w:p>
        </w:tc>
        <w:tc>
          <w:tcPr>
            <w:tcW w:w="1440" w:type="dxa"/>
          </w:tcPr>
          <w:p w14:paraId="2218CFFE" w14:textId="08F55D80" w:rsidR="000835E5" w:rsidRPr="00AF1A95" w:rsidRDefault="000835E5" w:rsidP="00AF1A95">
            <w:pPr>
              <w:tabs>
                <w:tab w:val="decimal" w:pos="1506"/>
              </w:tabs>
              <w:spacing w:line="240" w:lineRule="atLeast"/>
              <w:ind w:right="76"/>
              <w:rPr>
                <w:rFonts w:cs="Times New Roman"/>
                <w:color w:val="000000"/>
                <w:sz w:val="21"/>
                <w:szCs w:val="21"/>
              </w:rPr>
            </w:pPr>
            <w:r w:rsidDel="000835E5">
              <w:rPr>
                <w:rFonts w:cs="Times New Roman"/>
                <w:color w:val="000000"/>
                <w:sz w:val="21"/>
                <w:szCs w:val="21"/>
              </w:rPr>
              <w:t>-</w:t>
            </w:r>
          </w:p>
        </w:tc>
        <w:tc>
          <w:tcPr>
            <w:tcW w:w="270" w:type="dxa"/>
          </w:tcPr>
          <w:p w14:paraId="2CF01313" w14:textId="77777777" w:rsidR="000835E5" w:rsidRPr="0017790F" w:rsidRDefault="000835E5" w:rsidP="000835E5">
            <w:pPr>
              <w:pStyle w:val="BodyText"/>
              <w:tabs>
                <w:tab w:val="decimal" w:pos="1601"/>
              </w:tabs>
              <w:spacing w:after="0" w:line="240" w:lineRule="atLeast"/>
              <w:ind w:right="-104"/>
              <w:rPr>
                <w:rFonts w:cs="Times New Roman"/>
                <w:sz w:val="21"/>
                <w:szCs w:val="21"/>
                <w:lang w:val="en-US"/>
              </w:rPr>
            </w:pPr>
          </w:p>
        </w:tc>
        <w:tc>
          <w:tcPr>
            <w:tcW w:w="1440" w:type="dxa"/>
          </w:tcPr>
          <w:p w14:paraId="1118848A" w14:textId="4810AC40" w:rsidR="000835E5" w:rsidRPr="0017790F" w:rsidRDefault="000835E5" w:rsidP="000835E5">
            <w:pPr>
              <w:tabs>
                <w:tab w:val="decimal" w:pos="1506"/>
              </w:tabs>
              <w:spacing w:line="240" w:lineRule="atLeast"/>
              <w:ind w:right="76"/>
              <w:rPr>
                <w:rFonts w:cs="Times New Roman"/>
                <w:color w:val="000000"/>
                <w:sz w:val="21"/>
                <w:szCs w:val="21"/>
              </w:rPr>
            </w:pPr>
            <w:r>
              <w:rPr>
                <w:rFonts w:cs="Cordia New"/>
                <w:color w:val="000000"/>
                <w:sz w:val="21"/>
                <w:szCs w:val="21"/>
                <w:lang w:val="en-US" w:bidi="th-TH"/>
              </w:rPr>
              <w:t>267</w:t>
            </w:r>
          </w:p>
        </w:tc>
      </w:tr>
      <w:tr w:rsidR="000835E5" w:rsidRPr="0017790F" w14:paraId="3BA041B2" w14:textId="77777777" w:rsidTr="000E2A50">
        <w:trPr>
          <w:trHeight w:hRule="exact" w:val="299"/>
        </w:trPr>
        <w:tc>
          <w:tcPr>
            <w:tcW w:w="6030" w:type="dxa"/>
          </w:tcPr>
          <w:p w14:paraId="6E9179FE" w14:textId="4C63B442" w:rsidR="000835E5" w:rsidRPr="0017790F" w:rsidRDefault="000835E5" w:rsidP="000835E5">
            <w:pPr>
              <w:spacing w:line="240" w:lineRule="atLeast"/>
              <w:rPr>
                <w:rFonts w:cs="Times New Roman"/>
                <w:sz w:val="21"/>
                <w:szCs w:val="21"/>
              </w:rPr>
            </w:pPr>
            <w:r w:rsidRPr="0017790F">
              <w:rPr>
                <w:rFonts w:cs="Times New Roman"/>
                <w:i/>
                <w:iCs/>
                <w:sz w:val="21"/>
                <w:szCs w:val="21"/>
              </w:rPr>
              <w:t>Add</w:t>
            </w:r>
            <w:r w:rsidRPr="0017790F">
              <w:rPr>
                <w:rFonts w:cs="Times New Roman"/>
                <w:sz w:val="21"/>
                <w:szCs w:val="21"/>
              </w:rPr>
              <w:t xml:space="preserve"> Increases in fixtures and equipment during the </w:t>
            </w:r>
            <w:r w:rsidRPr="0017790F">
              <w:rPr>
                <w:rFonts w:eastAsia="Cordia New" w:cs="Times New Roman"/>
                <w:sz w:val="21"/>
                <w:szCs w:val="21"/>
                <w:lang w:val="en-US" w:bidi="th-TH"/>
              </w:rPr>
              <w:t>period</w:t>
            </w:r>
          </w:p>
          <w:p w14:paraId="5E020314" w14:textId="77777777" w:rsidR="000835E5" w:rsidRPr="0017790F" w:rsidRDefault="000835E5" w:rsidP="000835E5">
            <w:pPr>
              <w:spacing w:line="240" w:lineRule="atLeast"/>
              <w:rPr>
                <w:rFonts w:cs="Times New Roman"/>
                <w:i/>
                <w:iCs/>
                <w:sz w:val="21"/>
                <w:szCs w:val="21"/>
              </w:rPr>
            </w:pPr>
          </w:p>
        </w:tc>
        <w:tc>
          <w:tcPr>
            <w:tcW w:w="1440" w:type="dxa"/>
          </w:tcPr>
          <w:p w14:paraId="0E3CEF35" w14:textId="42ACE84B" w:rsidR="000835E5" w:rsidRPr="0017790F" w:rsidRDefault="009436EB" w:rsidP="000835E5">
            <w:pPr>
              <w:tabs>
                <w:tab w:val="decimal" w:pos="1506"/>
              </w:tabs>
              <w:spacing w:line="240" w:lineRule="atLeast"/>
              <w:ind w:right="76"/>
              <w:rPr>
                <w:rFonts w:cs="Times New Roman"/>
                <w:color w:val="000000"/>
                <w:sz w:val="21"/>
                <w:szCs w:val="21"/>
              </w:rPr>
            </w:pPr>
            <w:r>
              <w:rPr>
                <w:rFonts w:cs="Times New Roman"/>
                <w:color w:val="000000"/>
                <w:sz w:val="21"/>
                <w:szCs w:val="21"/>
              </w:rPr>
              <w:t>10,854</w:t>
            </w:r>
          </w:p>
        </w:tc>
        <w:tc>
          <w:tcPr>
            <w:tcW w:w="270" w:type="dxa"/>
          </w:tcPr>
          <w:p w14:paraId="52B18F08" w14:textId="77777777" w:rsidR="000835E5" w:rsidRPr="0017790F" w:rsidRDefault="000835E5" w:rsidP="000835E5">
            <w:pPr>
              <w:pStyle w:val="BodyText"/>
              <w:tabs>
                <w:tab w:val="decimal" w:pos="1601"/>
              </w:tabs>
              <w:spacing w:after="0" w:line="240" w:lineRule="atLeast"/>
              <w:ind w:right="-104"/>
              <w:rPr>
                <w:rFonts w:cs="Times New Roman"/>
                <w:sz w:val="21"/>
                <w:szCs w:val="21"/>
                <w:lang w:val="en-US"/>
              </w:rPr>
            </w:pPr>
          </w:p>
        </w:tc>
        <w:tc>
          <w:tcPr>
            <w:tcW w:w="1440" w:type="dxa"/>
          </w:tcPr>
          <w:p w14:paraId="00C90A64" w14:textId="7E58654D" w:rsidR="000835E5" w:rsidRPr="0017790F" w:rsidRDefault="000835E5" w:rsidP="000835E5">
            <w:pPr>
              <w:tabs>
                <w:tab w:val="decimal" w:pos="1506"/>
              </w:tabs>
              <w:spacing w:line="240" w:lineRule="atLeast"/>
              <w:ind w:right="76"/>
              <w:rPr>
                <w:rFonts w:cs="Times New Roman"/>
                <w:color w:val="000000"/>
                <w:sz w:val="21"/>
                <w:szCs w:val="21"/>
              </w:rPr>
            </w:pPr>
            <w:r>
              <w:rPr>
                <w:rFonts w:cs="Times New Roman"/>
                <w:color w:val="000000"/>
                <w:sz w:val="21"/>
                <w:szCs w:val="21"/>
              </w:rPr>
              <w:t>8,241</w:t>
            </w:r>
          </w:p>
        </w:tc>
      </w:tr>
      <w:tr w:rsidR="000835E5" w:rsidRPr="0017790F" w14:paraId="5C6D228E" w14:textId="77777777" w:rsidTr="000E2A50">
        <w:trPr>
          <w:trHeight w:hRule="exact" w:val="299"/>
        </w:trPr>
        <w:tc>
          <w:tcPr>
            <w:tcW w:w="6030" w:type="dxa"/>
          </w:tcPr>
          <w:p w14:paraId="4D399163" w14:textId="58E09423" w:rsidR="000835E5" w:rsidRPr="0017790F" w:rsidRDefault="000835E5" w:rsidP="000835E5">
            <w:pPr>
              <w:spacing w:line="240" w:lineRule="atLeast"/>
              <w:rPr>
                <w:rFonts w:cs="Times New Roman"/>
                <w:i/>
                <w:iCs/>
                <w:sz w:val="21"/>
                <w:szCs w:val="21"/>
              </w:rPr>
            </w:pPr>
            <w:r>
              <w:rPr>
                <w:rFonts w:cs="Times New Roman"/>
                <w:i/>
                <w:iCs/>
                <w:sz w:val="21"/>
                <w:szCs w:val="21"/>
              </w:rPr>
              <w:t>Less</w:t>
            </w:r>
            <w:r w:rsidRPr="00F96DC0">
              <w:rPr>
                <w:rFonts w:cs="Times New Roman"/>
                <w:i/>
                <w:iCs/>
                <w:sz w:val="21"/>
                <w:szCs w:val="21"/>
              </w:rPr>
              <w:t xml:space="preserve"> </w:t>
            </w:r>
            <w:r w:rsidRPr="00F96DC0">
              <w:rPr>
                <w:rFonts w:cs="Times New Roman"/>
                <w:sz w:val="21"/>
                <w:szCs w:val="21"/>
              </w:rPr>
              <w:t>Decreases in fixtures and equipment during the period</w:t>
            </w:r>
          </w:p>
        </w:tc>
        <w:tc>
          <w:tcPr>
            <w:tcW w:w="1440" w:type="dxa"/>
          </w:tcPr>
          <w:p w14:paraId="348B6B31" w14:textId="203335EF" w:rsidR="000835E5" w:rsidRPr="0017790F" w:rsidRDefault="009436EB" w:rsidP="000835E5">
            <w:pPr>
              <w:tabs>
                <w:tab w:val="decimal" w:pos="1506"/>
              </w:tabs>
              <w:spacing w:line="240" w:lineRule="atLeast"/>
              <w:rPr>
                <w:rFonts w:cs="Times New Roman"/>
                <w:color w:val="000000"/>
                <w:sz w:val="21"/>
                <w:szCs w:val="21"/>
              </w:rPr>
            </w:pPr>
            <w:r>
              <w:rPr>
                <w:rFonts w:cs="Times New Roman"/>
                <w:color w:val="000000"/>
                <w:sz w:val="21"/>
                <w:szCs w:val="21"/>
              </w:rPr>
              <w:t>(1,437</w:t>
            </w:r>
            <w:r w:rsidR="000835E5" w:rsidDel="000835E5">
              <w:rPr>
                <w:rFonts w:cs="Times New Roman"/>
                <w:color w:val="000000"/>
                <w:sz w:val="21"/>
                <w:szCs w:val="21"/>
              </w:rPr>
              <w:t>)</w:t>
            </w:r>
          </w:p>
        </w:tc>
        <w:tc>
          <w:tcPr>
            <w:tcW w:w="270" w:type="dxa"/>
          </w:tcPr>
          <w:p w14:paraId="639C03AD" w14:textId="77777777" w:rsidR="000835E5" w:rsidRPr="0017790F" w:rsidRDefault="000835E5" w:rsidP="000835E5">
            <w:pPr>
              <w:pStyle w:val="BodyText"/>
              <w:tabs>
                <w:tab w:val="decimal" w:pos="1601"/>
              </w:tabs>
              <w:spacing w:after="0" w:line="240" w:lineRule="atLeast"/>
              <w:ind w:right="-104"/>
              <w:rPr>
                <w:rFonts w:cs="Times New Roman"/>
                <w:sz w:val="21"/>
                <w:szCs w:val="21"/>
                <w:lang w:val="en-US"/>
              </w:rPr>
            </w:pPr>
          </w:p>
        </w:tc>
        <w:tc>
          <w:tcPr>
            <w:tcW w:w="1440" w:type="dxa"/>
          </w:tcPr>
          <w:p w14:paraId="7345EB9F" w14:textId="67A8C825" w:rsidR="000835E5" w:rsidRDefault="000835E5" w:rsidP="00AF1A95">
            <w:pPr>
              <w:tabs>
                <w:tab w:val="decimal" w:pos="1506"/>
              </w:tabs>
              <w:spacing w:line="240" w:lineRule="atLeast"/>
              <w:rPr>
                <w:rFonts w:cs="Times New Roman"/>
                <w:color w:val="000000"/>
                <w:szCs w:val="22"/>
              </w:rPr>
            </w:pPr>
            <w:r>
              <w:rPr>
                <w:rFonts w:cs="Times New Roman"/>
                <w:color w:val="000000"/>
                <w:sz w:val="21"/>
                <w:szCs w:val="21"/>
              </w:rPr>
              <w:t>(1,030</w:t>
            </w:r>
            <w:r w:rsidDel="000835E5">
              <w:rPr>
                <w:rFonts w:cs="Times New Roman"/>
                <w:color w:val="000000"/>
                <w:sz w:val="21"/>
                <w:szCs w:val="21"/>
              </w:rPr>
              <w:t>)</w:t>
            </w:r>
          </w:p>
        </w:tc>
      </w:tr>
      <w:tr w:rsidR="000835E5" w:rsidRPr="0017790F" w14:paraId="5F9E7698" w14:textId="77777777" w:rsidTr="00A10EA2">
        <w:trPr>
          <w:trHeight w:hRule="exact" w:val="302"/>
        </w:trPr>
        <w:tc>
          <w:tcPr>
            <w:tcW w:w="6030" w:type="dxa"/>
          </w:tcPr>
          <w:p w14:paraId="0E051951" w14:textId="4F569031" w:rsidR="000835E5" w:rsidRPr="0017790F" w:rsidRDefault="000835E5" w:rsidP="000835E5">
            <w:pPr>
              <w:spacing w:line="240" w:lineRule="atLeast"/>
              <w:ind w:left="-122" w:firstLine="103"/>
              <w:rPr>
                <w:rFonts w:eastAsia="Cordia New" w:cs="Times New Roman"/>
                <w:i/>
                <w:iCs/>
                <w:sz w:val="21"/>
                <w:szCs w:val="21"/>
              </w:rPr>
            </w:pPr>
            <w:r w:rsidRPr="0017790F">
              <w:rPr>
                <w:rFonts w:eastAsia="Cordia New" w:cs="Times New Roman"/>
                <w:b/>
                <w:bCs/>
                <w:sz w:val="21"/>
                <w:szCs w:val="21"/>
              </w:rPr>
              <w:t xml:space="preserve">Investments in freehold and leasehold properties </w:t>
            </w:r>
          </w:p>
        </w:tc>
        <w:tc>
          <w:tcPr>
            <w:tcW w:w="1440" w:type="dxa"/>
            <w:tcBorders>
              <w:top w:val="single" w:sz="4" w:space="0" w:color="auto"/>
            </w:tcBorders>
          </w:tcPr>
          <w:p w14:paraId="74A8FA96" w14:textId="77777777" w:rsidR="000835E5" w:rsidRPr="0017790F" w:rsidRDefault="000835E5" w:rsidP="000835E5">
            <w:pPr>
              <w:pStyle w:val="BodyText"/>
              <w:tabs>
                <w:tab w:val="decimal" w:pos="1506"/>
                <w:tab w:val="decimal" w:pos="1656"/>
                <w:tab w:val="decimal" w:pos="1872"/>
              </w:tabs>
              <w:spacing w:after="0" w:line="240" w:lineRule="atLeast"/>
              <w:ind w:left="-108" w:right="73"/>
              <w:jc w:val="right"/>
              <w:rPr>
                <w:rFonts w:cs="Times New Roman"/>
                <w:b/>
                <w:bCs/>
                <w:sz w:val="21"/>
                <w:szCs w:val="21"/>
                <w:lang w:val="en-GB"/>
              </w:rPr>
            </w:pPr>
          </w:p>
        </w:tc>
        <w:tc>
          <w:tcPr>
            <w:tcW w:w="270" w:type="dxa"/>
          </w:tcPr>
          <w:p w14:paraId="11A2353F" w14:textId="77777777" w:rsidR="000835E5" w:rsidRPr="0017790F" w:rsidRDefault="000835E5" w:rsidP="000835E5">
            <w:pPr>
              <w:pStyle w:val="BodyText"/>
              <w:tabs>
                <w:tab w:val="decimal" w:pos="1656"/>
                <w:tab w:val="decimal" w:pos="1872"/>
              </w:tabs>
              <w:spacing w:after="0" w:line="240" w:lineRule="atLeast"/>
              <w:ind w:left="-108" w:right="72"/>
              <w:jc w:val="right"/>
              <w:rPr>
                <w:rFonts w:cs="Times New Roman"/>
                <w:b/>
                <w:bCs/>
                <w:sz w:val="21"/>
                <w:szCs w:val="21"/>
                <w:lang w:val="en-GB"/>
              </w:rPr>
            </w:pPr>
          </w:p>
        </w:tc>
        <w:tc>
          <w:tcPr>
            <w:tcW w:w="1440" w:type="dxa"/>
            <w:tcBorders>
              <w:top w:val="single" w:sz="4" w:space="0" w:color="auto"/>
            </w:tcBorders>
          </w:tcPr>
          <w:p w14:paraId="16E162F8" w14:textId="5DB25B59" w:rsidR="000835E5" w:rsidRPr="0017790F" w:rsidRDefault="000835E5" w:rsidP="000835E5">
            <w:pPr>
              <w:tabs>
                <w:tab w:val="decimal" w:pos="1506"/>
              </w:tabs>
              <w:spacing w:line="240" w:lineRule="atLeast"/>
              <w:ind w:right="76"/>
              <w:rPr>
                <w:rFonts w:cs="Times New Roman"/>
                <w:color w:val="000000"/>
                <w:sz w:val="21"/>
                <w:szCs w:val="21"/>
              </w:rPr>
            </w:pPr>
          </w:p>
        </w:tc>
      </w:tr>
      <w:tr w:rsidR="000835E5" w:rsidRPr="0017790F" w14:paraId="6CEA7962" w14:textId="77777777" w:rsidTr="00F37EF2">
        <w:trPr>
          <w:trHeight w:hRule="exact" w:val="254"/>
        </w:trPr>
        <w:tc>
          <w:tcPr>
            <w:tcW w:w="6030" w:type="dxa"/>
          </w:tcPr>
          <w:p w14:paraId="5D388F64" w14:textId="77777777" w:rsidR="000835E5" w:rsidRPr="0017790F" w:rsidRDefault="000835E5" w:rsidP="000835E5">
            <w:pPr>
              <w:tabs>
                <w:tab w:val="left" w:pos="180"/>
              </w:tabs>
              <w:spacing w:line="240" w:lineRule="atLeast"/>
              <w:ind w:left="-122" w:firstLine="103"/>
              <w:rPr>
                <w:rFonts w:eastAsia="Cordia New" w:cs="Times New Roman"/>
                <w:i/>
                <w:iCs/>
                <w:sz w:val="21"/>
                <w:szCs w:val="21"/>
              </w:rPr>
            </w:pPr>
            <w:r w:rsidRPr="0017790F">
              <w:rPr>
                <w:rFonts w:eastAsia="Cordia New" w:cs="Times New Roman"/>
                <w:sz w:val="21"/>
                <w:szCs w:val="21"/>
              </w:rPr>
              <w:t xml:space="preserve">   </w:t>
            </w:r>
            <w:r w:rsidRPr="0017790F">
              <w:rPr>
                <w:rFonts w:eastAsia="Cordia New" w:cs="Times New Roman"/>
                <w:b/>
                <w:bCs/>
                <w:sz w:val="21"/>
                <w:szCs w:val="21"/>
              </w:rPr>
              <w:t>at the</w:t>
            </w:r>
            <w:r w:rsidRPr="0017790F">
              <w:rPr>
                <w:rFonts w:eastAsia="Cordia New" w:cs="Times New Roman"/>
                <w:b/>
                <w:bCs/>
                <w:sz w:val="21"/>
                <w:szCs w:val="21"/>
                <w:lang w:val="en-US"/>
              </w:rPr>
              <w:t xml:space="preserve"> end of the period</w:t>
            </w:r>
          </w:p>
        </w:tc>
        <w:tc>
          <w:tcPr>
            <w:tcW w:w="1440" w:type="dxa"/>
            <w:tcBorders>
              <w:bottom w:val="single" w:sz="4" w:space="0" w:color="auto"/>
            </w:tcBorders>
          </w:tcPr>
          <w:p w14:paraId="5DE1D7ED" w14:textId="511327BB" w:rsidR="000835E5" w:rsidRPr="0017790F" w:rsidRDefault="009436EB" w:rsidP="000835E5">
            <w:pPr>
              <w:tabs>
                <w:tab w:val="decimal" w:pos="1506"/>
              </w:tabs>
              <w:spacing w:line="240" w:lineRule="atLeast"/>
              <w:ind w:right="66"/>
              <w:rPr>
                <w:b/>
                <w:bCs/>
                <w:sz w:val="21"/>
                <w:szCs w:val="21"/>
                <w:lang w:val="en-US" w:bidi="th-TH"/>
              </w:rPr>
            </w:pPr>
            <w:r>
              <w:rPr>
                <w:b/>
                <w:bCs/>
                <w:sz w:val="21"/>
                <w:szCs w:val="21"/>
                <w:lang w:val="en-US" w:bidi="th-TH"/>
              </w:rPr>
              <w:t>13,388,363</w:t>
            </w:r>
          </w:p>
        </w:tc>
        <w:tc>
          <w:tcPr>
            <w:tcW w:w="270" w:type="dxa"/>
          </w:tcPr>
          <w:p w14:paraId="3C258ED1"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tcPr>
          <w:p w14:paraId="07E4BB1A" w14:textId="6E6825CF" w:rsidR="000835E5" w:rsidRPr="0017790F" w:rsidRDefault="000835E5" w:rsidP="000835E5">
            <w:pPr>
              <w:tabs>
                <w:tab w:val="decimal" w:pos="1506"/>
              </w:tabs>
              <w:spacing w:line="240" w:lineRule="atLeast"/>
              <w:ind w:right="76"/>
              <w:rPr>
                <w:rFonts w:cs="Times New Roman"/>
                <w:b/>
                <w:bCs/>
                <w:color w:val="000000"/>
                <w:sz w:val="21"/>
                <w:szCs w:val="21"/>
              </w:rPr>
            </w:pPr>
            <w:r>
              <w:rPr>
                <w:b/>
                <w:bCs/>
                <w:sz w:val="21"/>
                <w:szCs w:val="21"/>
                <w:lang w:val="en-US" w:bidi="th-TH"/>
              </w:rPr>
              <w:t>13,327,166</w:t>
            </w:r>
          </w:p>
        </w:tc>
      </w:tr>
      <w:tr w:rsidR="00985911" w:rsidRPr="0017790F" w14:paraId="4D7FB066" w14:textId="77777777" w:rsidTr="00A10EA2">
        <w:trPr>
          <w:trHeight w:hRule="exact" w:val="302"/>
        </w:trPr>
        <w:tc>
          <w:tcPr>
            <w:tcW w:w="6030" w:type="dxa"/>
          </w:tcPr>
          <w:p w14:paraId="7A3F937E" w14:textId="4F1E05BE" w:rsidR="00985911" w:rsidRPr="0017790F" w:rsidRDefault="00985911" w:rsidP="00985911">
            <w:pPr>
              <w:spacing w:line="240" w:lineRule="atLeast"/>
              <w:ind w:left="-122" w:firstLine="103"/>
              <w:rPr>
                <w:rFonts w:eastAsia="Cordia New" w:cs="Times New Roman"/>
                <w:sz w:val="21"/>
                <w:szCs w:val="21"/>
              </w:rPr>
            </w:pPr>
            <w:r w:rsidRPr="0017790F">
              <w:rPr>
                <w:rFonts w:eastAsia="Cordia New" w:cs="Times New Roman"/>
                <w:b/>
                <w:bCs/>
                <w:sz w:val="21"/>
                <w:szCs w:val="21"/>
              </w:rPr>
              <w:t xml:space="preserve">Investments in freehold and leasehold properties </w:t>
            </w:r>
          </w:p>
        </w:tc>
        <w:tc>
          <w:tcPr>
            <w:tcW w:w="1440" w:type="dxa"/>
          </w:tcPr>
          <w:p w14:paraId="740A4261" w14:textId="77777777" w:rsidR="00985911" w:rsidRPr="0017790F" w:rsidRDefault="00985911" w:rsidP="00985911">
            <w:pPr>
              <w:tabs>
                <w:tab w:val="decimal" w:pos="1506"/>
              </w:tabs>
              <w:spacing w:line="240" w:lineRule="atLeast"/>
              <w:ind w:right="-101"/>
              <w:rPr>
                <w:rFonts w:cs="Times New Roman"/>
                <w:b/>
                <w:bCs/>
                <w:sz w:val="21"/>
                <w:szCs w:val="21"/>
              </w:rPr>
            </w:pPr>
          </w:p>
        </w:tc>
        <w:tc>
          <w:tcPr>
            <w:tcW w:w="270" w:type="dxa"/>
          </w:tcPr>
          <w:p w14:paraId="48A17BF3"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Pr>
          <w:p w14:paraId="761CE4BA" w14:textId="62AA9607" w:rsidR="00985911" w:rsidRPr="0017790F" w:rsidRDefault="00985911" w:rsidP="00985911">
            <w:pPr>
              <w:tabs>
                <w:tab w:val="decimal" w:pos="1506"/>
              </w:tabs>
              <w:spacing w:line="240" w:lineRule="atLeast"/>
              <w:ind w:right="66"/>
              <w:rPr>
                <w:rFonts w:cs="Times New Roman"/>
                <w:b/>
                <w:bCs/>
                <w:color w:val="000000"/>
                <w:sz w:val="21"/>
                <w:szCs w:val="21"/>
              </w:rPr>
            </w:pPr>
          </w:p>
        </w:tc>
      </w:tr>
      <w:tr w:rsidR="00985911" w:rsidRPr="0017790F" w14:paraId="2E76B742" w14:textId="77777777" w:rsidTr="00F37EF2">
        <w:trPr>
          <w:trHeight w:hRule="exact" w:val="236"/>
        </w:trPr>
        <w:tc>
          <w:tcPr>
            <w:tcW w:w="6030" w:type="dxa"/>
          </w:tcPr>
          <w:p w14:paraId="369F2A92" w14:textId="4DD8D6DE" w:rsidR="00985911" w:rsidRPr="0017790F" w:rsidRDefault="00985911" w:rsidP="00985911">
            <w:pPr>
              <w:tabs>
                <w:tab w:val="left" w:pos="160"/>
              </w:tabs>
              <w:spacing w:line="240" w:lineRule="atLeast"/>
              <w:ind w:left="-122" w:firstLine="103"/>
              <w:rPr>
                <w:rFonts w:eastAsia="Cordia New" w:cs="Times New Roman"/>
                <w:sz w:val="21"/>
                <w:szCs w:val="21"/>
              </w:rPr>
            </w:pPr>
            <w:r w:rsidRPr="0017790F">
              <w:rPr>
                <w:rFonts w:eastAsia="Cordia New" w:cs="Times New Roman"/>
                <w:sz w:val="21"/>
                <w:szCs w:val="21"/>
              </w:rPr>
              <w:t xml:space="preserve">   </w:t>
            </w:r>
            <w:r w:rsidRPr="0017790F">
              <w:rPr>
                <w:rFonts w:eastAsia="Cordia New" w:cs="Times New Roman"/>
                <w:b/>
                <w:bCs/>
                <w:sz w:val="21"/>
                <w:szCs w:val="21"/>
              </w:rPr>
              <w:t xml:space="preserve">as </w:t>
            </w:r>
            <w:proofErr w:type="gramStart"/>
            <w:r w:rsidRPr="0017790F">
              <w:rPr>
                <w:rFonts w:eastAsia="Cordia New" w:cs="Times New Roman"/>
                <w:b/>
                <w:bCs/>
                <w:sz w:val="21"/>
                <w:szCs w:val="21"/>
              </w:rPr>
              <w:t>at</w:t>
            </w:r>
            <w:proofErr w:type="gramEnd"/>
            <w:r w:rsidRPr="0017790F">
              <w:rPr>
                <w:rFonts w:eastAsia="Cordia New" w:cs="Times New Roman"/>
                <w:b/>
                <w:bCs/>
                <w:sz w:val="21"/>
                <w:szCs w:val="21"/>
              </w:rPr>
              <w:t xml:space="preserve"> 31 December 202</w:t>
            </w:r>
            <w:r>
              <w:rPr>
                <w:rFonts w:eastAsia="Cordia New" w:cs="Times New Roman"/>
                <w:b/>
                <w:bCs/>
                <w:sz w:val="21"/>
                <w:szCs w:val="21"/>
              </w:rPr>
              <w:t>5</w:t>
            </w:r>
            <w:r w:rsidRPr="0017790F">
              <w:rPr>
                <w:rFonts w:eastAsia="Cordia New" w:cs="Times New Roman"/>
                <w:b/>
                <w:bCs/>
                <w:sz w:val="21"/>
                <w:szCs w:val="21"/>
              </w:rPr>
              <w:t xml:space="preserve"> - at cost</w:t>
            </w:r>
          </w:p>
        </w:tc>
        <w:tc>
          <w:tcPr>
            <w:tcW w:w="1440" w:type="dxa"/>
          </w:tcPr>
          <w:p w14:paraId="13310400" w14:textId="77777777" w:rsidR="00985911" w:rsidRPr="0017790F" w:rsidRDefault="00985911" w:rsidP="00985911">
            <w:pPr>
              <w:tabs>
                <w:tab w:val="decimal" w:pos="1506"/>
              </w:tabs>
              <w:spacing w:line="240" w:lineRule="atLeast"/>
              <w:ind w:right="-101"/>
              <w:rPr>
                <w:rFonts w:cs="Times New Roman"/>
                <w:b/>
                <w:bCs/>
                <w:sz w:val="21"/>
                <w:szCs w:val="21"/>
              </w:rPr>
            </w:pPr>
          </w:p>
        </w:tc>
        <w:tc>
          <w:tcPr>
            <w:tcW w:w="270" w:type="dxa"/>
          </w:tcPr>
          <w:p w14:paraId="5A73291F"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bottom w:val="double" w:sz="4" w:space="0" w:color="auto"/>
            </w:tcBorders>
          </w:tcPr>
          <w:p w14:paraId="0EFD8226" w14:textId="063ABAD9" w:rsidR="00985911" w:rsidRPr="0017790F" w:rsidRDefault="00985911" w:rsidP="00985911">
            <w:pPr>
              <w:tabs>
                <w:tab w:val="decimal" w:pos="1506"/>
              </w:tabs>
              <w:spacing w:line="240" w:lineRule="atLeast"/>
              <w:ind w:right="76"/>
              <w:rPr>
                <w:rFonts w:cs="Times New Roman"/>
                <w:b/>
                <w:bCs/>
                <w:color w:val="000000"/>
                <w:sz w:val="21"/>
                <w:szCs w:val="21"/>
              </w:rPr>
            </w:pPr>
            <w:r>
              <w:rPr>
                <w:rFonts w:cs="Times New Roman"/>
                <w:b/>
                <w:bCs/>
                <w:color w:val="000000"/>
                <w:szCs w:val="22"/>
              </w:rPr>
              <w:t>13,378,946</w:t>
            </w:r>
          </w:p>
        </w:tc>
      </w:tr>
      <w:tr w:rsidR="00985911" w:rsidRPr="0017790F" w14:paraId="08E9ECBA" w14:textId="77777777" w:rsidTr="00954155">
        <w:trPr>
          <w:trHeight w:hRule="exact" w:val="248"/>
        </w:trPr>
        <w:tc>
          <w:tcPr>
            <w:tcW w:w="6030" w:type="dxa"/>
          </w:tcPr>
          <w:p w14:paraId="2EA2389C" w14:textId="77777777" w:rsidR="00985911" w:rsidRPr="0017790F" w:rsidRDefault="00985911" w:rsidP="00985911">
            <w:pPr>
              <w:spacing w:line="240" w:lineRule="atLeast"/>
              <w:ind w:left="-122" w:firstLine="103"/>
              <w:rPr>
                <w:rFonts w:eastAsia="Cordia New" w:cs="Times New Roman"/>
                <w:sz w:val="21"/>
                <w:szCs w:val="21"/>
              </w:rPr>
            </w:pPr>
          </w:p>
          <w:p w14:paraId="33287DE4" w14:textId="77777777" w:rsidR="00985911" w:rsidRPr="0017790F" w:rsidRDefault="00985911" w:rsidP="00985911">
            <w:pPr>
              <w:spacing w:line="240" w:lineRule="atLeast"/>
              <w:ind w:left="-122" w:firstLine="103"/>
              <w:rPr>
                <w:rFonts w:eastAsia="Cordia New" w:cs="Times New Roman"/>
                <w:sz w:val="21"/>
                <w:szCs w:val="21"/>
              </w:rPr>
            </w:pPr>
          </w:p>
          <w:p w14:paraId="7EB5B31D" w14:textId="77777777" w:rsidR="00985911" w:rsidRPr="0017790F" w:rsidRDefault="00985911" w:rsidP="00985911">
            <w:pPr>
              <w:spacing w:line="240" w:lineRule="atLeast"/>
              <w:ind w:left="-122" w:firstLine="103"/>
              <w:rPr>
                <w:rFonts w:eastAsia="Cordia New" w:cs="Times New Roman"/>
                <w:sz w:val="21"/>
                <w:szCs w:val="21"/>
              </w:rPr>
            </w:pPr>
          </w:p>
          <w:p w14:paraId="1B613572" w14:textId="77777777" w:rsidR="00985911" w:rsidRPr="0017790F" w:rsidRDefault="00985911" w:rsidP="00985911">
            <w:pPr>
              <w:spacing w:line="240" w:lineRule="atLeast"/>
              <w:ind w:left="-122" w:firstLine="103"/>
              <w:rPr>
                <w:rFonts w:eastAsia="Cordia New" w:cs="Times New Roman"/>
                <w:sz w:val="21"/>
                <w:szCs w:val="21"/>
              </w:rPr>
            </w:pPr>
          </w:p>
        </w:tc>
        <w:tc>
          <w:tcPr>
            <w:tcW w:w="1440" w:type="dxa"/>
          </w:tcPr>
          <w:p w14:paraId="7B4C216A" w14:textId="77777777" w:rsidR="00985911" w:rsidRPr="0017790F" w:rsidRDefault="00985911" w:rsidP="00985911">
            <w:pPr>
              <w:tabs>
                <w:tab w:val="decimal" w:pos="1506"/>
                <w:tab w:val="decimal" w:pos="1692"/>
                <w:tab w:val="decimal" w:pos="1872"/>
              </w:tabs>
              <w:spacing w:line="240" w:lineRule="atLeast"/>
              <w:ind w:right="72"/>
              <w:jc w:val="right"/>
              <w:rPr>
                <w:rFonts w:cs="Times New Roman"/>
                <w:b/>
                <w:bCs/>
                <w:color w:val="000000"/>
                <w:sz w:val="21"/>
                <w:szCs w:val="21"/>
              </w:rPr>
            </w:pPr>
          </w:p>
        </w:tc>
        <w:tc>
          <w:tcPr>
            <w:tcW w:w="270" w:type="dxa"/>
          </w:tcPr>
          <w:p w14:paraId="32AAD8E5"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top w:val="double" w:sz="4" w:space="0" w:color="auto"/>
            </w:tcBorders>
          </w:tcPr>
          <w:p w14:paraId="5F4F868E" w14:textId="77777777" w:rsidR="00985911" w:rsidRPr="0017790F" w:rsidRDefault="00985911" w:rsidP="00985911">
            <w:pPr>
              <w:tabs>
                <w:tab w:val="decimal" w:pos="1506"/>
              </w:tabs>
              <w:spacing w:line="240" w:lineRule="atLeast"/>
              <w:ind w:right="-101"/>
              <w:rPr>
                <w:rFonts w:cs="Times New Roman"/>
                <w:color w:val="000000"/>
                <w:sz w:val="21"/>
                <w:szCs w:val="21"/>
              </w:rPr>
            </w:pPr>
          </w:p>
        </w:tc>
      </w:tr>
      <w:tr w:rsidR="00985911" w:rsidRPr="0017790F" w14:paraId="6DAD2ECA" w14:textId="77777777" w:rsidTr="00C66290">
        <w:trPr>
          <w:trHeight w:hRule="exact" w:val="302"/>
        </w:trPr>
        <w:tc>
          <w:tcPr>
            <w:tcW w:w="6030" w:type="dxa"/>
          </w:tcPr>
          <w:p w14:paraId="54F623BB" w14:textId="45F5E5B3" w:rsidR="00985911" w:rsidRPr="0017790F" w:rsidRDefault="00985911" w:rsidP="00985911">
            <w:pPr>
              <w:spacing w:line="240" w:lineRule="atLeast"/>
              <w:ind w:left="-122" w:firstLine="103"/>
              <w:rPr>
                <w:rFonts w:eastAsia="Cordia New" w:cs="Times New Roman"/>
                <w:b/>
                <w:bCs/>
                <w:sz w:val="21"/>
                <w:szCs w:val="21"/>
              </w:rPr>
            </w:pPr>
            <w:r w:rsidRPr="0017790F">
              <w:rPr>
                <w:rFonts w:eastAsia="Cordia New" w:cs="Times New Roman"/>
                <w:b/>
                <w:bCs/>
                <w:sz w:val="21"/>
                <w:szCs w:val="21"/>
              </w:rPr>
              <w:t>Net loss on changes in fair value of investments in</w:t>
            </w:r>
            <w:r w:rsidRPr="0017790F">
              <w:rPr>
                <w:rFonts w:eastAsia="Cordia New" w:cs="Times New Roman"/>
                <w:b/>
                <w:bCs/>
                <w:sz w:val="21"/>
                <w:szCs w:val="21"/>
                <w:lang w:val="en-US"/>
              </w:rPr>
              <w:t xml:space="preserve"> </w:t>
            </w:r>
          </w:p>
        </w:tc>
        <w:tc>
          <w:tcPr>
            <w:tcW w:w="1440" w:type="dxa"/>
          </w:tcPr>
          <w:p w14:paraId="01C594AE" w14:textId="77777777" w:rsidR="00985911" w:rsidRPr="0017790F" w:rsidRDefault="00985911" w:rsidP="00985911">
            <w:pPr>
              <w:tabs>
                <w:tab w:val="decimal" w:pos="1506"/>
                <w:tab w:val="decimal" w:pos="1692"/>
                <w:tab w:val="decimal" w:pos="1872"/>
              </w:tabs>
              <w:spacing w:line="240" w:lineRule="atLeast"/>
              <w:ind w:right="72"/>
              <w:jc w:val="right"/>
              <w:rPr>
                <w:rFonts w:cs="Times New Roman"/>
                <w:b/>
                <w:bCs/>
                <w:color w:val="000000"/>
                <w:sz w:val="21"/>
                <w:szCs w:val="21"/>
              </w:rPr>
            </w:pPr>
          </w:p>
        </w:tc>
        <w:tc>
          <w:tcPr>
            <w:tcW w:w="270" w:type="dxa"/>
          </w:tcPr>
          <w:p w14:paraId="13E57F3A"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Pr>
          <w:p w14:paraId="664E8766" w14:textId="77777777" w:rsidR="00985911" w:rsidRPr="0017790F" w:rsidRDefault="00985911" w:rsidP="00985911">
            <w:pPr>
              <w:tabs>
                <w:tab w:val="decimal" w:pos="1689"/>
              </w:tabs>
              <w:spacing w:line="240" w:lineRule="atLeast"/>
              <w:ind w:right="-15"/>
              <w:rPr>
                <w:rFonts w:cs="Times New Roman"/>
                <w:b/>
                <w:bCs/>
                <w:sz w:val="21"/>
                <w:szCs w:val="21"/>
              </w:rPr>
            </w:pPr>
          </w:p>
        </w:tc>
      </w:tr>
      <w:tr w:rsidR="00985911" w:rsidRPr="0017790F" w14:paraId="4D4D4B10" w14:textId="77777777" w:rsidTr="000E2A50">
        <w:trPr>
          <w:trHeight w:hRule="exact" w:val="263"/>
        </w:trPr>
        <w:tc>
          <w:tcPr>
            <w:tcW w:w="6030" w:type="dxa"/>
          </w:tcPr>
          <w:p w14:paraId="0C94D128" w14:textId="1E785749" w:rsidR="00985911" w:rsidRPr="0017790F" w:rsidRDefault="00985911" w:rsidP="00985911">
            <w:pPr>
              <w:spacing w:line="240" w:lineRule="atLeast"/>
              <w:rPr>
                <w:rFonts w:eastAsia="Cordia New" w:cs="Times New Roman"/>
                <w:sz w:val="21"/>
                <w:szCs w:val="21"/>
              </w:rPr>
            </w:pPr>
            <w:r w:rsidRPr="0017790F">
              <w:rPr>
                <w:rFonts w:eastAsia="Cordia New" w:cs="Times New Roman"/>
                <w:b/>
                <w:bCs/>
                <w:sz w:val="21"/>
                <w:szCs w:val="21"/>
                <w:lang w:val="en-US"/>
              </w:rPr>
              <w:t xml:space="preserve">   freehold and leasehold properties </w:t>
            </w:r>
          </w:p>
        </w:tc>
        <w:tc>
          <w:tcPr>
            <w:tcW w:w="1440" w:type="dxa"/>
          </w:tcPr>
          <w:p w14:paraId="442894D1" w14:textId="77777777" w:rsidR="00985911" w:rsidRPr="0017790F" w:rsidRDefault="00985911" w:rsidP="00985911">
            <w:pPr>
              <w:tabs>
                <w:tab w:val="decimal" w:pos="1506"/>
              </w:tabs>
              <w:spacing w:line="240" w:lineRule="atLeast"/>
              <w:ind w:right="-101"/>
              <w:rPr>
                <w:rFonts w:cs="Times New Roman"/>
                <w:sz w:val="21"/>
                <w:szCs w:val="21"/>
              </w:rPr>
            </w:pPr>
          </w:p>
        </w:tc>
        <w:tc>
          <w:tcPr>
            <w:tcW w:w="270" w:type="dxa"/>
          </w:tcPr>
          <w:p w14:paraId="63E1F2FC"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Pr>
          <w:p w14:paraId="6E339E50" w14:textId="77777777" w:rsidR="00985911" w:rsidRPr="0017790F" w:rsidRDefault="00985911" w:rsidP="00985911">
            <w:pPr>
              <w:tabs>
                <w:tab w:val="decimal" w:pos="1506"/>
              </w:tabs>
              <w:spacing w:line="240" w:lineRule="atLeast"/>
              <w:ind w:right="-101"/>
              <w:rPr>
                <w:rFonts w:cs="Times New Roman"/>
                <w:color w:val="000000"/>
                <w:sz w:val="21"/>
                <w:szCs w:val="21"/>
              </w:rPr>
            </w:pPr>
          </w:p>
        </w:tc>
      </w:tr>
      <w:tr w:rsidR="00985911" w:rsidRPr="0017790F" w14:paraId="261B400D" w14:textId="77777777" w:rsidTr="00A10EA2">
        <w:trPr>
          <w:trHeight w:hRule="exact" w:val="302"/>
        </w:trPr>
        <w:tc>
          <w:tcPr>
            <w:tcW w:w="6030" w:type="dxa"/>
          </w:tcPr>
          <w:p w14:paraId="29458326" w14:textId="372331DD" w:rsidR="00985911" w:rsidRPr="0017790F" w:rsidRDefault="00985911" w:rsidP="00985911">
            <w:pPr>
              <w:spacing w:line="240" w:lineRule="atLeast"/>
              <w:rPr>
                <w:rFonts w:eastAsia="Cordia New" w:cs="Times New Roman"/>
                <w:sz w:val="21"/>
                <w:szCs w:val="21"/>
              </w:rPr>
            </w:pPr>
            <w:r w:rsidRPr="0017790F">
              <w:rPr>
                <w:rFonts w:eastAsia="Cordia New" w:cs="Times New Roman"/>
                <w:sz w:val="21"/>
                <w:szCs w:val="21"/>
              </w:rPr>
              <w:t>Net loss on changes in fair value of investments in</w:t>
            </w:r>
          </w:p>
        </w:tc>
        <w:tc>
          <w:tcPr>
            <w:tcW w:w="1440" w:type="dxa"/>
            <w:vAlign w:val="bottom"/>
          </w:tcPr>
          <w:p w14:paraId="6AC51694" w14:textId="77777777" w:rsidR="00985911" w:rsidRPr="0017790F" w:rsidRDefault="00985911" w:rsidP="00985911">
            <w:pPr>
              <w:tabs>
                <w:tab w:val="decimal" w:pos="1506"/>
              </w:tabs>
              <w:spacing w:line="240" w:lineRule="atLeast"/>
              <w:ind w:right="-101"/>
              <w:rPr>
                <w:rFonts w:cs="Times New Roman"/>
                <w:color w:val="000000"/>
                <w:sz w:val="21"/>
                <w:szCs w:val="21"/>
              </w:rPr>
            </w:pPr>
          </w:p>
        </w:tc>
        <w:tc>
          <w:tcPr>
            <w:tcW w:w="270" w:type="dxa"/>
          </w:tcPr>
          <w:p w14:paraId="26001A70"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6D02F91A" w14:textId="77777777" w:rsidR="00985911" w:rsidRPr="0017790F" w:rsidRDefault="00985911" w:rsidP="00985911">
            <w:pPr>
              <w:tabs>
                <w:tab w:val="decimal" w:pos="1506"/>
              </w:tabs>
              <w:spacing w:line="240" w:lineRule="atLeast"/>
              <w:ind w:right="-101"/>
              <w:rPr>
                <w:rFonts w:cs="Times New Roman"/>
                <w:color w:val="000000"/>
                <w:sz w:val="21"/>
                <w:szCs w:val="21"/>
              </w:rPr>
            </w:pPr>
          </w:p>
        </w:tc>
      </w:tr>
      <w:tr w:rsidR="000835E5" w:rsidRPr="0017790F" w14:paraId="74D2D4AD" w14:textId="77777777" w:rsidTr="00A10EA2">
        <w:trPr>
          <w:trHeight w:hRule="exact" w:val="302"/>
        </w:trPr>
        <w:tc>
          <w:tcPr>
            <w:tcW w:w="6030" w:type="dxa"/>
          </w:tcPr>
          <w:p w14:paraId="7E74F1E2" w14:textId="49E922F8" w:rsidR="000835E5" w:rsidRPr="0017790F" w:rsidRDefault="000835E5" w:rsidP="000835E5">
            <w:pPr>
              <w:spacing w:line="240" w:lineRule="atLeast"/>
              <w:rPr>
                <w:rFonts w:eastAsia="Cordia New" w:cs="Times New Roman"/>
                <w:sz w:val="21"/>
                <w:szCs w:val="21"/>
              </w:rPr>
            </w:pPr>
            <w:r w:rsidRPr="0017790F">
              <w:rPr>
                <w:rFonts w:eastAsia="Cordia New" w:cs="Times New Roman"/>
                <w:sz w:val="21"/>
                <w:szCs w:val="21"/>
              </w:rPr>
              <w:t xml:space="preserve">   freehold and leasehold properties at the beginning of the period</w:t>
            </w:r>
          </w:p>
        </w:tc>
        <w:tc>
          <w:tcPr>
            <w:tcW w:w="1440" w:type="dxa"/>
          </w:tcPr>
          <w:p w14:paraId="67707006" w14:textId="2C7F5596" w:rsidR="000835E5" w:rsidRPr="00985911" w:rsidRDefault="000835E5" w:rsidP="000835E5">
            <w:pPr>
              <w:tabs>
                <w:tab w:val="decimal" w:pos="1506"/>
              </w:tabs>
              <w:spacing w:line="240" w:lineRule="atLeast"/>
              <w:rPr>
                <w:rFonts w:cs="Times New Roman"/>
                <w:sz w:val="21"/>
                <w:szCs w:val="21"/>
              </w:rPr>
            </w:pPr>
            <w:r w:rsidRPr="00985911" w:rsidDel="000835E5">
              <w:rPr>
                <w:rFonts w:cs="Times New Roman"/>
                <w:szCs w:val="22"/>
              </w:rPr>
              <w:t>(657,491)</w:t>
            </w:r>
          </w:p>
        </w:tc>
        <w:tc>
          <w:tcPr>
            <w:tcW w:w="270" w:type="dxa"/>
          </w:tcPr>
          <w:p w14:paraId="5F867902"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tcPr>
          <w:p w14:paraId="44DD31F8" w14:textId="2C0317D0" w:rsidR="000835E5" w:rsidRPr="0017790F" w:rsidRDefault="000835E5" w:rsidP="000835E5">
            <w:pPr>
              <w:tabs>
                <w:tab w:val="decimal" w:pos="1506"/>
              </w:tabs>
              <w:spacing w:line="240" w:lineRule="atLeast"/>
              <w:rPr>
                <w:rFonts w:cs="Times New Roman"/>
                <w:color w:val="000000"/>
                <w:sz w:val="21"/>
                <w:szCs w:val="21"/>
              </w:rPr>
            </w:pPr>
            <w:r w:rsidDel="000835E5">
              <w:rPr>
                <w:rFonts w:cs="Times New Roman"/>
                <w:sz w:val="21"/>
                <w:szCs w:val="21"/>
              </w:rPr>
              <w:t>(652,455)</w:t>
            </w:r>
          </w:p>
        </w:tc>
      </w:tr>
      <w:tr w:rsidR="000835E5" w:rsidRPr="0017790F" w14:paraId="2B61F797" w14:textId="77777777" w:rsidTr="00CF245E">
        <w:trPr>
          <w:trHeight w:hRule="exact" w:val="290"/>
        </w:trPr>
        <w:tc>
          <w:tcPr>
            <w:tcW w:w="6030" w:type="dxa"/>
          </w:tcPr>
          <w:p w14:paraId="5735EC07" w14:textId="55846C61" w:rsidR="000835E5" w:rsidRPr="0017790F" w:rsidRDefault="000835E5" w:rsidP="000835E5">
            <w:pPr>
              <w:spacing w:line="240" w:lineRule="atLeast"/>
              <w:ind w:left="-122" w:firstLine="103"/>
              <w:rPr>
                <w:rFonts w:eastAsia="Cordia New" w:cs="Times New Roman"/>
                <w:sz w:val="21"/>
                <w:szCs w:val="21"/>
                <w:lang w:bidi="th-TH"/>
              </w:rPr>
            </w:pPr>
            <w:r w:rsidRPr="00AF1A95">
              <w:rPr>
                <w:rFonts w:eastAsia="Cordia New" w:cs="Times New Roman"/>
                <w:sz w:val="21"/>
                <w:szCs w:val="21"/>
              </w:rPr>
              <w:t xml:space="preserve">Net </w:t>
            </w:r>
            <w:r w:rsidRPr="00AF1A95">
              <w:rPr>
                <w:rFonts w:eastAsia="Cordia New" w:cs="Times New Roman"/>
                <w:sz w:val="21"/>
                <w:szCs w:val="21"/>
                <w:lang w:val="en-US"/>
              </w:rPr>
              <w:t xml:space="preserve">gain </w:t>
            </w:r>
            <w:r w:rsidRPr="00AF1A95">
              <w:rPr>
                <w:rFonts w:eastAsia="Cordia New" w:cs="Times New Roman"/>
                <w:sz w:val="21"/>
                <w:szCs w:val="21"/>
              </w:rPr>
              <w:t>from revaluation during the</w:t>
            </w:r>
            <w:r w:rsidRPr="00AF1A95">
              <w:rPr>
                <w:rFonts w:eastAsia="Cordia New" w:cs="Times New Roman"/>
                <w:sz w:val="21"/>
                <w:szCs w:val="21"/>
                <w:lang w:val="en-US"/>
              </w:rPr>
              <w:t xml:space="preserve"> </w:t>
            </w:r>
            <w:r w:rsidRPr="00AF1A95">
              <w:rPr>
                <w:rFonts w:eastAsia="Cordia New"/>
                <w:sz w:val="21"/>
                <w:szCs w:val="21"/>
                <w:lang w:val="en-US" w:bidi="th-TH"/>
              </w:rPr>
              <w:t>period</w:t>
            </w:r>
          </w:p>
        </w:tc>
        <w:tc>
          <w:tcPr>
            <w:tcW w:w="1440" w:type="dxa"/>
            <w:vAlign w:val="bottom"/>
          </w:tcPr>
          <w:p w14:paraId="4AACBA0F" w14:textId="0DB54282" w:rsidR="000835E5" w:rsidRPr="0017790F" w:rsidRDefault="009436EB" w:rsidP="000835E5">
            <w:pPr>
              <w:tabs>
                <w:tab w:val="decimal" w:pos="1506"/>
              </w:tabs>
              <w:spacing w:line="240" w:lineRule="atLeast"/>
              <w:ind w:right="76"/>
              <w:rPr>
                <w:rFonts w:cs="Times New Roman"/>
                <w:color w:val="000000"/>
                <w:sz w:val="21"/>
                <w:szCs w:val="21"/>
              </w:rPr>
            </w:pPr>
            <w:r>
              <w:rPr>
                <w:rFonts w:cs="Times New Roman"/>
                <w:color w:val="000000"/>
                <w:sz w:val="21"/>
                <w:szCs w:val="21"/>
              </w:rPr>
              <w:t>196,375</w:t>
            </w:r>
          </w:p>
        </w:tc>
        <w:tc>
          <w:tcPr>
            <w:tcW w:w="270" w:type="dxa"/>
          </w:tcPr>
          <w:p w14:paraId="5F6AB268"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1B4B1B45" w14:textId="11833E60" w:rsidR="000835E5" w:rsidRPr="0017790F" w:rsidRDefault="000835E5" w:rsidP="000835E5">
            <w:pPr>
              <w:tabs>
                <w:tab w:val="decimal" w:pos="1506"/>
              </w:tabs>
              <w:spacing w:line="240" w:lineRule="atLeast"/>
              <w:ind w:right="74"/>
              <w:rPr>
                <w:rFonts w:cs="Times New Roman"/>
                <w:color w:val="000000"/>
                <w:sz w:val="21"/>
                <w:szCs w:val="21"/>
              </w:rPr>
            </w:pPr>
            <w:r>
              <w:rPr>
                <w:rFonts w:cs="Times New Roman"/>
                <w:color w:val="000000"/>
                <w:sz w:val="21"/>
                <w:szCs w:val="21"/>
              </w:rPr>
              <w:t>177,435</w:t>
            </w:r>
          </w:p>
        </w:tc>
      </w:tr>
      <w:tr w:rsidR="000835E5" w:rsidRPr="0017790F" w14:paraId="725D3C2B" w14:textId="77777777" w:rsidTr="00A10EA2">
        <w:tc>
          <w:tcPr>
            <w:tcW w:w="6030" w:type="dxa"/>
          </w:tcPr>
          <w:p w14:paraId="6864274E" w14:textId="747119B8" w:rsidR="000835E5" w:rsidRPr="0017790F" w:rsidRDefault="000835E5" w:rsidP="000835E5">
            <w:pPr>
              <w:spacing w:line="240" w:lineRule="atLeast"/>
              <w:rPr>
                <w:rFonts w:eastAsia="Cordia New" w:cs="Times New Roman"/>
                <w:i/>
                <w:iCs/>
                <w:sz w:val="21"/>
                <w:szCs w:val="21"/>
              </w:rPr>
            </w:pPr>
            <w:r w:rsidRPr="0017790F">
              <w:rPr>
                <w:rFonts w:eastAsia="Cordia New" w:cs="Times New Roman"/>
                <w:i/>
                <w:iCs/>
                <w:sz w:val="21"/>
                <w:szCs w:val="21"/>
              </w:rPr>
              <w:t xml:space="preserve">Less </w:t>
            </w:r>
            <w:r w:rsidRPr="0017790F">
              <w:rPr>
                <w:rFonts w:eastAsia="Cordia New" w:cs="Times New Roman"/>
                <w:sz w:val="21"/>
                <w:szCs w:val="21"/>
              </w:rPr>
              <w:t xml:space="preserve">Value included in accrued income under </w:t>
            </w:r>
          </w:p>
        </w:tc>
        <w:tc>
          <w:tcPr>
            <w:tcW w:w="1440" w:type="dxa"/>
            <w:vAlign w:val="bottom"/>
          </w:tcPr>
          <w:p w14:paraId="6544D82A" w14:textId="5CFF9BEF" w:rsidR="000835E5" w:rsidRPr="0017790F" w:rsidRDefault="000835E5" w:rsidP="000835E5">
            <w:pPr>
              <w:tabs>
                <w:tab w:val="decimal" w:pos="1506"/>
              </w:tabs>
              <w:spacing w:line="240" w:lineRule="atLeast"/>
              <w:rPr>
                <w:rFonts w:cs="Times New Roman"/>
                <w:sz w:val="21"/>
                <w:szCs w:val="21"/>
              </w:rPr>
            </w:pPr>
          </w:p>
        </w:tc>
        <w:tc>
          <w:tcPr>
            <w:tcW w:w="270" w:type="dxa"/>
          </w:tcPr>
          <w:p w14:paraId="1D25B4A0"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4A8F3125"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r>
      <w:tr w:rsidR="000835E5" w:rsidRPr="0017790F" w14:paraId="6D19EB9B" w14:textId="77777777" w:rsidTr="00A10EA2">
        <w:tc>
          <w:tcPr>
            <w:tcW w:w="6030" w:type="dxa"/>
          </w:tcPr>
          <w:p w14:paraId="7DDA34C1" w14:textId="6E59107C" w:rsidR="000835E5" w:rsidRPr="0017790F" w:rsidRDefault="000835E5" w:rsidP="000835E5">
            <w:pPr>
              <w:spacing w:line="240" w:lineRule="atLeast"/>
              <w:ind w:left="-122" w:firstLine="552"/>
              <w:rPr>
                <w:rFonts w:eastAsia="Cordia New" w:cs="Times New Roman"/>
                <w:sz w:val="21"/>
                <w:szCs w:val="21"/>
              </w:rPr>
            </w:pPr>
            <w:r w:rsidRPr="0017790F">
              <w:rPr>
                <w:rFonts w:eastAsia="Cordia New" w:cs="Times New Roman"/>
                <w:sz w:val="21"/>
                <w:szCs w:val="21"/>
              </w:rPr>
              <w:t xml:space="preserve">   operating lease</w:t>
            </w:r>
          </w:p>
        </w:tc>
        <w:tc>
          <w:tcPr>
            <w:tcW w:w="1440" w:type="dxa"/>
            <w:vAlign w:val="bottom"/>
          </w:tcPr>
          <w:p w14:paraId="3726C920" w14:textId="72FC94DB" w:rsidR="000835E5" w:rsidRPr="0017790F" w:rsidRDefault="005C1852" w:rsidP="000835E5">
            <w:pPr>
              <w:tabs>
                <w:tab w:val="decimal" w:pos="1506"/>
              </w:tabs>
              <w:spacing w:line="240" w:lineRule="atLeast"/>
              <w:rPr>
                <w:rFonts w:cs="Times New Roman"/>
                <w:sz w:val="21"/>
                <w:szCs w:val="21"/>
              </w:rPr>
            </w:pPr>
            <w:r>
              <w:rPr>
                <w:rFonts w:cs="Times New Roman"/>
                <w:sz w:val="21"/>
                <w:szCs w:val="21"/>
              </w:rPr>
              <w:t>(131,017</w:t>
            </w:r>
            <w:r w:rsidR="000835E5" w:rsidDel="000835E5">
              <w:rPr>
                <w:rFonts w:cs="Times New Roman"/>
                <w:sz w:val="21"/>
                <w:szCs w:val="21"/>
              </w:rPr>
              <w:t>)</w:t>
            </w:r>
          </w:p>
        </w:tc>
        <w:tc>
          <w:tcPr>
            <w:tcW w:w="270" w:type="dxa"/>
          </w:tcPr>
          <w:p w14:paraId="65FE9196"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722413D6" w14:textId="5EE7874C" w:rsidR="000835E5" w:rsidRPr="0017790F" w:rsidRDefault="000835E5" w:rsidP="000835E5">
            <w:pPr>
              <w:spacing w:line="240" w:lineRule="atLeast"/>
              <w:ind w:right="-20"/>
              <w:jc w:val="right"/>
              <w:rPr>
                <w:rFonts w:cs="Times New Roman"/>
                <w:color w:val="000000"/>
                <w:sz w:val="21"/>
                <w:szCs w:val="21"/>
              </w:rPr>
            </w:pPr>
            <w:r>
              <w:rPr>
                <w:rFonts w:cs="Times New Roman"/>
                <w:sz w:val="21"/>
                <w:szCs w:val="21"/>
              </w:rPr>
              <w:t>(118,644</w:t>
            </w:r>
            <w:r w:rsidDel="000835E5">
              <w:rPr>
                <w:rFonts w:cs="Times New Roman"/>
                <w:sz w:val="21"/>
                <w:szCs w:val="21"/>
              </w:rPr>
              <w:t>)</w:t>
            </w:r>
          </w:p>
        </w:tc>
      </w:tr>
      <w:tr w:rsidR="000835E5" w:rsidRPr="0017790F" w14:paraId="4A87C758" w14:textId="77777777" w:rsidTr="00A10EA2">
        <w:tc>
          <w:tcPr>
            <w:tcW w:w="6030" w:type="dxa"/>
          </w:tcPr>
          <w:p w14:paraId="167084AF" w14:textId="3639D5F4" w:rsidR="000835E5" w:rsidRPr="0017790F" w:rsidRDefault="000835E5" w:rsidP="000835E5">
            <w:pPr>
              <w:spacing w:line="240" w:lineRule="atLeast"/>
              <w:ind w:left="-122" w:firstLine="103"/>
              <w:rPr>
                <w:rFonts w:eastAsia="Cordia New" w:cs="Times New Roman"/>
                <w:sz w:val="21"/>
                <w:szCs w:val="21"/>
              </w:rPr>
            </w:pPr>
            <w:r w:rsidRPr="0017790F">
              <w:rPr>
                <w:rFonts w:eastAsia="Cordia New"/>
                <w:i/>
                <w:iCs/>
                <w:sz w:val="21"/>
                <w:szCs w:val="21"/>
                <w:lang w:val="en-US" w:bidi="th-TH"/>
              </w:rPr>
              <w:t>Less</w:t>
            </w:r>
            <w:r w:rsidRPr="0017790F">
              <w:rPr>
                <w:rFonts w:eastAsia="Cordia New" w:cs="Times New Roman"/>
                <w:i/>
                <w:iCs/>
                <w:sz w:val="21"/>
                <w:szCs w:val="21"/>
              </w:rPr>
              <w:t xml:space="preserve"> </w:t>
            </w:r>
            <w:r w:rsidRPr="0017790F">
              <w:rPr>
                <w:rFonts w:eastAsia="Cordia New" w:cs="Times New Roman"/>
                <w:sz w:val="21"/>
                <w:szCs w:val="21"/>
              </w:rPr>
              <w:t>Value included in leases liabilities relating</w:t>
            </w:r>
          </w:p>
        </w:tc>
        <w:tc>
          <w:tcPr>
            <w:tcW w:w="1440" w:type="dxa"/>
            <w:vAlign w:val="bottom"/>
          </w:tcPr>
          <w:p w14:paraId="759EEC49" w14:textId="77777777" w:rsidR="000835E5" w:rsidRPr="0017790F" w:rsidRDefault="000835E5" w:rsidP="000835E5">
            <w:pPr>
              <w:tabs>
                <w:tab w:val="decimal" w:pos="1506"/>
              </w:tabs>
              <w:spacing w:line="240" w:lineRule="atLeast"/>
              <w:rPr>
                <w:rFonts w:cs="Times New Roman"/>
                <w:sz w:val="21"/>
                <w:szCs w:val="21"/>
              </w:rPr>
            </w:pPr>
          </w:p>
        </w:tc>
        <w:tc>
          <w:tcPr>
            <w:tcW w:w="270" w:type="dxa"/>
          </w:tcPr>
          <w:p w14:paraId="6CDBADFE"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42AEE4AE"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r>
      <w:tr w:rsidR="000835E5" w:rsidRPr="0017790F" w14:paraId="54332E2E" w14:textId="77777777" w:rsidTr="00A10EA2">
        <w:tc>
          <w:tcPr>
            <w:tcW w:w="6030" w:type="dxa"/>
          </w:tcPr>
          <w:p w14:paraId="55F75688" w14:textId="69DA4674" w:rsidR="000835E5" w:rsidRPr="0017790F" w:rsidRDefault="000835E5" w:rsidP="000835E5">
            <w:pPr>
              <w:tabs>
                <w:tab w:val="left" w:pos="180"/>
              </w:tabs>
              <w:spacing w:line="240" w:lineRule="atLeast"/>
              <w:ind w:firstLine="430"/>
              <w:rPr>
                <w:rFonts w:eastAsia="Cordia New" w:cs="Times New Roman"/>
                <w:i/>
                <w:iCs/>
                <w:sz w:val="21"/>
                <w:szCs w:val="21"/>
              </w:rPr>
            </w:pPr>
            <w:r w:rsidRPr="0017790F">
              <w:rPr>
                <w:rFonts w:eastAsia="Cordia New" w:cs="Times New Roman"/>
                <w:sz w:val="21"/>
                <w:szCs w:val="21"/>
              </w:rPr>
              <w:t xml:space="preserve">   to right-of-use assets</w:t>
            </w:r>
          </w:p>
        </w:tc>
        <w:tc>
          <w:tcPr>
            <w:tcW w:w="1440" w:type="dxa"/>
            <w:tcBorders>
              <w:bottom w:val="single" w:sz="4" w:space="0" w:color="auto"/>
            </w:tcBorders>
            <w:vAlign w:val="bottom"/>
          </w:tcPr>
          <w:p w14:paraId="0CBF77E6" w14:textId="733E649E" w:rsidR="000835E5" w:rsidRPr="0017790F" w:rsidRDefault="005C1852" w:rsidP="000835E5">
            <w:pPr>
              <w:tabs>
                <w:tab w:val="decimal" w:pos="1506"/>
              </w:tabs>
              <w:spacing w:line="240" w:lineRule="atLeast"/>
              <w:rPr>
                <w:rFonts w:cs="Times New Roman"/>
                <w:sz w:val="21"/>
                <w:szCs w:val="21"/>
              </w:rPr>
            </w:pPr>
            <w:r>
              <w:rPr>
                <w:rFonts w:cs="Times New Roman"/>
                <w:sz w:val="21"/>
                <w:szCs w:val="21"/>
              </w:rPr>
              <w:t>(13,310</w:t>
            </w:r>
            <w:r w:rsidR="000835E5" w:rsidDel="000835E5">
              <w:rPr>
                <w:rFonts w:cs="Times New Roman"/>
                <w:sz w:val="21"/>
                <w:szCs w:val="21"/>
              </w:rPr>
              <w:t>)</w:t>
            </w:r>
          </w:p>
        </w:tc>
        <w:tc>
          <w:tcPr>
            <w:tcW w:w="270" w:type="dxa"/>
          </w:tcPr>
          <w:p w14:paraId="286779E3"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vAlign w:val="bottom"/>
          </w:tcPr>
          <w:p w14:paraId="24BBD04F" w14:textId="3BA704D3" w:rsidR="000835E5" w:rsidRPr="0017790F" w:rsidRDefault="000835E5" w:rsidP="000835E5">
            <w:pPr>
              <w:tabs>
                <w:tab w:val="decimal" w:pos="1506"/>
              </w:tabs>
              <w:spacing w:line="240" w:lineRule="atLeast"/>
              <w:ind w:right="-20"/>
              <w:rPr>
                <w:rFonts w:cs="Times New Roman"/>
                <w:color w:val="000000"/>
                <w:sz w:val="21"/>
                <w:szCs w:val="21"/>
              </w:rPr>
            </w:pPr>
            <w:r>
              <w:rPr>
                <w:rFonts w:cs="Times New Roman"/>
                <w:sz w:val="21"/>
                <w:szCs w:val="21"/>
              </w:rPr>
              <w:t>(11,734</w:t>
            </w:r>
            <w:r w:rsidDel="000835E5">
              <w:rPr>
                <w:rFonts w:cs="Times New Roman"/>
                <w:sz w:val="21"/>
                <w:szCs w:val="21"/>
              </w:rPr>
              <w:t>)</w:t>
            </w:r>
          </w:p>
        </w:tc>
      </w:tr>
      <w:tr w:rsidR="000835E5" w:rsidRPr="0017790F" w14:paraId="122204B0" w14:textId="77777777" w:rsidTr="00A10EA2">
        <w:tc>
          <w:tcPr>
            <w:tcW w:w="6030" w:type="dxa"/>
          </w:tcPr>
          <w:p w14:paraId="4A7F7F7D" w14:textId="77777777" w:rsidR="000835E5" w:rsidRPr="0017790F" w:rsidRDefault="000835E5" w:rsidP="000835E5">
            <w:pPr>
              <w:spacing w:line="240" w:lineRule="atLeast"/>
              <w:rPr>
                <w:rFonts w:eastAsia="Cordia New" w:cs="Times New Roman"/>
                <w:sz w:val="21"/>
                <w:szCs w:val="21"/>
              </w:rPr>
            </w:pPr>
          </w:p>
        </w:tc>
        <w:tc>
          <w:tcPr>
            <w:tcW w:w="1440" w:type="dxa"/>
            <w:tcBorders>
              <w:bottom w:val="single" w:sz="4" w:space="0" w:color="auto"/>
            </w:tcBorders>
            <w:vAlign w:val="bottom"/>
          </w:tcPr>
          <w:p w14:paraId="184AC404" w14:textId="1170DD36" w:rsidR="000835E5" w:rsidRPr="0017790F" w:rsidRDefault="005C1852" w:rsidP="000835E5">
            <w:pPr>
              <w:tabs>
                <w:tab w:val="decimal" w:pos="1506"/>
              </w:tabs>
              <w:spacing w:line="240" w:lineRule="atLeast"/>
              <w:ind w:right="76"/>
              <w:rPr>
                <w:rFonts w:cs="Times New Roman"/>
                <w:color w:val="000000"/>
                <w:sz w:val="21"/>
                <w:szCs w:val="21"/>
              </w:rPr>
            </w:pPr>
            <w:r>
              <w:rPr>
                <w:rFonts w:cs="Times New Roman"/>
                <w:color w:val="000000"/>
                <w:sz w:val="21"/>
                <w:szCs w:val="21"/>
              </w:rPr>
              <w:t>52,048</w:t>
            </w:r>
          </w:p>
        </w:tc>
        <w:tc>
          <w:tcPr>
            <w:tcW w:w="270" w:type="dxa"/>
          </w:tcPr>
          <w:p w14:paraId="074E8C9F"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vAlign w:val="bottom"/>
          </w:tcPr>
          <w:p w14:paraId="6B7567F5" w14:textId="6DFCE01B" w:rsidR="000835E5" w:rsidRPr="0017790F" w:rsidRDefault="000835E5" w:rsidP="000835E5">
            <w:pPr>
              <w:tabs>
                <w:tab w:val="decimal" w:pos="1506"/>
              </w:tabs>
              <w:spacing w:line="240" w:lineRule="atLeast"/>
              <w:ind w:right="74"/>
              <w:rPr>
                <w:rFonts w:cs="Times New Roman"/>
                <w:color w:val="000000"/>
                <w:sz w:val="21"/>
                <w:szCs w:val="21"/>
              </w:rPr>
            </w:pPr>
            <w:r>
              <w:rPr>
                <w:rFonts w:cs="Times New Roman"/>
                <w:color w:val="000000"/>
                <w:sz w:val="21"/>
                <w:szCs w:val="21"/>
              </w:rPr>
              <w:t>47,057</w:t>
            </w:r>
          </w:p>
        </w:tc>
      </w:tr>
      <w:tr w:rsidR="000835E5" w:rsidRPr="0017790F" w14:paraId="06586A4E" w14:textId="77777777" w:rsidTr="000E2A50">
        <w:trPr>
          <w:trHeight w:hRule="exact" w:val="255"/>
        </w:trPr>
        <w:tc>
          <w:tcPr>
            <w:tcW w:w="6030" w:type="dxa"/>
            <w:vAlign w:val="center"/>
          </w:tcPr>
          <w:p w14:paraId="3E1A8FF5" w14:textId="77777777" w:rsidR="000835E5" w:rsidRPr="0017790F" w:rsidRDefault="000835E5" w:rsidP="000835E5">
            <w:pPr>
              <w:spacing w:line="240" w:lineRule="atLeast"/>
              <w:rPr>
                <w:rFonts w:eastAsia="Cordia New" w:cs="Times New Roman"/>
                <w:b/>
                <w:bCs/>
                <w:sz w:val="21"/>
                <w:szCs w:val="21"/>
              </w:rPr>
            </w:pPr>
            <w:r w:rsidRPr="0017790F">
              <w:rPr>
                <w:rFonts w:eastAsia="Cordia New" w:cs="Times New Roman"/>
                <w:b/>
                <w:bCs/>
                <w:sz w:val="21"/>
                <w:szCs w:val="21"/>
              </w:rPr>
              <w:t>Net loss on changes in fair value of investments in</w:t>
            </w:r>
          </w:p>
        </w:tc>
        <w:tc>
          <w:tcPr>
            <w:tcW w:w="1440" w:type="dxa"/>
            <w:vAlign w:val="bottom"/>
          </w:tcPr>
          <w:p w14:paraId="1C117070" w14:textId="77777777" w:rsidR="000835E5" w:rsidRPr="0017790F" w:rsidRDefault="000835E5" w:rsidP="000835E5">
            <w:pPr>
              <w:tabs>
                <w:tab w:val="decimal" w:pos="1506"/>
              </w:tabs>
              <w:spacing w:line="240" w:lineRule="atLeast"/>
              <w:ind w:right="73"/>
              <w:rPr>
                <w:rFonts w:cs="Times New Roman"/>
                <w:b/>
                <w:bCs/>
                <w:sz w:val="21"/>
                <w:szCs w:val="21"/>
              </w:rPr>
            </w:pPr>
          </w:p>
        </w:tc>
        <w:tc>
          <w:tcPr>
            <w:tcW w:w="270" w:type="dxa"/>
          </w:tcPr>
          <w:p w14:paraId="641348A2"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vAlign w:val="bottom"/>
          </w:tcPr>
          <w:p w14:paraId="52D667C9" w14:textId="77777777" w:rsidR="000835E5" w:rsidRPr="0017790F" w:rsidRDefault="000835E5" w:rsidP="000835E5">
            <w:pPr>
              <w:tabs>
                <w:tab w:val="decimal" w:pos="1506"/>
              </w:tabs>
              <w:spacing w:line="240" w:lineRule="atLeast"/>
              <w:ind w:right="66"/>
              <w:rPr>
                <w:rFonts w:cs="Times New Roman"/>
                <w:b/>
                <w:bCs/>
                <w:color w:val="000000"/>
                <w:sz w:val="21"/>
                <w:szCs w:val="21"/>
              </w:rPr>
            </w:pPr>
          </w:p>
        </w:tc>
      </w:tr>
      <w:tr w:rsidR="000835E5" w:rsidRPr="0017790F" w14:paraId="346E315F" w14:textId="77777777" w:rsidTr="00A10EA2">
        <w:trPr>
          <w:trHeight w:hRule="exact" w:val="302"/>
        </w:trPr>
        <w:tc>
          <w:tcPr>
            <w:tcW w:w="6030" w:type="dxa"/>
            <w:vAlign w:val="center"/>
          </w:tcPr>
          <w:p w14:paraId="08F2F57A" w14:textId="25B4EBA7" w:rsidR="000835E5" w:rsidRPr="0017790F" w:rsidRDefault="000835E5" w:rsidP="000835E5">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   freehold and leasehold properties at the end of the period</w:t>
            </w:r>
          </w:p>
        </w:tc>
        <w:tc>
          <w:tcPr>
            <w:tcW w:w="1440" w:type="dxa"/>
            <w:tcBorders>
              <w:bottom w:val="single" w:sz="4" w:space="0" w:color="auto"/>
            </w:tcBorders>
            <w:vAlign w:val="center"/>
          </w:tcPr>
          <w:p w14:paraId="6BBFF334" w14:textId="192E60B3" w:rsidR="000835E5" w:rsidRPr="0017790F" w:rsidRDefault="005C1852" w:rsidP="000835E5">
            <w:pPr>
              <w:tabs>
                <w:tab w:val="decimal" w:pos="1506"/>
              </w:tabs>
              <w:spacing w:line="240" w:lineRule="atLeast"/>
              <w:rPr>
                <w:rFonts w:cs="Times New Roman"/>
                <w:b/>
                <w:bCs/>
                <w:color w:val="000000"/>
                <w:sz w:val="21"/>
                <w:szCs w:val="21"/>
              </w:rPr>
            </w:pPr>
            <w:r>
              <w:rPr>
                <w:rFonts w:cs="Times New Roman"/>
                <w:b/>
                <w:bCs/>
                <w:color w:val="000000"/>
                <w:sz w:val="21"/>
                <w:szCs w:val="21"/>
              </w:rPr>
              <w:t>(605,443</w:t>
            </w:r>
            <w:r w:rsidR="000835E5" w:rsidDel="000835E5">
              <w:rPr>
                <w:rFonts w:cs="Times New Roman"/>
                <w:b/>
                <w:bCs/>
                <w:color w:val="000000"/>
                <w:sz w:val="21"/>
                <w:szCs w:val="21"/>
              </w:rPr>
              <w:t>)</w:t>
            </w:r>
          </w:p>
        </w:tc>
        <w:tc>
          <w:tcPr>
            <w:tcW w:w="270" w:type="dxa"/>
            <w:vAlign w:val="center"/>
          </w:tcPr>
          <w:p w14:paraId="3DE20056"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tcBorders>
              <w:bottom w:val="single" w:sz="4" w:space="0" w:color="auto"/>
            </w:tcBorders>
            <w:vAlign w:val="center"/>
          </w:tcPr>
          <w:p w14:paraId="2233B331" w14:textId="7ABA1CBC" w:rsidR="000835E5" w:rsidRPr="0017790F" w:rsidRDefault="000835E5" w:rsidP="000835E5">
            <w:pPr>
              <w:tabs>
                <w:tab w:val="decimal" w:pos="1506"/>
              </w:tabs>
              <w:spacing w:line="240" w:lineRule="atLeast"/>
              <w:rPr>
                <w:rFonts w:cs="Times New Roman"/>
                <w:b/>
                <w:bCs/>
                <w:color w:val="000000"/>
                <w:sz w:val="21"/>
                <w:szCs w:val="21"/>
              </w:rPr>
            </w:pPr>
            <w:r>
              <w:rPr>
                <w:rFonts w:cs="Times New Roman"/>
                <w:b/>
                <w:bCs/>
                <w:color w:val="000000"/>
                <w:sz w:val="21"/>
                <w:szCs w:val="21"/>
              </w:rPr>
              <w:t>(605,398</w:t>
            </w:r>
            <w:r w:rsidDel="000835E5">
              <w:rPr>
                <w:rFonts w:cs="Times New Roman"/>
                <w:b/>
                <w:bCs/>
                <w:color w:val="000000"/>
                <w:sz w:val="21"/>
                <w:szCs w:val="21"/>
              </w:rPr>
              <w:t>)</w:t>
            </w:r>
          </w:p>
        </w:tc>
      </w:tr>
      <w:tr w:rsidR="000835E5" w:rsidRPr="0017790F" w14:paraId="1163FDB7" w14:textId="77777777" w:rsidTr="002A13CC">
        <w:trPr>
          <w:trHeight w:hRule="exact" w:val="561"/>
        </w:trPr>
        <w:tc>
          <w:tcPr>
            <w:tcW w:w="6030" w:type="dxa"/>
          </w:tcPr>
          <w:p w14:paraId="11C9FB36" w14:textId="77777777" w:rsidR="000835E5" w:rsidRPr="0017790F" w:rsidRDefault="000835E5" w:rsidP="000835E5">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Investments in freehold and leasehold properties </w:t>
            </w:r>
          </w:p>
          <w:p w14:paraId="0DDDFA40" w14:textId="01C89C1B" w:rsidR="000835E5" w:rsidRPr="0017790F" w:rsidRDefault="000835E5" w:rsidP="000835E5">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   at the end of the period</w:t>
            </w:r>
          </w:p>
        </w:tc>
        <w:tc>
          <w:tcPr>
            <w:tcW w:w="1440" w:type="dxa"/>
            <w:tcBorders>
              <w:top w:val="single" w:sz="4" w:space="0" w:color="auto"/>
              <w:bottom w:val="double" w:sz="4" w:space="0" w:color="auto"/>
            </w:tcBorders>
            <w:vAlign w:val="bottom"/>
          </w:tcPr>
          <w:p w14:paraId="17D61324" w14:textId="50ED610A" w:rsidR="000835E5" w:rsidRPr="0017790F" w:rsidRDefault="005C1852" w:rsidP="000835E5">
            <w:pPr>
              <w:tabs>
                <w:tab w:val="decimal" w:pos="1506"/>
              </w:tabs>
              <w:spacing w:line="240" w:lineRule="atLeast"/>
              <w:ind w:right="66"/>
              <w:rPr>
                <w:rFonts w:cs="Times New Roman"/>
                <w:b/>
                <w:bCs/>
                <w:color w:val="000000"/>
                <w:sz w:val="21"/>
                <w:szCs w:val="21"/>
              </w:rPr>
            </w:pPr>
            <w:r>
              <w:rPr>
                <w:rFonts w:cs="Times New Roman"/>
                <w:b/>
                <w:bCs/>
                <w:color w:val="000000"/>
                <w:sz w:val="21"/>
                <w:szCs w:val="21"/>
              </w:rPr>
              <w:t>12,782,920</w:t>
            </w:r>
          </w:p>
        </w:tc>
        <w:tc>
          <w:tcPr>
            <w:tcW w:w="270" w:type="dxa"/>
          </w:tcPr>
          <w:p w14:paraId="0AA904CD" w14:textId="77777777" w:rsidR="000835E5" w:rsidRPr="0017790F" w:rsidRDefault="000835E5" w:rsidP="000835E5">
            <w:pPr>
              <w:tabs>
                <w:tab w:val="decimal" w:pos="1692"/>
                <w:tab w:val="decimal" w:pos="1872"/>
              </w:tabs>
              <w:spacing w:line="240" w:lineRule="atLeast"/>
              <w:ind w:right="72"/>
              <w:jc w:val="right"/>
              <w:rPr>
                <w:rFonts w:cs="Times New Roman"/>
                <w:color w:val="000000"/>
                <w:sz w:val="21"/>
                <w:szCs w:val="21"/>
              </w:rPr>
            </w:pPr>
          </w:p>
        </w:tc>
        <w:tc>
          <w:tcPr>
            <w:tcW w:w="1440" w:type="dxa"/>
            <w:tcBorders>
              <w:top w:val="single" w:sz="4" w:space="0" w:color="auto"/>
              <w:bottom w:val="double" w:sz="4" w:space="0" w:color="auto"/>
            </w:tcBorders>
            <w:vAlign w:val="bottom"/>
          </w:tcPr>
          <w:p w14:paraId="1129F335" w14:textId="3DB0A981" w:rsidR="000835E5" w:rsidRPr="0017790F" w:rsidRDefault="000835E5" w:rsidP="000835E5">
            <w:pPr>
              <w:tabs>
                <w:tab w:val="decimal" w:pos="1506"/>
              </w:tabs>
              <w:spacing w:line="240" w:lineRule="atLeast"/>
              <w:ind w:right="66"/>
              <w:rPr>
                <w:rFonts w:cs="Times New Roman"/>
                <w:b/>
                <w:bCs/>
                <w:color w:val="000000"/>
                <w:sz w:val="21"/>
                <w:szCs w:val="21"/>
              </w:rPr>
            </w:pPr>
            <w:r>
              <w:rPr>
                <w:rFonts w:cs="Times New Roman"/>
                <w:b/>
                <w:bCs/>
                <w:color w:val="000000"/>
                <w:sz w:val="21"/>
                <w:szCs w:val="21"/>
              </w:rPr>
              <w:t>12,721,768</w:t>
            </w:r>
          </w:p>
        </w:tc>
      </w:tr>
      <w:tr w:rsidR="00985911" w:rsidRPr="0017790F" w14:paraId="6BF33EAB" w14:textId="77777777" w:rsidTr="00866A89">
        <w:trPr>
          <w:trHeight w:hRule="exact" w:val="563"/>
        </w:trPr>
        <w:tc>
          <w:tcPr>
            <w:tcW w:w="6030" w:type="dxa"/>
          </w:tcPr>
          <w:p w14:paraId="7AA1A224" w14:textId="77777777" w:rsidR="00985911" w:rsidRPr="0017790F" w:rsidRDefault="00985911" w:rsidP="00985911">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Investments in freehold and leasehold properties </w:t>
            </w:r>
          </w:p>
          <w:p w14:paraId="44091791" w14:textId="08410217" w:rsidR="00985911" w:rsidRPr="0017790F" w:rsidRDefault="00985911" w:rsidP="00985911">
            <w:pPr>
              <w:spacing w:line="240" w:lineRule="atLeast"/>
              <w:ind w:left="-19" w:firstLine="19"/>
              <w:rPr>
                <w:rFonts w:eastAsia="Cordia New" w:cs="Times New Roman"/>
                <w:b/>
                <w:bCs/>
                <w:sz w:val="21"/>
                <w:szCs w:val="21"/>
              </w:rPr>
            </w:pPr>
            <w:r w:rsidRPr="0017790F">
              <w:rPr>
                <w:rFonts w:eastAsia="Cordia New" w:cs="Times New Roman"/>
                <w:b/>
                <w:bCs/>
                <w:sz w:val="21"/>
                <w:szCs w:val="21"/>
              </w:rPr>
              <w:t xml:space="preserve">   as </w:t>
            </w:r>
            <w:proofErr w:type="gramStart"/>
            <w:r w:rsidRPr="0017790F">
              <w:rPr>
                <w:rFonts w:eastAsia="Cordia New" w:cs="Times New Roman"/>
                <w:b/>
                <w:bCs/>
                <w:sz w:val="21"/>
                <w:szCs w:val="21"/>
              </w:rPr>
              <w:t>at</w:t>
            </w:r>
            <w:proofErr w:type="gramEnd"/>
            <w:r w:rsidRPr="0017790F">
              <w:rPr>
                <w:rFonts w:eastAsia="Cordia New" w:cs="Times New Roman"/>
                <w:b/>
                <w:bCs/>
                <w:sz w:val="21"/>
                <w:szCs w:val="21"/>
              </w:rPr>
              <w:t xml:space="preserve"> 31 December 202</w:t>
            </w:r>
            <w:r>
              <w:rPr>
                <w:rFonts w:eastAsia="Cordia New" w:cs="Times New Roman"/>
                <w:b/>
                <w:bCs/>
                <w:sz w:val="21"/>
                <w:szCs w:val="21"/>
              </w:rPr>
              <w:t>5</w:t>
            </w:r>
          </w:p>
        </w:tc>
        <w:tc>
          <w:tcPr>
            <w:tcW w:w="1440" w:type="dxa"/>
            <w:tcBorders>
              <w:top w:val="double" w:sz="4" w:space="0" w:color="auto"/>
            </w:tcBorders>
            <w:vAlign w:val="bottom"/>
          </w:tcPr>
          <w:p w14:paraId="2BD9F775" w14:textId="77777777" w:rsidR="00985911" w:rsidRPr="0017790F" w:rsidRDefault="00985911" w:rsidP="00985911">
            <w:pPr>
              <w:tabs>
                <w:tab w:val="decimal" w:pos="1692"/>
                <w:tab w:val="decimal" w:pos="1872"/>
              </w:tabs>
              <w:spacing w:line="240" w:lineRule="atLeast"/>
              <w:ind w:right="72"/>
              <w:jc w:val="right"/>
              <w:rPr>
                <w:rFonts w:cs="Times New Roman"/>
                <w:b/>
                <w:bCs/>
                <w:color w:val="000000"/>
                <w:sz w:val="21"/>
                <w:szCs w:val="21"/>
              </w:rPr>
            </w:pPr>
          </w:p>
        </w:tc>
        <w:tc>
          <w:tcPr>
            <w:tcW w:w="270" w:type="dxa"/>
          </w:tcPr>
          <w:p w14:paraId="63F71EEA" w14:textId="77777777" w:rsidR="00985911" w:rsidRPr="0017790F" w:rsidRDefault="00985911" w:rsidP="00985911">
            <w:pPr>
              <w:tabs>
                <w:tab w:val="decimal" w:pos="1692"/>
                <w:tab w:val="decimal" w:pos="1872"/>
              </w:tabs>
              <w:spacing w:line="240" w:lineRule="atLeast"/>
              <w:ind w:right="72"/>
              <w:jc w:val="right"/>
              <w:rPr>
                <w:rFonts w:cs="Times New Roman"/>
                <w:color w:val="000000"/>
                <w:sz w:val="21"/>
                <w:szCs w:val="21"/>
              </w:rPr>
            </w:pPr>
          </w:p>
        </w:tc>
        <w:tc>
          <w:tcPr>
            <w:tcW w:w="1440" w:type="dxa"/>
            <w:tcBorders>
              <w:top w:val="double" w:sz="4" w:space="0" w:color="auto"/>
              <w:bottom w:val="double" w:sz="4" w:space="0" w:color="auto"/>
            </w:tcBorders>
            <w:vAlign w:val="bottom"/>
          </w:tcPr>
          <w:p w14:paraId="1A69E7ED" w14:textId="4D38FC21" w:rsidR="00985911" w:rsidRPr="0017790F" w:rsidRDefault="00985911" w:rsidP="00985911">
            <w:pPr>
              <w:tabs>
                <w:tab w:val="decimal" w:pos="1506"/>
              </w:tabs>
              <w:spacing w:line="240" w:lineRule="atLeast"/>
              <w:ind w:right="66"/>
              <w:rPr>
                <w:rFonts w:cs="Times New Roman"/>
                <w:b/>
                <w:bCs/>
                <w:color w:val="000000"/>
                <w:sz w:val="21"/>
                <w:szCs w:val="21"/>
              </w:rPr>
            </w:pPr>
            <w:r>
              <w:rPr>
                <w:rFonts w:cs="Times New Roman"/>
                <w:b/>
                <w:bCs/>
                <w:color w:val="000000"/>
                <w:szCs w:val="22"/>
              </w:rPr>
              <w:t>12,721,455</w:t>
            </w:r>
          </w:p>
        </w:tc>
      </w:tr>
    </w:tbl>
    <w:p w14:paraId="326412EB" w14:textId="77777777" w:rsidR="00265C5B" w:rsidRDefault="00265C5B" w:rsidP="00AE0711">
      <w:pPr>
        <w:tabs>
          <w:tab w:val="left" w:pos="630"/>
        </w:tabs>
        <w:spacing w:line="220" w:lineRule="exact"/>
        <w:ind w:left="540" w:right="-27"/>
        <w:jc w:val="both"/>
        <w:rPr>
          <w:rFonts w:cs="Times New Roman"/>
          <w:sz w:val="21"/>
          <w:szCs w:val="21"/>
        </w:rPr>
      </w:pPr>
    </w:p>
    <w:p w14:paraId="272A8D2C" w14:textId="013F8636" w:rsidR="00AE0711" w:rsidRPr="0017790F" w:rsidRDefault="00265C5B" w:rsidP="00AF1A95">
      <w:pPr>
        <w:tabs>
          <w:tab w:val="left" w:pos="900"/>
          <w:tab w:val="left" w:pos="2160"/>
        </w:tabs>
        <w:spacing w:line="240" w:lineRule="atLeast"/>
        <w:ind w:left="540"/>
        <w:jc w:val="thaiDistribute"/>
        <w:rPr>
          <w:rFonts w:cs="Times New Roman"/>
          <w:sz w:val="21"/>
          <w:szCs w:val="21"/>
        </w:rPr>
      </w:pPr>
      <w:r>
        <w:rPr>
          <w:rFonts w:cs="Times New Roman"/>
          <w:sz w:val="21"/>
          <w:szCs w:val="21"/>
        </w:rPr>
        <w:br w:type="page"/>
      </w:r>
      <w:r w:rsidR="00AE0711" w:rsidRPr="0017790F">
        <w:rPr>
          <w:rFonts w:cs="Times New Roman"/>
          <w:sz w:val="21"/>
          <w:szCs w:val="21"/>
        </w:rPr>
        <w:lastRenderedPageBreak/>
        <w:t>The fair value of the investments in</w:t>
      </w:r>
      <w:r w:rsidR="00AE0711" w:rsidRPr="00AF1A95">
        <w:rPr>
          <w:rFonts w:cs="Times New Roman"/>
          <w:sz w:val="21"/>
          <w:szCs w:val="21"/>
          <w:lang w:bidi="th-TH"/>
        </w:rPr>
        <w:t xml:space="preserve"> freehold and</w:t>
      </w:r>
      <w:r w:rsidR="00AE0711" w:rsidRPr="0017790F">
        <w:rPr>
          <w:rFonts w:cs="Times New Roman"/>
          <w:sz w:val="21"/>
          <w:szCs w:val="21"/>
        </w:rPr>
        <w:t xml:space="preserve"> </w:t>
      </w:r>
      <w:r w:rsidR="00AE0711" w:rsidRPr="00AF1A95">
        <w:rPr>
          <w:rFonts w:cs="Times New Roman"/>
          <w:sz w:val="21"/>
          <w:szCs w:val="21"/>
        </w:rPr>
        <w:t>leasehold</w:t>
      </w:r>
      <w:r w:rsidR="00AE0711" w:rsidRPr="0017790F">
        <w:rPr>
          <w:rFonts w:cs="Times New Roman"/>
          <w:sz w:val="21"/>
          <w:szCs w:val="21"/>
        </w:rPr>
        <w:t xml:space="preserve"> properties was determined by independent</w:t>
      </w:r>
      <w:r w:rsidR="001757A1">
        <w:rPr>
          <w:rFonts w:cs="Times New Roman"/>
          <w:sz w:val="21"/>
          <w:szCs w:val="21"/>
        </w:rPr>
        <w:br/>
      </w:r>
      <w:r w:rsidR="00AE0711" w:rsidRPr="0017790F">
        <w:rPr>
          <w:rFonts w:cs="Times New Roman"/>
          <w:sz w:val="21"/>
          <w:szCs w:val="21"/>
        </w:rPr>
        <w:t xml:space="preserve">professional valuers, using the income approach by using discounted future cash flows, according to the </w:t>
      </w:r>
      <w:r w:rsidR="001757A1">
        <w:rPr>
          <w:rFonts w:cs="Times New Roman"/>
          <w:sz w:val="21"/>
          <w:szCs w:val="21"/>
        </w:rPr>
        <w:br/>
      </w:r>
      <w:r w:rsidR="00AE0711" w:rsidRPr="00AF1A95">
        <w:rPr>
          <w:rFonts w:cs="Times New Roman"/>
          <w:sz w:val="21"/>
          <w:szCs w:val="21"/>
        </w:rPr>
        <w:t>independent professional valuers’ report in</w:t>
      </w:r>
      <w:r w:rsidR="00724A13" w:rsidRPr="00AF1A95">
        <w:rPr>
          <w:rFonts w:cs="Times New Roman"/>
          <w:sz w:val="21"/>
          <w:szCs w:val="21"/>
          <w:lang w:bidi="th-TH"/>
        </w:rPr>
        <w:t xml:space="preserve"> </w:t>
      </w:r>
      <w:r w:rsidR="00B21C86" w:rsidRPr="00AF1A95">
        <w:rPr>
          <w:rFonts w:cs="Times New Roman"/>
          <w:sz w:val="21"/>
          <w:szCs w:val="21"/>
          <w:lang w:bidi="th-TH"/>
        </w:rPr>
        <w:t>September</w:t>
      </w:r>
      <w:r w:rsidR="00AE0711" w:rsidRPr="00AF1A95">
        <w:rPr>
          <w:rFonts w:cs="Times New Roman"/>
          <w:sz w:val="21"/>
          <w:szCs w:val="21"/>
        </w:rPr>
        <w:t xml:space="preserve"> 202</w:t>
      </w:r>
      <w:r w:rsidR="006F442D" w:rsidRPr="00AF1A95">
        <w:rPr>
          <w:rFonts w:cs="Times New Roman"/>
          <w:sz w:val="21"/>
          <w:szCs w:val="21"/>
          <w:lang w:bidi="th-TH"/>
        </w:rPr>
        <w:t>5</w:t>
      </w:r>
      <w:r w:rsidR="00B125C7" w:rsidRPr="00AF1A95">
        <w:rPr>
          <w:rFonts w:cs="Times New Roman"/>
          <w:sz w:val="21"/>
          <w:szCs w:val="21"/>
          <w:lang w:bidi="th-TH"/>
        </w:rPr>
        <w:t xml:space="preserve"> and January 2026</w:t>
      </w:r>
      <w:r w:rsidR="00AE0711" w:rsidRPr="00AF1A95">
        <w:rPr>
          <w:rFonts w:cs="Times New Roman"/>
          <w:sz w:val="21"/>
          <w:szCs w:val="21"/>
        </w:rPr>
        <w:t>, and was categorised as a Level 3 fair</w:t>
      </w:r>
      <w:r w:rsidR="00AE0711" w:rsidRPr="0017790F">
        <w:rPr>
          <w:rFonts w:cs="Times New Roman"/>
          <w:sz w:val="21"/>
          <w:szCs w:val="21"/>
        </w:rPr>
        <w:t xml:space="preserve"> value.</w:t>
      </w:r>
    </w:p>
    <w:p w14:paraId="26768849" w14:textId="77777777" w:rsidR="00AE0711" w:rsidRPr="0017790F" w:rsidRDefault="00AE0711" w:rsidP="00AE0711">
      <w:pPr>
        <w:spacing w:line="240" w:lineRule="atLeast"/>
        <w:ind w:right="29"/>
        <w:jc w:val="thaiDistribute"/>
        <w:rPr>
          <w:sz w:val="21"/>
          <w:szCs w:val="21"/>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70"/>
        <w:gridCol w:w="4410"/>
      </w:tblGrid>
      <w:tr w:rsidR="00AE0711" w:rsidRPr="0017790F" w14:paraId="622CD4DA" w14:textId="77777777" w:rsidTr="00A10EA2">
        <w:trPr>
          <w:tblHeader/>
        </w:trPr>
        <w:tc>
          <w:tcPr>
            <w:tcW w:w="4500" w:type="dxa"/>
            <w:vAlign w:val="bottom"/>
          </w:tcPr>
          <w:p w14:paraId="2C570DF2" w14:textId="77777777" w:rsidR="00AE0711" w:rsidRPr="0017790F" w:rsidRDefault="00AE0711" w:rsidP="00A10EA2">
            <w:pPr>
              <w:spacing w:line="220" w:lineRule="exact"/>
              <w:ind w:right="5"/>
              <w:jc w:val="center"/>
              <w:rPr>
                <w:rFonts w:ascii="Times New Roman" w:hAnsi="Times New Roman" w:cs="Times New Roman"/>
                <w:b/>
                <w:bCs/>
                <w:sz w:val="21"/>
                <w:szCs w:val="21"/>
              </w:rPr>
            </w:pPr>
            <w:r w:rsidRPr="0017790F">
              <w:rPr>
                <w:rFonts w:ascii="Times New Roman" w:hAnsi="Times New Roman" w:cs="Times New Roman"/>
                <w:b/>
                <w:bCs/>
                <w:sz w:val="21"/>
                <w:szCs w:val="21"/>
              </w:rPr>
              <w:t>Significant unobservable inputs</w:t>
            </w:r>
          </w:p>
        </w:tc>
        <w:tc>
          <w:tcPr>
            <w:tcW w:w="270" w:type="dxa"/>
          </w:tcPr>
          <w:p w14:paraId="22BEC3F3" w14:textId="77777777" w:rsidR="00AE0711" w:rsidRPr="0017790F" w:rsidRDefault="00AE0711" w:rsidP="00A10EA2">
            <w:pPr>
              <w:spacing w:line="220" w:lineRule="exact"/>
              <w:ind w:right="5"/>
              <w:jc w:val="both"/>
              <w:rPr>
                <w:rFonts w:ascii="Times New Roman" w:hAnsi="Times New Roman" w:cs="Times New Roman"/>
                <w:b/>
                <w:bCs/>
                <w:sz w:val="21"/>
                <w:szCs w:val="21"/>
              </w:rPr>
            </w:pPr>
          </w:p>
        </w:tc>
        <w:tc>
          <w:tcPr>
            <w:tcW w:w="4410" w:type="dxa"/>
          </w:tcPr>
          <w:p w14:paraId="0B6FFC40" w14:textId="77777777" w:rsidR="00AE0711" w:rsidRPr="0017790F" w:rsidRDefault="00AE0711" w:rsidP="00A10EA2">
            <w:pPr>
              <w:pStyle w:val="ListBullet3"/>
              <w:numPr>
                <w:ilvl w:val="0"/>
                <w:numId w:val="0"/>
              </w:numPr>
              <w:tabs>
                <w:tab w:val="clear" w:pos="227"/>
              </w:tabs>
              <w:spacing w:line="220" w:lineRule="exact"/>
              <w:ind w:left="-100"/>
              <w:jc w:val="center"/>
              <w:rPr>
                <w:rFonts w:ascii="Times New Roman" w:hAnsi="Times New Roman" w:cs="Times New Roman"/>
                <w:b/>
                <w:bCs/>
                <w:sz w:val="21"/>
                <w:szCs w:val="21"/>
              </w:rPr>
            </w:pPr>
            <w:r w:rsidRPr="0017790F">
              <w:rPr>
                <w:rFonts w:ascii="Times New Roman" w:hAnsi="Times New Roman" w:cs="Times New Roman"/>
                <w:b/>
                <w:bCs/>
                <w:spacing w:val="-8"/>
                <w:sz w:val="21"/>
                <w:szCs w:val="21"/>
              </w:rPr>
              <w:t>Inter-relationship between key unobservable inputs and fair value measurement</w:t>
            </w:r>
          </w:p>
        </w:tc>
      </w:tr>
      <w:tr w:rsidR="00AE0711" w:rsidRPr="0017790F" w14:paraId="7AEDEAB8" w14:textId="77777777" w:rsidTr="00A10EA2">
        <w:tc>
          <w:tcPr>
            <w:tcW w:w="4500" w:type="dxa"/>
          </w:tcPr>
          <w:p w14:paraId="6CEE9279"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Expected market rental growth </w:t>
            </w:r>
          </w:p>
          <w:p w14:paraId="232AEB52" w14:textId="7D0C8155" w:rsidR="00695ADC" w:rsidRDefault="00C50D55"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DA53AE"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w:t>
            </w:r>
            <w:r w:rsidR="000835E5">
              <w:rPr>
                <w:rFonts w:ascii="Times New Roman" w:hAnsi="Times New Roman" w:cs="Times New Roman"/>
                <w:sz w:val="21"/>
                <w:szCs w:val="21"/>
              </w:rPr>
              <w:t>30 June</w:t>
            </w:r>
            <w:r w:rsidR="00FA1957" w:rsidRPr="00FA1957">
              <w:rPr>
                <w:rFonts w:ascii="Times New Roman" w:hAnsi="Times New Roman" w:cs="Times New Roman"/>
                <w:sz w:val="21"/>
                <w:szCs w:val="21"/>
              </w:rPr>
              <w:t xml:space="preserve"> </w:t>
            </w:r>
            <w:r w:rsidR="006F442D" w:rsidRPr="0017790F">
              <w:rPr>
                <w:rFonts w:ascii="Times New Roman" w:hAnsi="Times New Roman" w:cs="Times New Roman"/>
                <w:sz w:val="21"/>
                <w:szCs w:val="21"/>
              </w:rPr>
              <w:t>202</w:t>
            </w:r>
            <w:r w:rsidR="004C12C7">
              <w:rPr>
                <w:rFonts w:ascii="Times New Roman" w:hAnsi="Times New Roman" w:cs="Times New Roman"/>
                <w:sz w:val="21"/>
                <w:szCs w:val="21"/>
              </w:rPr>
              <w:t>6</w:t>
            </w:r>
            <w:r w:rsidR="00695ADC">
              <w:rPr>
                <w:rFonts w:ascii="Times New Roman" w:hAnsi="Times New Roman" w:cs="Times New Roman"/>
                <w:sz w:val="21"/>
                <w:szCs w:val="21"/>
              </w:rPr>
              <w:t xml:space="preserve"> </w:t>
            </w:r>
            <w:r w:rsidR="00A53274" w:rsidRPr="0017790F">
              <w:rPr>
                <w:rFonts w:ascii="Times New Roman" w:hAnsi="Times New Roman" w:cs="Times New Roman"/>
                <w:sz w:val="21"/>
                <w:szCs w:val="21"/>
              </w:rPr>
              <w:t>and</w:t>
            </w:r>
            <w:r w:rsidR="00695ADC">
              <w:rPr>
                <w:rFonts w:ascii="Times New Roman" w:hAnsi="Times New Roman" w:cs="Times New Roman"/>
                <w:sz w:val="21"/>
                <w:szCs w:val="21"/>
              </w:rPr>
              <w:t xml:space="preserve"> </w:t>
            </w:r>
            <w:r w:rsidR="00AE0711" w:rsidRPr="0017790F">
              <w:rPr>
                <w:rFonts w:ascii="Times New Roman" w:hAnsi="Times New Roman" w:cs="Times New Roman"/>
                <w:sz w:val="21"/>
                <w:szCs w:val="21"/>
              </w:rPr>
              <w:t>31 December 202</w:t>
            </w:r>
            <w:r w:rsidR="004C12C7">
              <w:rPr>
                <w:rFonts w:ascii="Times New Roman" w:hAnsi="Times New Roman" w:cs="Times New Roman"/>
                <w:sz w:val="21"/>
                <w:szCs w:val="21"/>
              </w:rPr>
              <w:t>5</w:t>
            </w:r>
            <w:r w:rsidR="00AE0711" w:rsidRPr="0017790F">
              <w:rPr>
                <w:rFonts w:ascii="Times New Roman" w:hAnsi="Times New Roman" w:cs="Times New Roman"/>
                <w:sz w:val="21"/>
                <w:szCs w:val="21"/>
              </w:rPr>
              <w:t xml:space="preserve">: </w:t>
            </w:r>
          </w:p>
          <w:p w14:paraId="17761FA6" w14:textId="423479F6" w:rsidR="00AE0711" w:rsidRPr="0017790F" w:rsidRDefault="00695ADC" w:rsidP="00A10EA2">
            <w:pPr>
              <w:pStyle w:val="ListParagraph"/>
              <w:spacing w:line="220" w:lineRule="exact"/>
              <w:ind w:left="174" w:right="5"/>
              <w:contextualSpacing/>
              <w:rPr>
                <w:rFonts w:ascii="Times New Roman" w:hAnsi="Times New Roman" w:cs="Times New Roman"/>
                <w:sz w:val="21"/>
                <w:szCs w:val="21"/>
              </w:rPr>
            </w:pPr>
            <w:r>
              <w:rPr>
                <w:rFonts w:ascii="Times New Roman" w:hAnsi="Times New Roman" w:cs="Times New Roman"/>
                <w:sz w:val="21"/>
                <w:szCs w:val="21"/>
              </w:rPr>
              <w:t xml:space="preserve">    </w:t>
            </w:r>
            <w:r w:rsidR="004C12C7">
              <w:rPr>
                <w:rFonts w:ascii="Times New Roman" w:hAnsi="Times New Roman" w:cs="Times New Roman"/>
                <w:sz w:val="21"/>
                <w:szCs w:val="21"/>
              </w:rPr>
              <w:t>0</w:t>
            </w:r>
            <w:r w:rsidR="002B7651" w:rsidRPr="0017790F">
              <w:rPr>
                <w:rFonts w:ascii="Times New Roman" w:hAnsi="Times New Roman" w:cs="Times New Roman"/>
                <w:sz w:val="21"/>
                <w:szCs w:val="21"/>
              </w:rPr>
              <w:t>%</w:t>
            </w:r>
            <w:r w:rsidR="006F442D" w:rsidRPr="0017790F">
              <w:rPr>
                <w:rFonts w:ascii="Times New Roman" w:hAnsi="Times New Roman" w:cs="Times New Roman"/>
                <w:sz w:val="21"/>
                <w:szCs w:val="21"/>
              </w:rPr>
              <w:t xml:space="preserve"> </w:t>
            </w:r>
            <w:r w:rsidR="002B7651" w:rsidRPr="0017790F">
              <w:rPr>
                <w:rFonts w:ascii="Times New Roman" w:hAnsi="Times New Roman" w:cs="Times New Roman"/>
                <w:sz w:val="21"/>
                <w:szCs w:val="21"/>
              </w:rPr>
              <w:t>-</w:t>
            </w:r>
            <w:r w:rsidR="006F442D" w:rsidRPr="0017790F">
              <w:rPr>
                <w:rFonts w:ascii="Times New Roman" w:hAnsi="Times New Roman" w:cs="Times New Roman"/>
                <w:sz w:val="21"/>
                <w:szCs w:val="21"/>
              </w:rPr>
              <w:t xml:space="preserve"> </w:t>
            </w:r>
            <w:r w:rsidR="004C12C7">
              <w:rPr>
                <w:rFonts w:ascii="Times New Roman" w:hAnsi="Times New Roman" w:cs="Times New Roman"/>
                <w:sz w:val="21"/>
                <w:szCs w:val="21"/>
              </w:rPr>
              <w:t>10</w:t>
            </w:r>
            <w:r w:rsidR="001D04A8" w:rsidRPr="0017790F">
              <w:rPr>
                <w:rFonts w:ascii="Times New Roman" w:hAnsi="Times New Roman" w:cs="Times New Roman"/>
                <w:sz w:val="21"/>
                <w:szCs w:val="21"/>
              </w:rPr>
              <w:t>.0</w:t>
            </w:r>
            <w:r w:rsidR="002B7651" w:rsidRPr="0017790F">
              <w:rPr>
                <w:rFonts w:ascii="Times New Roman" w:hAnsi="Times New Roman" w:cs="Times New Roman"/>
                <w:sz w:val="21"/>
                <w:szCs w:val="21"/>
              </w:rPr>
              <w:t>%</w:t>
            </w:r>
            <w:r w:rsidR="001E7D9D" w:rsidRPr="0017790F">
              <w:rPr>
                <w:rFonts w:ascii="Times New Roman" w:hAnsi="Times New Roman" w:cs="Times New Roman"/>
                <w:sz w:val="21"/>
                <w:szCs w:val="21"/>
              </w:rPr>
              <w:t>)</w:t>
            </w:r>
            <w:r w:rsidR="00833EC1" w:rsidRPr="0017790F">
              <w:rPr>
                <w:rFonts w:ascii="Times New Roman" w:hAnsi="Times New Roman" w:cs="Times New Roman"/>
                <w:sz w:val="21"/>
                <w:szCs w:val="21"/>
              </w:rPr>
              <w:t>.</w:t>
            </w:r>
          </w:p>
          <w:p w14:paraId="29A8E82A"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Expected renewal rate </w:t>
            </w:r>
          </w:p>
          <w:p w14:paraId="74893580" w14:textId="6D927B67" w:rsidR="00825675" w:rsidRDefault="00DA53AE" w:rsidP="00A10EA2">
            <w:pPr>
              <w:pStyle w:val="ListParagraph"/>
              <w:spacing w:line="220" w:lineRule="exact"/>
              <w:ind w:left="174" w:right="5"/>
              <w:contextualSpacing/>
              <w:rPr>
                <w:rFonts w:ascii="Times New Roman" w:hAnsi="Times New Roman" w:cs="Cordia New"/>
                <w:sz w:val="21"/>
                <w:szCs w:val="26"/>
                <w:lang w:bidi="th-TH"/>
              </w:rPr>
            </w:pPr>
            <w:r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w:t>
            </w:r>
            <w:r w:rsidR="004C12C7">
              <w:rPr>
                <w:rFonts w:ascii="Times New Roman" w:hAnsi="Times New Roman" w:cs="Times New Roman"/>
                <w:sz w:val="21"/>
                <w:szCs w:val="21"/>
              </w:rPr>
              <w:t>3</w:t>
            </w:r>
            <w:r w:rsidR="000835E5">
              <w:rPr>
                <w:rFonts w:ascii="Times New Roman" w:hAnsi="Times New Roman" w:cs="Times New Roman"/>
                <w:sz w:val="21"/>
                <w:szCs w:val="21"/>
              </w:rPr>
              <w:t>0 June</w:t>
            </w:r>
            <w:r w:rsidR="004C12C7" w:rsidRPr="00FA1957">
              <w:rPr>
                <w:rFonts w:ascii="Times New Roman" w:hAnsi="Times New Roman" w:cs="Times New Roman"/>
                <w:sz w:val="21"/>
                <w:szCs w:val="21"/>
              </w:rPr>
              <w:t xml:space="preserve"> </w:t>
            </w:r>
            <w:r w:rsidR="004C12C7" w:rsidRPr="0017790F">
              <w:rPr>
                <w:rFonts w:ascii="Times New Roman" w:hAnsi="Times New Roman" w:cs="Times New Roman"/>
                <w:sz w:val="21"/>
                <w:szCs w:val="21"/>
              </w:rPr>
              <w:t>202</w:t>
            </w:r>
            <w:r w:rsidR="004C12C7">
              <w:rPr>
                <w:rFonts w:ascii="Times New Roman" w:hAnsi="Times New Roman" w:cs="Times New Roman"/>
                <w:sz w:val="21"/>
                <w:szCs w:val="21"/>
              </w:rPr>
              <w:t>6</w:t>
            </w:r>
            <w:r w:rsidR="00825675">
              <w:rPr>
                <w:rFonts w:ascii="Times New Roman" w:hAnsi="Times New Roman" w:cs="Cordia New" w:hint="cs"/>
                <w:sz w:val="21"/>
                <w:szCs w:val="26"/>
                <w:cs/>
                <w:lang w:bidi="th-TH"/>
              </w:rPr>
              <w:t xml:space="preserve"> </w:t>
            </w:r>
            <w:r w:rsidR="00AE0711" w:rsidRPr="0017790F">
              <w:rPr>
                <w:rFonts w:ascii="Times New Roman" w:hAnsi="Times New Roman" w:cs="Times New Roman"/>
                <w:sz w:val="21"/>
                <w:szCs w:val="21"/>
              </w:rPr>
              <w:t>and</w:t>
            </w:r>
            <w:r>
              <w:rPr>
                <w:rFonts w:ascii="Times New Roman" w:hAnsi="Times New Roman" w:cs="Cordia New"/>
                <w:sz w:val="21"/>
                <w:szCs w:val="26"/>
                <w:lang w:bidi="th-TH"/>
              </w:rPr>
              <w:t xml:space="preserve"> </w:t>
            </w:r>
            <w:r w:rsidR="00AE0711" w:rsidRPr="0017790F">
              <w:rPr>
                <w:rFonts w:ascii="Times New Roman" w:hAnsi="Times New Roman" w:cs="Times New Roman"/>
                <w:sz w:val="21"/>
                <w:szCs w:val="21"/>
              </w:rPr>
              <w:t>31 December 202</w:t>
            </w:r>
            <w:r w:rsidR="004C12C7">
              <w:rPr>
                <w:rFonts w:ascii="Times New Roman" w:hAnsi="Times New Roman" w:cs="Times New Roman"/>
                <w:sz w:val="21"/>
                <w:szCs w:val="21"/>
              </w:rPr>
              <w:t>5</w:t>
            </w:r>
            <w:r w:rsidR="00AE0711" w:rsidRPr="0017790F">
              <w:rPr>
                <w:rFonts w:ascii="Times New Roman" w:hAnsi="Times New Roman" w:cs="Times New Roman"/>
                <w:sz w:val="21"/>
                <w:szCs w:val="21"/>
              </w:rPr>
              <w:t xml:space="preserve">: </w:t>
            </w:r>
            <w:r w:rsidR="00825675">
              <w:rPr>
                <w:rFonts w:ascii="Times New Roman" w:hAnsi="Times New Roman" w:cs="Cordia New" w:hint="cs"/>
                <w:sz w:val="21"/>
                <w:szCs w:val="26"/>
                <w:cs/>
                <w:lang w:bidi="th-TH"/>
              </w:rPr>
              <w:t xml:space="preserve">  </w:t>
            </w:r>
          </w:p>
          <w:p w14:paraId="4FDF6A53" w14:textId="2C568A5F" w:rsidR="00AE0711" w:rsidRPr="0017790F" w:rsidRDefault="00825675" w:rsidP="00A10EA2">
            <w:pPr>
              <w:pStyle w:val="ListParagraph"/>
              <w:spacing w:line="220" w:lineRule="exact"/>
              <w:ind w:left="174" w:right="5"/>
              <w:contextualSpacing/>
              <w:rPr>
                <w:rFonts w:ascii="Times New Roman" w:hAnsi="Times New Roman" w:cs="Times New Roman"/>
                <w:sz w:val="21"/>
                <w:szCs w:val="21"/>
              </w:rPr>
            </w:pPr>
            <w:r>
              <w:rPr>
                <w:rFonts w:ascii="Times New Roman" w:hAnsi="Times New Roman" w:cs="Cordia New" w:hint="cs"/>
                <w:sz w:val="21"/>
                <w:szCs w:val="26"/>
                <w:cs/>
                <w:lang w:bidi="th-TH"/>
              </w:rPr>
              <w:t xml:space="preserve">     </w:t>
            </w:r>
            <w:r w:rsidR="004C12C7">
              <w:rPr>
                <w:rFonts w:ascii="Times New Roman" w:hAnsi="Times New Roman" w:cs="Times New Roman"/>
                <w:sz w:val="21"/>
                <w:szCs w:val="21"/>
              </w:rPr>
              <w:t>70.0</w:t>
            </w:r>
            <w:r w:rsidR="00AE0711" w:rsidRPr="0017790F">
              <w:rPr>
                <w:rFonts w:ascii="Times New Roman" w:hAnsi="Times New Roman" w:cs="Times New Roman"/>
                <w:sz w:val="21"/>
                <w:szCs w:val="21"/>
              </w:rPr>
              <w:t>%).</w:t>
            </w:r>
          </w:p>
          <w:p w14:paraId="48FECE8A"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Average occupancy rate </w:t>
            </w:r>
          </w:p>
          <w:p w14:paraId="72465C8C" w14:textId="130397DA" w:rsidR="00AE0711" w:rsidRPr="0017790F" w:rsidRDefault="00790FAD"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w:t>
            </w:r>
            <w:r w:rsidR="004C12C7">
              <w:rPr>
                <w:rFonts w:ascii="Times New Roman" w:hAnsi="Times New Roman" w:cs="Times New Roman"/>
                <w:sz w:val="21"/>
                <w:szCs w:val="21"/>
              </w:rPr>
              <w:t>3</w:t>
            </w:r>
            <w:r w:rsidR="000835E5">
              <w:rPr>
                <w:rFonts w:ascii="Times New Roman" w:hAnsi="Times New Roman" w:cs="Times New Roman"/>
                <w:sz w:val="21"/>
                <w:szCs w:val="21"/>
              </w:rPr>
              <w:t>0 June</w:t>
            </w:r>
            <w:r w:rsidR="004C12C7" w:rsidRPr="00FA1957">
              <w:rPr>
                <w:rFonts w:ascii="Times New Roman" w:hAnsi="Times New Roman" w:cs="Times New Roman"/>
                <w:sz w:val="21"/>
                <w:szCs w:val="21"/>
              </w:rPr>
              <w:t xml:space="preserve"> </w:t>
            </w:r>
            <w:r w:rsidR="004C12C7" w:rsidRPr="0017790F">
              <w:rPr>
                <w:rFonts w:ascii="Times New Roman" w:hAnsi="Times New Roman" w:cs="Times New Roman"/>
                <w:sz w:val="21"/>
                <w:szCs w:val="21"/>
              </w:rPr>
              <w:t>202</w:t>
            </w:r>
            <w:r w:rsidR="004C12C7">
              <w:rPr>
                <w:rFonts w:ascii="Times New Roman" w:hAnsi="Times New Roman" w:cs="Times New Roman"/>
                <w:sz w:val="21"/>
                <w:szCs w:val="21"/>
              </w:rPr>
              <w:t>6</w:t>
            </w:r>
            <w:r w:rsidR="00FA1957" w:rsidRPr="0017790F">
              <w:rPr>
                <w:rFonts w:ascii="Times New Roman" w:hAnsi="Times New Roman" w:cs="Times New Roman"/>
                <w:sz w:val="21"/>
                <w:szCs w:val="21"/>
              </w:rPr>
              <w:t xml:space="preserve">: </w:t>
            </w:r>
            <w:r w:rsidR="00C47FDE">
              <w:rPr>
                <w:rFonts w:ascii="Times New Roman" w:hAnsi="Times New Roman" w:cs="Times New Roman"/>
                <w:sz w:val="21"/>
                <w:szCs w:val="21"/>
              </w:rPr>
              <w:t>79.3</w:t>
            </w:r>
            <w:r w:rsidR="00FA1957" w:rsidRPr="0017790F">
              <w:rPr>
                <w:rFonts w:ascii="Times New Roman" w:hAnsi="Times New Roman" w:cs="Times New Roman"/>
                <w:sz w:val="21"/>
                <w:szCs w:val="21"/>
              </w:rPr>
              <w:t xml:space="preserve">% - </w:t>
            </w:r>
            <w:r w:rsidR="00C47FDE">
              <w:rPr>
                <w:rFonts w:ascii="Times New Roman" w:hAnsi="Times New Roman" w:cs="Times New Roman"/>
                <w:sz w:val="21"/>
                <w:szCs w:val="21"/>
              </w:rPr>
              <w:t>98.</w:t>
            </w:r>
            <w:r w:rsidR="008227AD">
              <w:rPr>
                <w:rFonts w:ascii="Times New Roman" w:hAnsi="Times New Roman" w:cs="Times New Roman"/>
                <w:sz w:val="21"/>
                <w:szCs w:val="21"/>
              </w:rPr>
              <w:t>6</w:t>
            </w:r>
            <w:r w:rsidR="00AE0711" w:rsidRPr="0017790F">
              <w:rPr>
                <w:rFonts w:ascii="Times New Roman" w:hAnsi="Times New Roman" w:cs="Times New Roman"/>
                <w:sz w:val="21"/>
                <w:szCs w:val="21"/>
              </w:rPr>
              <w:t xml:space="preserve">% and </w:t>
            </w:r>
          </w:p>
          <w:p w14:paraId="10594D97" w14:textId="19F89069" w:rsidR="00AE0711" w:rsidRPr="0017790F" w:rsidRDefault="00790FAD"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AE0711" w:rsidRPr="0017790F">
              <w:rPr>
                <w:rFonts w:ascii="Times New Roman" w:hAnsi="Times New Roman" w:cs="Times New Roman"/>
                <w:sz w:val="21"/>
                <w:szCs w:val="21"/>
              </w:rPr>
              <w:t>31 December 202</w:t>
            </w:r>
            <w:r w:rsidR="004C12C7">
              <w:rPr>
                <w:rFonts w:ascii="Times New Roman" w:hAnsi="Times New Roman" w:cs="Times New Roman"/>
                <w:sz w:val="21"/>
                <w:szCs w:val="21"/>
              </w:rPr>
              <w:t>5</w:t>
            </w:r>
            <w:r w:rsidR="00AE0711" w:rsidRPr="0017790F">
              <w:rPr>
                <w:rFonts w:ascii="Times New Roman" w:hAnsi="Times New Roman" w:cs="Times New Roman"/>
                <w:sz w:val="21"/>
                <w:szCs w:val="21"/>
              </w:rPr>
              <w:t xml:space="preserve">: </w:t>
            </w:r>
            <w:r w:rsidR="00CB637C" w:rsidRPr="0017790F">
              <w:rPr>
                <w:rFonts w:ascii="Times New Roman" w:hAnsi="Times New Roman" w:cs="Times New Roman"/>
                <w:sz w:val="21"/>
                <w:szCs w:val="21"/>
              </w:rPr>
              <w:t>8</w:t>
            </w:r>
            <w:r w:rsidR="004C12C7">
              <w:rPr>
                <w:rFonts w:ascii="Times New Roman" w:hAnsi="Times New Roman" w:cs="Times New Roman"/>
                <w:sz w:val="21"/>
                <w:szCs w:val="21"/>
              </w:rPr>
              <w:t>4</w:t>
            </w:r>
            <w:r w:rsidR="00CB637C" w:rsidRPr="0017790F">
              <w:rPr>
                <w:rFonts w:ascii="Times New Roman" w:hAnsi="Times New Roman" w:cs="Times New Roman"/>
                <w:sz w:val="21"/>
                <w:szCs w:val="21"/>
              </w:rPr>
              <w:t>.</w:t>
            </w:r>
            <w:r w:rsidR="004C12C7">
              <w:rPr>
                <w:rFonts w:ascii="Times New Roman" w:hAnsi="Times New Roman" w:cs="Times New Roman"/>
                <w:sz w:val="21"/>
                <w:szCs w:val="21"/>
              </w:rPr>
              <w:t>6</w:t>
            </w:r>
            <w:r w:rsidR="00AE0711" w:rsidRPr="0017790F">
              <w:rPr>
                <w:rFonts w:ascii="Times New Roman" w:hAnsi="Times New Roman" w:cs="Times New Roman"/>
                <w:sz w:val="21"/>
                <w:szCs w:val="21"/>
              </w:rPr>
              <w:t xml:space="preserve">% - </w:t>
            </w:r>
            <w:r w:rsidR="004C12C7">
              <w:rPr>
                <w:rFonts w:ascii="Times New Roman" w:hAnsi="Times New Roman" w:cs="Times New Roman"/>
                <w:sz w:val="21"/>
                <w:szCs w:val="21"/>
              </w:rPr>
              <w:t>100</w:t>
            </w:r>
            <w:r w:rsidR="00CB637C" w:rsidRPr="0017790F">
              <w:rPr>
                <w:rFonts w:ascii="Times New Roman" w:hAnsi="Times New Roman" w:cs="Times New Roman"/>
                <w:sz w:val="21"/>
                <w:szCs w:val="21"/>
              </w:rPr>
              <w:t>.</w:t>
            </w:r>
            <w:r w:rsidR="004C12C7">
              <w:rPr>
                <w:rFonts w:ascii="Times New Roman" w:hAnsi="Times New Roman" w:cs="Times New Roman"/>
                <w:sz w:val="21"/>
                <w:szCs w:val="21"/>
              </w:rPr>
              <w:t>0</w:t>
            </w:r>
            <w:r w:rsidR="00AE0711" w:rsidRPr="0017790F">
              <w:rPr>
                <w:rFonts w:ascii="Times New Roman" w:hAnsi="Times New Roman" w:cs="Times New Roman"/>
                <w:sz w:val="21"/>
                <w:szCs w:val="21"/>
              </w:rPr>
              <w:t>%).</w:t>
            </w:r>
          </w:p>
          <w:p w14:paraId="4D024E88" w14:textId="77777777" w:rsidR="00AE0711" w:rsidRPr="0017790F" w:rsidRDefault="00AE0711" w:rsidP="008F7AA7">
            <w:pPr>
              <w:pStyle w:val="ListParagraph"/>
              <w:numPr>
                <w:ilvl w:val="0"/>
                <w:numId w:val="11"/>
              </w:numPr>
              <w:spacing w:line="220" w:lineRule="exact"/>
              <w:ind w:left="174"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Risk-adjusted discount rate </w:t>
            </w:r>
          </w:p>
          <w:p w14:paraId="6C8B857B" w14:textId="73D10DEE" w:rsidR="00AE0711" w:rsidRPr="00695ADC" w:rsidRDefault="00790FAD" w:rsidP="00A10EA2">
            <w:pPr>
              <w:pStyle w:val="ListParagraph"/>
              <w:spacing w:line="220" w:lineRule="exact"/>
              <w:ind w:left="174" w:right="5"/>
              <w:contextualSpacing/>
              <w:rPr>
                <w:rFonts w:ascii="Times New Roman" w:hAnsi="Times New Roman" w:cs="Times New Roman"/>
                <w:sz w:val="21"/>
                <w:szCs w:val="21"/>
              </w:rPr>
            </w:pPr>
            <w:r w:rsidRPr="0017790F">
              <w:rPr>
                <w:rFonts w:ascii="Times New Roman" w:hAnsi="Times New Roman" w:cs="Times New Roman"/>
                <w:sz w:val="21"/>
                <w:szCs w:val="21"/>
              </w:rPr>
              <w:t xml:space="preserve">   </w:t>
            </w:r>
            <w:r w:rsidR="00AE0711" w:rsidRPr="00695ADC">
              <w:rPr>
                <w:rFonts w:ascii="Times New Roman" w:hAnsi="Times New Roman" w:cs="Times New Roman"/>
                <w:sz w:val="21"/>
                <w:szCs w:val="21"/>
              </w:rPr>
              <w:t>(</w:t>
            </w:r>
            <w:r w:rsidR="004C12C7" w:rsidRPr="00695ADC">
              <w:rPr>
                <w:rFonts w:ascii="Times New Roman" w:hAnsi="Times New Roman" w:cs="Times New Roman"/>
                <w:sz w:val="21"/>
                <w:szCs w:val="21"/>
              </w:rPr>
              <w:t>3</w:t>
            </w:r>
            <w:r w:rsidR="000835E5">
              <w:rPr>
                <w:rFonts w:ascii="Times New Roman" w:hAnsi="Times New Roman" w:cs="Times New Roman"/>
                <w:sz w:val="21"/>
                <w:szCs w:val="21"/>
              </w:rPr>
              <w:t>0 June</w:t>
            </w:r>
            <w:r w:rsidR="004C12C7" w:rsidRPr="00695ADC">
              <w:rPr>
                <w:rFonts w:ascii="Times New Roman" w:hAnsi="Times New Roman" w:cs="Times New Roman"/>
                <w:sz w:val="21"/>
                <w:szCs w:val="21"/>
              </w:rPr>
              <w:t xml:space="preserve"> 2026 </w:t>
            </w:r>
            <w:r w:rsidR="00AE0711" w:rsidRPr="00695ADC">
              <w:rPr>
                <w:rFonts w:ascii="Times New Roman" w:hAnsi="Times New Roman" w:cs="Times New Roman"/>
                <w:sz w:val="21"/>
                <w:szCs w:val="21"/>
              </w:rPr>
              <w:t>and 31 December 202</w:t>
            </w:r>
            <w:r w:rsidR="004C12C7" w:rsidRPr="00695ADC">
              <w:rPr>
                <w:rFonts w:ascii="Times New Roman" w:hAnsi="Times New Roman" w:cs="Times New Roman"/>
                <w:sz w:val="21"/>
                <w:szCs w:val="21"/>
              </w:rPr>
              <w:t>5</w:t>
            </w:r>
            <w:r w:rsidR="00AE0711" w:rsidRPr="00695ADC">
              <w:rPr>
                <w:rFonts w:ascii="Times New Roman" w:hAnsi="Times New Roman" w:cs="Times New Roman"/>
                <w:sz w:val="21"/>
                <w:szCs w:val="21"/>
              </w:rPr>
              <w:t xml:space="preserve">: </w:t>
            </w:r>
          </w:p>
          <w:p w14:paraId="3F8CA3DD" w14:textId="32A698DF" w:rsidR="00AE0711" w:rsidRPr="0017790F" w:rsidRDefault="00790FAD" w:rsidP="00A10EA2">
            <w:pPr>
              <w:pStyle w:val="ListParagraph"/>
              <w:spacing w:line="220" w:lineRule="exact"/>
              <w:ind w:left="174" w:right="5"/>
              <w:contextualSpacing/>
              <w:rPr>
                <w:rFonts w:ascii="Times New Roman" w:hAnsi="Times New Roman" w:cs="Times New Roman"/>
                <w:sz w:val="21"/>
                <w:szCs w:val="21"/>
              </w:rPr>
            </w:pPr>
            <w:r w:rsidRPr="00695ADC">
              <w:rPr>
                <w:rFonts w:ascii="Times New Roman" w:hAnsi="Times New Roman" w:cs="Times New Roman"/>
                <w:sz w:val="21"/>
                <w:szCs w:val="21"/>
              </w:rPr>
              <w:t xml:space="preserve">    </w:t>
            </w:r>
            <w:r w:rsidR="00CB637C" w:rsidRPr="00695ADC">
              <w:rPr>
                <w:rFonts w:ascii="Times New Roman" w:hAnsi="Times New Roman" w:cs="Times New Roman"/>
                <w:sz w:val="21"/>
                <w:szCs w:val="21"/>
              </w:rPr>
              <w:t>9.0</w:t>
            </w:r>
            <w:r w:rsidR="00AE0711" w:rsidRPr="00695ADC">
              <w:rPr>
                <w:rFonts w:ascii="Times New Roman" w:hAnsi="Times New Roman" w:cs="Times New Roman"/>
                <w:sz w:val="21"/>
                <w:szCs w:val="21"/>
              </w:rPr>
              <w:t xml:space="preserve">% - </w:t>
            </w:r>
            <w:r w:rsidR="00CB637C" w:rsidRPr="00695ADC">
              <w:rPr>
                <w:rFonts w:ascii="Times New Roman" w:hAnsi="Times New Roman" w:cs="Times New Roman"/>
                <w:sz w:val="21"/>
                <w:szCs w:val="21"/>
              </w:rPr>
              <w:t>10.0</w:t>
            </w:r>
            <w:r w:rsidR="00AE0711" w:rsidRPr="00695ADC">
              <w:rPr>
                <w:rFonts w:ascii="Times New Roman" w:hAnsi="Times New Roman" w:cs="Times New Roman"/>
                <w:sz w:val="21"/>
                <w:szCs w:val="21"/>
              </w:rPr>
              <w:t>%).</w:t>
            </w:r>
          </w:p>
        </w:tc>
        <w:tc>
          <w:tcPr>
            <w:tcW w:w="270" w:type="dxa"/>
          </w:tcPr>
          <w:p w14:paraId="11772995" w14:textId="77777777" w:rsidR="00AE0711" w:rsidRPr="0017790F" w:rsidRDefault="00AE0711" w:rsidP="00A10EA2">
            <w:pPr>
              <w:spacing w:line="220" w:lineRule="exact"/>
              <w:ind w:right="5"/>
              <w:jc w:val="both"/>
              <w:rPr>
                <w:rFonts w:ascii="Times New Roman" w:hAnsi="Times New Roman" w:cs="Times New Roman"/>
                <w:sz w:val="21"/>
                <w:szCs w:val="21"/>
              </w:rPr>
            </w:pPr>
          </w:p>
        </w:tc>
        <w:tc>
          <w:tcPr>
            <w:tcW w:w="4410" w:type="dxa"/>
          </w:tcPr>
          <w:p w14:paraId="2382F9DE" w14:textId="77777777" w:rsidR="00AE0711" w:rsidRPr="0017790F" w:rsidRDefault="00AE0711" w:rsidP="00A10EA2">
            <w:pPr>
              <w:spacing w:line="220" w:lineRule="exact"/>
              <w:ind w:right="5"/>
              <w:rPr>
                <w:rFonts w:ascii="Times New Roman" w:hAnsi="Times New Roman" w:cs="Times New Roman"/>
                <w:sz w:val="21"/>
                <w:szCs w:val="21"/>
              </w:rPr>
            </w:pPr>
            <w:r w:rsidRPr="0017790F">
              <w:rPr>
                <w:rFonts w:ascii="Times New Roman" w:hAnsi="Times New Roman" w:cs="Times New Roman"/>
                <w:sz w:val="21"/>
                <w:szCs w:val="21"/>
              </w:rPr>
              <w:t>The estimated fair value increase (decrease) if:</w:t>
            </w:r>
          </w:p>
          <w:p w14:paraId="72B89116" w14:textId="6616AC32"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Expected market rental growth were higher </w:t>
            </w:r>
            <w:r w:rsidR="00790FAD" w:rsidRPr="0017790F">
              <w:rPr>
                <w:rFonts w:ascii="Times New Roman" w:hAnsi="Times New Roman" w:cs="Times New Roman"/>
                <w:sz w:val="21"/>
                <w:szCs w:val="21"/>
              </w:rPr>
              <w:t xml:space="preserve">     </w:t>
            </w:r>
            <w:r w:rsidR="00790FAD" w:rsidRPr="0017790F">
              <w:rPr>
                <w:rFonts w:ascii="Times New Roman" w:hAnsi="Times New Roman" w:cs="Times New Roman"/>
                <w:sz w:val="21"/>
                <w:szCs w:val="21"/>
              </w:rPr>
              <w:br/>
            </w:r>
            <w:proofErr w:type="gramStart"/>
            <w:r w:rsidR="00790FAD" w:rsidRPr="0017790F">
              <w:rPr>
                <w:rFonts w:ascii="Times New Roman" w:hAnsi="Times New Roman" w:cs="Times New Roman"/>
                <w:sz w:val="21"/>
                <w:szCs w:val="21"/>
              </w:rPr>
              <w:t xml:space="preserve">   </w:t>
            </w:r>
            <w:r w:rsidRPr="0017790F">
              <w:rPr>
                <w:rFonts w:ascii="Times New Roman" w:hAnsi="Times New Roman" w:cs="Times New Roman"/>
                <w:sz w:val="21"/>
                <w:szCs w:val="21"/>
              </w:rPr>
              <w:t>(</w:t>
            </w:r>
            <w:proofErr w:type="gramEnd"/>
            <w:r w:rsidRPr="0017790F">
              <w:rPr>
                <w:rFonts w:ascii="Times New Roman" w:hAnsi="Times New Roman" w:cs="Times New Roman"/>
                <w:sz w:val="21"/>
                <w:szCs w:val="21"/>
              </w:rPr>
              <w:t>lower);</w:t>
            </w:r>
          </w:p>
          <w:p w14:paraId="2DA2F839" w14:textId="77777777"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Expected renewal rate were higher (lower);</w:t>
            </w:r>
          </w:p>
          <w:p w14:paraId="601966AA" w14:textId="37E05696"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The average occupancy rate </w:t>
            </w:r>
            <w:proofErr w:type="gramStart"/>
            <w:r w:rsidRPr="0017790F">
              <w:rPr>
                <w:rFonts w:ascii="Times New Roman" w:hAnsi="Times New Roman" w:cs="Times New Roman"/>
                <w:sz w:val="21"/>
                <w:szCs w:val="21"/>
              </w:rPr>
              <w:t>were</w:t>
            </w:r>
            <w:proofErr w:type="gramEnd"/>
            <w:r w:rsidRPr="0017790F">
              <w:rPr>
                <w:rFonts w:ascii="Times New Roman" w:hAnsi="Times New Roman" w:cs="Times New Roman"/>
                <w:sz w:val="21"/>
                <w:szCs w:val="21"/>
              </w:rPr>
              <w:t xml:space="preserve"> higher  </w:t>
            </w:r>
            <w:r w:rsidR="00790FAD" w:rsidRPr="0017790F">
              <w:rPr>
                <w:rFonts w:ascii="Times New Roman" w:hAnsi="Times New Roman" w:cs="Times New Roman"/>
                <w:sz w:val="21"/>
                <w:szCs w:val="21"/>
              </w:rPr>
              <w:t xml:space="preserve"> </w:t>
            </w:r>
            <w:r w:rsidR="00790FAD" w:rsidRPr="0017790F">
              <w:rPr>
                <w:rFonts w:ascii="Times New Roman" w:hAnsi="Times New Roman" w:cs="Times New Roman"/>
                <w:sz w:val="21"/>
                <w:szCs w:val="21"/>
              </w:rPr>
              <w:br/>
            </w:r>
            <w:proofErr w:type="gramStart"/>
            <w:r w:rsidR="00790FAD" w:rsidRPr="0017790F">
              <w:rPr>
                <w:rFonts w:ascii="Times New Roman" w:hAnsi="Times New Roman" w:cs="Times New Roman"/>
                <w:sz w:val="21"/>
                <w:szCs w:val="21"/>
              </w:rPr>
              <w:t xml:space="preserve">   </w:t>
            </w:r>
            <w:r w:rsidRPr="0017790F">
              <w:rPr>
                <w:rFonts w:ascii="Times New Roman" w:hAnsi="Times New Roman" w:cs="Times New Roman"/>
                <w:sz w:val="21"/>
                <w:szCs w:val="21"/>
              </w:rPr>
              <w:t>(</w:t>
            </w:r>
            <w:proofErr w:type="gramEnd"/>
            <w:r w:rsidRPr="0017790F">
              <w:rPr>
                <w:rFonts w:ascii="Times New Roman" w:hAnsi="Times New Roman" w:cs="Times New Roman"/>
                <w:sz w:val="21"/>
                <w:szCs w:val="21"/>
              </w:rPr>
              <w:t>lower); or</w:t>
            </w:r>
          </w:p>
          <w:p w14:paraId="49847E4B" w14:textId="7BB7FE64" w:rsidR="00AE0711" w:rsidRPr="0017790F" w:rsidRDefault="00AE0711" w:rsidP="008F7AA7">
            <w:pPr>
              <w:pStyle w:val="ListParagraph"/>
              <w:numPr>
                <w:ilvl w:val="0"/>
                <w:numId w:val="12"/>
              </w:numPr>
              <w:spacing w:line="220" w:lineRule="exact"/>
              <w:ind w:left="176" w:right="5" w:hanging="180"/>
              <w:contextualSpacing/>
              <w:rPr>
                <w:rFonts w:ascii="Times New Roman" w:hAnsi="Times New Roman" w:cs="Times New Roman"/>
                <w:sz w:val="21"/>
                <w:szCs w:val="21"/>
              </w:rPr>
            </w:pPr>
            <w:r w:rsidRPr="0017790F">
              <w:rPr>
                <w:rFonts w:ascii="Times New Roman" w:hAnsi="Times New Roman" w:cs="Times New Roman"/>
                <w:sz w:val="21"/>
                <w:szCs w:val="21"/>
              </w:rPr>
              <w:t xml:space="preserve">The risk-adjusted discount rate </w:t>
            </w:r>
            <w:proofErr w:type="gramStart"/>
            <w:r w:rsidRPr="0017790F">
              <w:rPr>
                <w:rFonts w:ascii="Times New Roman" w:hAnsi="Times New Roman" w:cs="Times New Roman"/>
                <w:sz w:val="21"/>
                <w:szCs w:val="21"/>
              </w:rPr>
              <w:t>were</w:t>
            </w:r>
            <w:proofErr w:type="gramEnd"/>
            <w:r w:rsidRPr="0017790F">
              <w:rPr>
                <w:rFonts w:ascii="Times New Roman" w:hAnsi="Times New Roman" w:cs="Times New Roman"/>
                <w:sz w:val="21"/>
                <w:szCs w:val="21"/>
              </w:rPr>
              <w:t xml:space="preserve"> lower </w:t>
            </w:r>
            <w:r w:rsidR="00790FAD" w:rsidRPr="0017790F">
              <w:rPr>
                <w:rFonts w:ascii="Times New Roman" w:hAnsi="Times New Roman" w:cs="Times New Roman"/>
                <w:sz w:val="21"/>
                <w:szCs w:val="21"/>
              </w:rPr>
              <w:br/>
            </w:r>
            <w:proofErr w:type="gramStart"/>
            <w:r w:rsidR="00790FAD" w:rsidRPr="0017790F">
              <w:rPr>
                <w:rFonts w:ascii="Times New Roman" w:hAnsi="Times New Roman" w:cs="Times New Roman"/>
                <w:sz w:val="21"/>
                <w:szCs w:val="21"/>
              </w:rPr>
              <w:t xml:space="preserve">   </w:t>
            </w:r>
            <w:r w:rsidRPr="0017790F">
              <w:rPr>
                <w:rFonts w:ascii="Times New Roman" w:hAnsi="Times New Roman" w:cs="Times New Roman"/>
                <w:sz w:val="21"/>
                <w:szCs w:val="21"/>
              </w:rPr>
              <w:t>(</w:t>
            </w:r>
            <w:proofErr w:type="gramEnd"/>
            <w:r w:rsidRPr="0017790F">
              <w:rPr>
                <w:rFonts w:ascii="Times New Roman" w:hAnsi="Times New Roman" w:cs="Times New Roman"/>
                <w:sz w:val="21"/>
                <w:szCs w:val="21"/>
              </w:rPr>
              <w:t>higher).</w:t>
            </w:r>
          </w:p>
        </w:tc>
      </w:tr>
    </w:tbl>
    <w:p w14:paraId="77B4EEE4" w14:textId="77777777" w:rsidR="005874FA" w:rsidRPr="00AF1A95" w:rsidRDefault="005874FA" w:rsidP="00283B13">
      <w:pPr>
        <w:tabs>
          <w:tab w:val="left" w:pos="630"/>
        </w:tabs>
        <w:spacing w:line="220" w:lineRule="exact"/>
        <w:ind w:left="540" w:right="-27"/>
        <w:jc w:val="both"/>
        <w:rPr>
          <w:rFonts w:cs="Cordia New"/>
          <w:b/>
          <w:bCs/>
          <w:i/>
          <w:iCs/>
          <w:sz w:val="21"/>
          <w:szCs w:val="26"/>
          <w:highlight w:val="cyan"/>
          <w:lang w:bidi="th-TH"/>
        </w:rPr>
      </w:pPr>
    </w:p>
    <w:p w14:paraId="7CCD4C4E" w14:textId="77777777" w:rsidR="00B30562" w:rsidRPr="00B30562" w:rsidRDefault="00B30562" w:rsidP="00AF1A95">
      <w:pPr>
        <w:tabs>
          <w:tab w:val="left" w:pos="630"/>
        </w:tabs>
        <w:spacing w:line="220" w:lineRule="exact"/>
        <w:ind w:left="540" w:right="-27"/>
        <w:jc w:val="both"/>
        <w:rPr>
          <w:b/>
          <w:bCs/>
          <w:sz w:val="23"/>
          <w:szCs w:val="23"/>
          <w:lang w:bidi="th-TH"/>
        </w:rPr>
      </w:pPr>
    </w:p>
    <w:p w14:paraId="620277BB" w14:textId="40A1DB93" w:rsidR="00B11B51" w:rsidRPr="00B30562" w:rsidRDefault="00B11B51" w:rsidP="00B11B51">
      <w:pPr>
        <w:spacing w:line="240" w:lineRule="atLeast"/>
        <w:jc w:val="both"/>
        <w:rPr>
          <w:b/>
          <w:bCs/>
          <w:sz w:val="23"/>
          <w:szCs w:val="23"/>
          <w:cs/>
          <w:lang w:val="en-US" w:bidi="th-TH"/>
        </w:rPr>
      </w:pPr>
      <w:r w:rsidRPr="0017790F" w:rsidDel="00FC0E7A">
        <w:rPr>
          <w:b/>
          <w:bCs/>
          <w:sz w:val="23"/>
          <w:szCs w:val="23"/>
          <w:lang w:val="en-US" w:bidi="th-TH"/>
        </w:rPr>
        <w:t>5</w:t>
      </w:r>
      <w:r w:rsidR="00B30562">
        <w:rPr>
          <w:b/>
          <w:bCs/>
          <w:sz w:val="23"/>
          <w:szCs w:val="23"/>
          <w:lang w:val="en-US" w:bidi="th-TH"/>
        </w:rPr>
        <w:tab/>
      </w:r>
      <w:r w:rsidRPr="0017790F">
        <w:rPr>
          <w:rFonts w:cs="Times New Roman"/>
          <w:b/>
          <w:bCs/>
          <w:sz w:val="23"/>
          <w:szCs w:val="23"/>
        </w:rPr>
        <w:t>Investments measured at fair value through profit or loss</w:t>
      </w:r>
    </w:p>
    <w:p w14:paraId="13B83E5E" w14:textId="77777777" w:rsidR="00B11B51" w:rsidRPr="0017790F" w:rsidRDefault="00B11B51" w:rsidP="00B11B51">
      <w:pPr>
        <w:spacing w:line="220" w:lineRule="exact"/>
        <w:jc w:val="both"/>
        <w:rPr>
          <w:rFonts w:cs="Times New Roman"/>
          <w:b/>
          <w:bCs/>
          <w:sz w:val="23"/>
          <w:szCs w:val="23"/>
        </w:rPr>
      </w:pPr>
    </w:p>
    <w:p w14:paraId="1E3D522D" w14:textId="47590748" w:rsidR="00B11B51" w:rsidRPr="0017790F" w:rsidRDefault="00B11B51" w:rsidP="00B11B51">
      <w:pPr>
        <w:tabs>
          <w:tab w:val="left" w:pos="900"/>
          <w:tab w:val="left" w:pos="2160"/>
        </w:tabs>
        <w:spacing w:line="240" w:lineRule="atLeast"/>
        <w:ind w:left="540"/>
        <w:jc w:val="thaiDistribute"/>
        <w:rPr>
          <w:rFonts w:cs="Cordia New"/>
          <w:sz w:val="21"/>
          <w:szCs w:val="21"/>
        </w:rPr>
      </w:pPr>
      <w:r w:rsidRPr="0017790F">
        <w:rPr>
          <w:rFonts w:cs="Times New Roman"/>
          <w:sz w:val="21"/>
          <w:szCs w:val="21"/>
        </w:rPr>
        <w:t xml:space="preserve">Movement of investments measured at fair value through profit or loss </w:t>
      </w:r>
      <w:r w:rsidRPr="0017790F">
        <w:rPr>
          <w:rFonts w:cs="Cordia New"/>
          <w:sz w:val="21"/>
          <w:szCs w:val="21"/>
          <w:lang w:val="en-US"/>
        </w:rPr>
        <w:t>for</w:t>
      </w:r>
      <w:r w:rsidRPr="0017790F">
        <w:rPr>
          <w:rFonts w:cs="Cordia New"/>
          <w:sz w:val="21"/>
          <w:szCs w:val="21"/>
        </w:rPr>
        <w:t xml:space="preserve"> the </w:t>
      </w:r>
      <w:proofErr w:type="spellStart"/>
      <w:r w:rsidR="00FA1957" w:rsidRPr="00FA1957">
        <w:rPr>
          <w:rFonts w:cs="Cordia New"/>
          <w:sz w:val="21"/>
          <w:szCs w:val="21"/>
        </w:rPr>
        <w:t>the</w:t>
      </w:r>
      <w:proofErr w:type="spellEnd"/>
      <w:r w:rsidR="00FA1957" w:rsidRPr="00FA1957">
        <w:rPr>
          <w:rFonts w:cs="Cordia New"/>
          <w:sz w:val="21"/>
          <w:szCs w:val="21"/>
        </w:rPr>
        <w:t xml:space="preserve"> </w:t>
      </w:r>
      <w:r w:rsidR="000835E5">
        <w:rPr>
          <w:rFonts w:cs="Cordia New"/>
          <w:sz w:val="21"/>
          <w:szCs w:val="21"/>
        </w:rPr>
        <w:t>six</w:t>
      </w:r>
      <w:r w:rsidR="00FA1957" w:rsidRPr="00FA1957">
        <w:rPr>
          <w:rFonts w:cs="Cordia New"/>
          <w:sz w:val="21"/>
          <w:szCs w:val="21"/>
        </w:rPr>
        <w:t xml:space="preserve">-month period ended </w:t>
      </w:r>
      <w:r w:rsidR="004C12C7">
        <w:rPr>
          <w:rFonts w:cs="Cordia New"/>
          <w:sz w:val="21"/>
          <w:szCs w:val="21"/>
        </w:rPr>
        <w:t>3</w:t>
      </w:r>
      <w:r w:rsidR="000835E5">
        <w:rPr>
          <w:rFonts w:cs="Cordia New"/>
          <w:sz w:val="21"/>
          <w:szCs w:val="21"/>
        </w:rPr>
        <w:t>0 June</w:t>
      </w:r>
      <w:r w:rsidR="004C12C7">
        <w:rPr>
          <w:rFonts w:cs="Cordia New"/>
          <w:sz w:val="21"/>
          <w:szCs w:val="21"/>
        </w:rPr>
        <w:t xml:space="preserve"> 2026</w:t>
      </w:r>
      <w:r w:rsidRPr="0017790F">
        <w:rPr>
          <w:rFonts w:cs="Cordia New"/>
          <w:sz w:val="21"/>
          <w:szCs w:val="21"/>
        </w:rPr>
        <w:t xml:space="preserve"> </w:t>
      </w:r>
      <w:r w:rsidR="00345F8B" w:rsidRPr="0017790F">
        <w:rPr>
          <w:rFonts w:cs="Cordia New"/>
          <w:sz w:val="21"/>
          <w:szCs w:val="21"/>
        </w:rPr>
        <w:t xml:space="preserve">and </w:t>
      </w:r>
      <w:r w:rsidR="00163C33" w:rsidRPr="0017790F">
        <w:rPr>
          <w:rFonts w:cs="Cordia New"/>
          <w:sz w:val="21"/>
          <w:szCs w:val="21"/>
        </w:rPr>
        <w:t>202</w:t>
      </w:r>
      <w:r w:rsidR="004C12C7">
        <w:rPr>
          <w:rFonts w:cs="Cordia New"/>
          <w:sz w:val="21"/>
          <w:szCs w:val="21"/>
        </w:rPr>
        <w:t>5</w:t>
      </w:r>
      <w:r w:rsidR="00163C33" w:rsidRPr="0017790F">
        <w:rPr>
          <w:rFonts w:cs="Cordia New"/>
          <w:sz w:val="21"/>
          <w:szCs w:val="21"/>
        </w:rPr>
        <w:t xml:space="preserve"> </w:t>
      </w:r>
      <w:r w:rsidRPr="0017790F">
        <w:rPr>
          <w:rFonts w:cs="Cordia New"/>
          <w:sz w:val="21"/>
          <w:szCs w:val="21"/>
        </w:rPr>
        <w:t>w</w:t>
      </w:r>
      <w:r w:rsidR="00163C33" w:rsidRPr="0017790F">
        <w:rPr>
          <w:rFonts w:cs="Cordia New"/>
          <w:sz w:val="21"/>
          <w:szCs w:val="21"/>
        </w:rPr>
        <w:t>ere</w:t>
      </w:r>
      <w:r w:rsidRPr="0017790F">
        <w:rPr>
          <w:rFonts w:cs="Cordia New"/>
          <w:sz w:val="21"/>
          <w:szCs w:val="21"/>
        </w:rPr>
        <w:t xml:space="preserve"> as follows:</w:t>
      </w:r>
    </w:p>
    <w:p w14:paraId="31863A67" w14:textId="77777777" w:rsidR="00B11B51" w:rsidRPr="0017790F" w:rsidRDefault="00B11B51" w:rsidP="00B11B51">
      <w:pPr>
        <w:overflowPunct w:val="0"/>
        <w:autoSpaceDE w:val="0"/>
        <w:autoSpaceDN w:val="0"/>
        <w:adjustRightInd w:val="0"/>
        <w:spacing w:line="220" w:lineRule="exact"/>
        <w:ind w:left="560"/>
        <w:jc w:val="thaiDistribute"/>
        <w:textAlignment w:val="baseline"/>
        <w:rPr>
          <w:rFonts w:cs="Times New Roman"/>
          <w:sz w:val="23"/>
          <w:szCs w:val="23"/>
          <w:highlight w:val="yellow"/>
          <w:lang w:bidi="th-TH"/>
        </w:rPr>
      </w:pPr>
    </w:p>
    <w:tbl>
      <w:tblPr>
        <w:tblW w:w="9099" w:type="dxa"/>
        <w:tblInd w:w="450" w:type="dxa"/>
        <w:tblLayout w:type="fixed"/>
        <w:tblLook w:val="0000" w:firstRow="0" w:lastRow="0" w:firstColumn="0" w:lastColumn="0" w:noHBand="0" w:noVBand="0"/>
      </w:tblPr>
      <w:tblGrid>
        <w:gridCol w:w="5112"/>
        <w:gridCol w:w="630"/>
        <w:gridCol w:w="270"/>
        <w:gridCol w:w="1458"/>
        <w:gridCol w:w="236"/>
        <w:gridCol w:w="1393"/>
      </w:tblGrid>
      <w:tr w:rsidR="00E67290" w:rsidRPr="0017790F" w14:paraId="1C7291D7" w14:textId="77777777" w:rsidTr="00CA4919">
        <w:trPr>
          <w:cantSplit/>
          <w:trHeight w:hRule="exact" w:val="288"/>
          <w:tblHeader/>
        </w:trPr>
        <w:tc>
          <w:tcPr>
            <w:tcW w:w="5112" w:type="dxa"/>
            <w:vAlign w:val="center"/>
          </w:tcPr>
          <w:p w14:paraId="181E526A" w14:textId="77777777" w:rsidR="00E67290" w:rsidRPr="0017790F" w:rsidRDefault="00E67290" w:rsidP="00CA4919">
            <w:pPr>
              <w:spacing w:line="240" w:lineRule="auto"/>
              <w:rPr>
                <w:rFonts w:cs="Times New Roman"/>
                <w:sz w:val="21"/>
                <w:szCs w:val="21"/>
              </w:rPr>
            </w:pPr>
          </w:p>
        </w:tc>
        <w:tc>
          <w:tcPr>
            <w:tcW w:w="630" w:type="dxa"/>
            <w:vAlign w:val="center"/>
          </w:tcPr>
          <w:p w14:paraId="5E4C79FB" w14:textId="1B0B0EB9" w:rsidR="00E67290" w:rsidRPr="0017790F" w:rsidRDefault="00E67290" w:rsidP="00CA4919">
            <w:pPr>
              <w:spacing w:line="240" w:lineRule="auto"/>
              <w:ind w:left="-106" w:right="-111"/>
              <w:jc w:val="center"/>
              <w:outlineLvl w:val="8"/>
              <w:rPr>
                <w:rFonts w:cs="Times New Roman"/>
                <w:i/>
                <w:iCs/>
                <w:sz w:val="21"/>
                <w:szCs w:val="21"/>
              </w:rPr>
            </w:pPr>
          </w:p>
        </w:tc>
        <w:tc>
          <w:tcPr>
            <w:tcW w:w="270" w:type="dxa"/>
            <w:vAlign w:val="center"/>
          </w:tcPr>
          <w:p w14:paraId="36F08B58" w14:textId="77777777" w:rsidR="00E67290" w:rsidRPr="0017790F" w:rsidRDefault="00E67290" w:rsidP="00CA4919">
            <w:pPr>
              <w:spacing w:line="240" w:lineRule="auto"/>
              <w:jc w:val="center"/>
              <w:outlineLvl w:val="8"/>
              <w:rPr>
                <w:rFonts w:cs="Times New Roman"/>
                <w:i/>
                <w:iCs/>
                <w:sz w:val="21"/>
                <w:szCs w:val="21"/>
              </w:rPr>
            </w:pPr>
          </w:p>
        </w:tc>
        <w:tc>
          <w:tcPr>
            <w:tcW w:w="1458" w:type="dxa"/>
            <w:vAlign w:val="center"/>
          </w:tcPr>
          <w:p w14:paraId="451E7DCB" w14:textId="4FB96D8C" w:rsidR="00E67290" w:rsidRPr="0017790F" w:rsidRDefault="00E67290" w:rsidP="00CA4919">
            <w:pPr>
              <w:spacing w:line="240" w:lineRule="auto"/>
              <w:jc w:val="center"/>
              <w:outlineLvl w:val="8"/>
              <w:rPr>
                <w:rFonts w:cs="Times New Roman"/>
                <w:sz w:val="21"/>
                <w:szCs w:val="21"/>
              </w:rPr>
            </w:pPr>
            <w:r w:rsidRPr="0017790F">
              <w:rPr>
                <w:rFonts w:cs="Times New Roman"/>
                <w:sz w:val="21"/>
                <w:szCs w:val="21"/>
              </w:rPr>
              <w:t>202</w:t>
            </w:r>
            <w:r w:rsidR="004C12C7">
              <w:rPr>
                <w:rFonts w:cs="Times New Roman"/>
                <w:sz w:val="21"/>
                <w:szCs w:val="21"/>
              </w:rPr>
              <w:t>6</w:t>
            </w:r>
          </w:p>
        </w:tc>
        <w:tc>
          <w:tcPr>
            <w:tcW w:w="236" w:type="dxa"/>
            <w:vAlign w:val="center"/>
          </w:tcPr>
          <w:p w14:paraId="3DCCB1E2" w14:textId="77777777" w:rsidR="00E67290" w:rsidRPr="0017790F" w:rsidRDefault="00E67290" w:rsidP="00CA4919">
            <w:pPr>
              <w:spacing w:line="240" w:lineRule="auto"/>
              <w:jc w:val="center"/>
              <w:outlineLvl w:val="8"/>
              <w:rPr>
                <w:rFonts w:cs="Times New Roman"/>
                <w:sz w:val="21"/>
                <w:szCs w:val="21"/>
              </w:rPr>
            </w:pPr>
          </w:p>
        </w:tc>
        <w:tc>
          <w:tcPr>
            <w:tcW w:w="1393" w:type="dxa"/>
            <w:vAlign w:val="center"/>
          </w:tcPr>
          <w:p w14:paraId="70D0FC79" w14:textId="4F1E44FF" w:rsidR="00E67290" w:rsidRPr="0017790F" w:rsidRDefault="00E67290" w:rsidP="00CA4919">
            <w:pPr>
              <w:spacing w:line="240" w:lineRule="auto"/>
              <w:jc w:val="center"/>
              <w:outlineLvl w:val="8"/>
              <w:rPr>
                <w:rFonts w:cs="Times New Roman"/>
                <w:sz w:val="21"/>
                <w:szCs w:val="21"/>
              </w:rPr>
            </w:pPr>
            <w:r w:rsidRPr="0017790F">
              <w:rPr>
                <w:rFonts w:cs="Times New Roman"/>
                <w:sz w:val="21"/>
                <w:szCs w:val="21"/>
              </w:rPr>
              <w:t>202</w:t>
            </w:r>
            <w:r w:rsidR="004C12C7">
              <w:rPr>
                <w:rFonts w:cs="Times New Roman"/>
                <w:sz w:val="21"/>
                <w:szCs w:val="21"/>
              </w:rPr>
              <w:t>5</w:t>
            </w:r>
          </w:p>
        </w:tc>
      </w:tr>
      <w:tr w:rsidR="00E67290" w:rsidRPr="0017790F" w14:paraId="53ED59B2" w14:textId="77777777" w:rsidTr="00CA4919">
        <w:trPr>
          <w:cantSplit/>
          <w:trHeight w:hRule="exact" w:val="288"/>
          <w:tblHeader/>
        </w:trPr>
        <w:tc>
          <w:tcPr>
            <w:tcW w:w="5112" w:type="dxa"/>
            <w:vAlign w:val="bottom"/>
          </w:tcPr>
          <w:p w14:paraId="72519D86" w14:textId="77777777" w:rsidR="00E67290" w:rsidRPr="0017790F" w:rsidRDefault="00E67290" w:rsidP="00CA4919">
            <w:pPr>
              <w:spacing w:line="240" w:lineRule="auto"/>
              <w:rPr>
                <w:rFonts w:cs="Times New Roman"/>
                <w:sz w:val="21"/>
                <w:szCs w:val="21"/>
              </w:rPr>
            </w:pPr>
          </w:p>
        </w:tc>
        <w:tc>
          <w:tcPr>
            <w:tcW w:w="630" w:type="dxa"/>
          </w:tcPr>
          <w:p w14:paraId="40151544" w14:textId="77777777" w:rsidR="00E67290" w:rsidRPr="0017790F" w:rsidRDefault="00E67290" w:rsidP="00CA4919">
            <w:pPr>
              <w:spacing w:line="240" w:lineRule="auto"/>
              <w:ind w:left="-106" w:right="-111"/>
              <w:jc w:val="center"/>
              <w:outlineLvl w:val="8"/>
              <w:rPr>
                <w:rFonts w:cs="Times New Roman"/>
                <w:i/>
                <w:iCs/>
                <w:sz w:val="21"/>
                <w:szCs w:val="21"/>
              </w:rPr>
            </w:pPr>
          </w:p>
        </w:tc>
        <w:tc>
          <w:tcPr>
            <w:tcW w:w="270" w:type="dxa"/>
          </w:tcPr>
          <w:p w14:paraId="03DDA7A6" w14:textId="77777777" w:rsidR="00E67290" w:rsidRPr="0017790F" w:rsidRDefault="00E67290" w:rsidP="00CA4919">
            <w:pPr>
              <w:spacing w:line="240" w:lineRule="auto"/>
              <w:jc w:val="center"/>
              <w:outlineLvl w:val="8"/>
              <w:rPr>
                <w:rFonts w:cs="Times New Roman"/>
                <w:i/>
                <w:iCs/>
                <w:sz w:val="21"/>
                <w:szCs w:val="21"/>
              </w:rPr>
            </w:pPr>
          </w:p>
        </w:tc>
        <w:tc>
          <w:tcPr>
            <w:tcW w:w="3087" w:type="dxa"/>
            <w:gridSpan w:val="3"/>
          </w:tcPr>
          <w:p w14:paraId="69754BE4" w14:textId="77777777" w:rsidR="00E67290" w:rsidRPr="0017790F" w:rsidRDefault="00E67290" w:rsidP="00CA4919">
            <w:pPr>
              <w:spacing w:line="240" w:lineRule="auto"/>
              <w:jc w:val="center"/>
              <w:outlineLvl w:val="8"/>
              <w:rPr>
                <w:rFonts w:cs="Times New Roman"/>
                <w:sz w:val="21"/>
                <w:szCs w:val="21"/>
              </w:rPr>
            </w:pPr>
            <w:r w:rsidRPr="0017790F">
              <w:rPr>
                <w:rFonts w:cs="Times New Roman"/>
                <w:i/>
                <w:iCs/>
                <w:sz w:val="21"/>
                <w:szCs w:val="21"/>
              </w:rPr>
              <w:t>(in thousand Baht)</w:t>
            </w:r>
          </w:p>
        </w:tc>
      </w:tr>
      <w:tr w:rsidR="000835E5" w:rsidRPr="0017790F" w14:paraId="60C916D3" w14:textId="77777777" w:rsidTr="0011666C">
        <w:trPr>
          <w:cantSplit/>
          <w:trHeight w:hRule="exact" w:val="288"/>
        </w:trPr>
        <w:tc>
          <w:tcPr>
            <w:tcW w:w="5112" w:type="dxa"/>
            <w:vAlign w:val="bottom"/>
          </w:tcPr>
          <w:p w14:paraId="5396E2C5" w14:textId="77777777" w:rsidR="000835E5" w:rsidRPr="0017790F" w:rsidRDefault="000835E5" w:rsidP="000835E5">
            <w:pPr>
              <w:tabs>
                <w:tab w:val="left" w:pos="39"/>
              </w:tabs>
              <w:spacing w:line="240" w:lineRule="auto"/>
              <w:ind w:left="195" w:hanging="184"/>
              <w:rPr>
                <w:rFonts w:cs="Times New Roman"/>
                <w:sz w:val="21"/>
                <w:szCs w:val="21"/>
                <w:cs/>
                <w:lang w:val="en-US"/>
              </w:rPr>
            </w:pPr>
            <w:proofErr w:type="gramStart"/>
            <w:r w:rsidRPr="0017790F">
              <w:rPr>
                <w:rFonts w:cs="Times New Roman"/>
                <w:sz w:val="21"/>
                <w:szCs w:val="21"/>
                <w:lang w:val="en-US"/>
              </w:rPr>
              <w:t>At</w:t>
            </w:r>
            <w:proofErr w:type="gramEnd"/>
            <w:r w:rsidRPr="0017790F">
              <w:rPr>
                <w:rFonts w:cs="Times New Roman"/>
                <w:sz w:val="21"/>
                <w:szCs w:val="21"/>
                <w:lang w:val="en-US"/>
              </w:rPr>
              <w:t xml:space="preserve"> 1 January</w:t>
            </w:r>
          </w:p>
        </w:tc>
        <w:tc>
          <w:tcPr>
            <w:tcW w:w="630" w:type="dxa"/>
          </w:tcPr>
          <w:p w14:paraId="5E8688FD" w14:textId="77777777" w:rsidR="000835E5" w:rsidRPr="0017790F" w:rsidRDefault="000835E5" w:rsidP="000835E5">
            <w:pPr>
              <w:spacing w:line="240" w:lineRule="auto"/>
              <w:ind w:left="-106" w:right="-111"/>
              <w:jc w:val="center"/>
              <w:rPr>
                <w:rFonts w:cs="Times New Roman"/>
                <w:sz w:val="21"/>
                <w:szCs w:val="21"/>
                <w:lang w:val="en-US"/>
              </w:rPr>
            </w:pPr>
          </w:p>
        </w:tc>
        <w:tc>
          <w:tcPr>
            <w:tcW w:w="270" w:type="dxa"/>
          </w:tcPr>
          <w:p w14:paraId="6A42418D" w14:textId="77777777" w:rsidR="000835E5" w:rsidRPr="0017790F" w:rsidRDefault="000835E5" w:rsidP="000835E5">
            <w:pPr>
              <w:tabs>
                <w:tab w:val="decimal" w:pos="1695"/>
              </w:tabs>
              <w:spacing w:line="240" w:lineRule="auto"/>
              <w:ind w:left="-108" w:right="147"/>
              <w:rPr>
                <w:rFonts w:cs="Times New Roman"/>
                <w:sz w:val="21"/>
                <w:szCs w:val="21"/>
                <w:lang w:val="en-US"/>
              </w:rPr>
            </w:pPr>
          </w:p>
        </w:tc>
        <w:tc>
          <w:tcPr>
            <w:tcW w:w="1458" w:type="dxa"/>
            <w:vAlign w:val="bottom"/>
          </w:tcPr>
          <w:p w14:paraId="0AD9B0CB" w14:textId="3D792B66" w:rsidR="000835E5" w:rsidRPr="000835E5" w:rsidRDefault="000835E5" w:rsidP="000835E5">
            <w:pPr>
              <w:tabs>
                <w:tab w:val="decimal" w:pos="1154"/>
              </w:tabs>
              <w:spacing w:line="240" w:lineRule="auto"/>
              <w:rPr>
                <w:rFonts w:cs="Times New Roman"/>
                <w:sz w:val="21"/>
                <w:szCs w:val="21"/>
                <w:lang w:val="en-US"/>
              </w:rPr>
            </w:pPr>
            <w:r w:rsidRPr="000835E5" w:rsidDel="000835E5">
              <w:rPr>
                <w:rFonts w:cs="Times New Roman"/>
                <w:szCs w:val="22"/>
                <w:lang w:val="en-US"/>
              </w:rPr>
              <w:t>400,184</w:t>
            </w:r>
          </w:p>
        </w:tc>
        <w:tc>
          <w:tcPr>
            <w:tcW w:w="236" w:type="dxa"/>
            <w:vAlign w:val="bottom"/>
          </w:tcPr>
          <w:p w14:paraId="5C6004CE" w14:textId="77777777" w:rsidR="000835E5" w:rsidRPr="0017790F" w:rsidRDefault="000835E5" w:rsidP="000835E5">
            <w:pPr>
              <w:tabs>
                <w:tab w:val="decimal" w:pos="1169"/>
              </w:tabs>
              <w:spacing w:line="240" w:lineRule="auto"/>
              <w:rPr>
                <w:rFonts w:cs="Times New Roman"/>
                <w:sz w:val="21"/>
                <w:szCs w:val="21"/>
                <w:lang w:val="en-US"/>
              </w:rPr>
            </w:pPr>
          </w:p>
        </w:tc>
        <w:tc>
          <w:tcPr>
            <w:tcW w:w="1393" w:type="dxa"/>
            <w:vAlign w:val="bottom"/>
          </w:tcPr>
          <w:p w14:paraId="6AA5415A" w14:textId="6C82C484" w:rsidR="000835E5" w:rsidRPr="0017790F" w:rsidRDefault="000835E5" w:rsidP="000835E5">
            <w:pPr>
              <w:tabs>
                <w:tab w:val="decimal" w:pos="1094"/>
              </w:tabs>
              <w:spacing w:line="240" w:lineRule="auto"/>
              <w:rPr>
                <w:rFonts w:cs="Times New Roman"/>
                <w:sz w:val="21"/>
                <w:szCs w:val="21"/>
                <w:lang w:val="en-US"/>
              </w:rPr>
            </w:pPr>
            <w:r w:rsidRPr="0017790F" w:rsidDel="000835E5">
              <w:rPr>
                <w:rFonts w:cs="Times New Roman"/>
                <w:sz w:val="21"/>
                <w:szCs w:val="21"/>
                <w:lang w:val="en-US"/>
              </w:rPr>
              <w:t>432,754</w:t>
            </w:r>
          </w:p>
        </w:tc>
      </w:tr>
      <w:tr w:rsidR="000835E5" w:rsidRPr="0017790F" w14:paraId="0E7D4F86" w14:textId="77777777" w:rsidTr="0011666C">
        <w:trPr>
          <w:cantSplit/>
          <w:trHeight w:hRule="exact" w:val="288"/>
        </w:trPr>
        <w:tc>
          <w:tcPr>
            <w:tcW w:w="5112" w:type="dxa"/>
            <w:vAlign w:val="bottom"/>
          </w:tcPr>
          <w:p w14:paraId="1D7D8388" w14:textId="77777777" w:rsidR="000835E5" w:rsidRPr="0017790F" w:rsidRDefault="000835E5" w:rsidP="000835E5">
            <w:pPr>
              <w:spacing w:line="240" w:lineRule="auto"/>
              <w:ind w:left="195" w:hanging="184"/>
              <w:rPr>
                <w:rFonts w:cs="Times New Roman"/>
                <w:sz w:val="21"/>
                <w:szCs w:val="21"/>
                <w:lang w:val="en-US"/>
              </w:rPr>
            </w:pPr>
            <w:r w:rsidRPr="0017790F">
              <w:rPr>
                <w:rFonts w:cs="Times New Roman"/>
                <w:sz w:val="21"/>
                <w:szCs w:val="21"/>
              </w:rPr>
              <w:t>Additions</w:t>
            </w:r>
          </w:p>
        </w:tc>
        <w:tc>
          <w:tcPr>
            <w:tcW w:w="630" w:type="dxa"/>
          </w:tcPr>
          <w:p w14:paraId="732BBAF1" w14:textId="325C3BD4" w:rsidR="000835E5" w:rsidRPr="0017790F" w:rsidRDefault="000835E5" w:rsidP="000835E5">
            <w:pPr>
              <w:spacing w:line="240" w:lineRule="auto"/>
              <w:ind w:left="-106" w:right="-111"/>
              <w:jc w:val="center"/>
              <w:rPr>
                <w:rFonts w:cs="Times New Roman"/>
                <w:i/>
                <w:iCs/>
                <w:sz w:val="21"/>
                <w:szCs w:val="21"/>
                <w:lang w:val="en-US"/>
              </w:rPr>
            </w:pPr>
          </w:p>
        </w:tc>
        <w:tc>
          <w:tcPr>
            <w:tcW w:w="270" w:type="dxa"/>
          </w:tcPr>
          <w:p w14:paraId="6FAF94C7" w14:textId="77777777" w:rsidR="000835E5" w:rsidRPr="0017790F" w:rsidRDefault="000835E5" w:rsidP="000835E5">
            <w:pPr>
              <w:tabs>
                <w:tab w:val="decimal" w:pos="1695"/>
              </w:tabs>
              <w:spacing w:line="240" w:lineRule="auto"/>
              <w:ind w:left="-108" w:right="147"/>
              <w:rPr>
                <w:rFonts w:cs="Times New Roman"/>
                <w:sz w:val="21"/>
                <w:szCs w:val="21"/>
                <w:lang w:val="en-US"/>
              </w:rPr>
            </w:pPr>
          </w:p>
        </w:tc>
        <w:tc>
          <w:tcPr>
            <w:tcW w:w="1458" w:type="dxa"/>
            <w:vAlign w:val="bottom"/>
          </w:tcPr>
          <w:p w14:paraId="3DEB7F6B" w14:textId="6FB9DB56" w:rsidR="000835E5" w:rsidRPr="00BA2029" w:rsidRDefault="005C1852" w:rsidP="000835E5">
            <w:pPr>
              <w:tabs>
                <w:tab w:val="decimal" w:pos="1154"/>
              </w:tabs>
              <w:spacing w:line="240" w:lineRule="auto"/>
              <w:rPr>
                <w:rFonts w:cs="Cordia New"/>
                <w:sz w:val="21"/>
                <w:szCs w:val="26"/>
                <w:cs/>
                <w:lang w:val="en-US" w:bidi="th-TH"/>
              </w:rPr>
            </w:pPr>
            <w:r>
              <w:rPr>
                <w:rFonts w:cs="Cordia New"/>
                <w:sz w:val="21"/>
                <w:szCs w:val="26"/>
                <w:lang w:val="en-US" w:bidi="th-TH"/>
              </w:rPr>
              <w:t>635,</w:t>
            </w:r>
            <w:r w:rsidR="000835E5" w:rsidDel="000835E5">
              <w:rPr>
                <w:rFonts w:cs="Cordia New"/>
                <w:sz w:val="21"/>
                <w:szCs w:val="26"/>
                <w:lang w:val="en-US" w:bidi="th-TH"/>
              </w:rPr>
              <w:t>000</w:t>
            </w:r>
          </w:p>
        </w:tc>
        <w:tc>
          <w:tcPr>
            <w:tcW w:w="236" w:type="dxa"/>
            <w:vAlign w:val="bottom"/>
          </w:tcPr>
          <w:p w14:paraId="0E83FFB8" w14:textId="77777777" w:rsidR="000835E5" w:rsidRPr="0017790F" w:rsidRDefault="000835E5" w:rsidP="000835E5">
            <w:pPr>
              <w:tabs>
                <w:tab w:val="decimal" w:pos="1169"/>
              </w:tabs>
              <w:spacing w:line="240" w:lineRule="auto"/>
              <w:rPr>
                <w:rFonts w:cs="Times New Roman"/>
                <w:sz w:val="21"/>
                <w:szCs w:val="21"/>
                <w:lang w:val="en-US"/>
              </w:rPr>
            </w:pPr>
          </w:p>
        </w:tc>
        <w:tc>
          <w:tcPr>
            <w:tcW w:w="1393" w:type="dxa"/>
            <w:vAlign w:val="bottom"/>
          </w:tcPr>
          <w:p w14:paraId="78F5F322" w14:textId="482054EC" w:rsidR="000835E5" w:rsidRPr="0017790F" w:rsidRDefault="000835E5" w:rsidP="000835E5">
            <w:pPr>
              <w:tabs>
                <w:tab w:val="decimal" w:pos="1094"/>
              </w:tabs>
              <w:spacing w:line="240" w:lineRule="auto"/>
              <w:rPr>
                <w:rFonts w:cs="Times New Roman"/>
                <w:sz w:val="21"/>
                <w:szCs w:val="21"/>
                <w:lang w:val="en-US"/>
              </w:rPr>
            </w:pPr>
            <w:r>
              <w:rPr>
                <w:rFonts w:cs="Times New Roman"/>
                <w:sz w:val="21"/>
                <w:szCs w:val="21"/>
                <w:lang w:val="en-US"/>
              </w:rPr>
              <w:t>359,</w:t>
            </w:r>
            <w:r w:rsidDel="000835E5">
              <w:rPr>
                <w:rFonts w:cs="Times New Roman"/>
                <w:sz w:val="21"/>
                <w:szCs w:val="21"/>
                <w:lang w:val="en-US"/>
              </w:rPr>
              <w:t>000</w:t>
            </w:r>
          </w:p>
        </w:tc>
      </w:tr>
      <w:tr w:rsidR="000835E5" w:rsidRPr="0017790F" w14:paraId="7A40FDE4" w14:textId="77777777" w:rsidTr="0011666C">
        <w:trPr>
          <w:cantSplit/>
          <w:trHeight w:hRule="exact" w:val="288"/>
        </w:trPr>
        <w:tc>
          <w:tcPr>
            <w:tcW w:w="5112" w:type="dxa"/>
            <w:vAlign w:val="bottom"/>
          </w:tcPr>
          <w:p w14:paraId="056B079F" w14:textId="6C699B99" w:rsidR="000835E5" w:rsidRPr="00225B0F" w:rsidRDefault="000835E5" w:rsidP="000835E5">
            <w:pPr>
              <w:spacing w:line="240" w:lineRule="auto"/>
              <w:ind w:left="195" w:hanging="184"/>
              <w:rPr>
                <w:sz w:val="21"/>
                <w:szCs w:val="26"/>
                <w:lang w:val="en-US" w:bidi="th-TH"/>
              </w:rPr>
            </w:pPr>
            <w:r>
              <w:rPr>
                <w:rFonts w:cs="Times New Roman"/>
                <w:sz w:val="21"/>
                <w:szCs w:val="21"/>
              </w:rPr>
              <w:t>Disposal</w:t>
            </w:r>
            <w:r>
              <w:rPr>
                <w:sz w:val="21"/>
                <w:szCs w:val="26"/>
                <w:lang w:val="en-US" w:bidi="th-TH"/>
              </w:rPr>
              <w:t>s</w:t>
            </w:r>
          </w:p>
        </w:tc>
        <w:tc>
          <w:tcPr>
            <w:tcW w:w="630" w:type="dxa"/>
          </w:tcPr>
          <w:p w14:paraId="76101708" w14:textId="177009F6" w:rsidR="000835E5" w:rsidRPr="0017790F" w:rsidRDefault="000835E5" w:rsidP="000835E5">
            <w:pPr>
              <w:spacing w:line="240" w:lineRule="auto"/>
              <w:ind w:left="-106" w:right="-111"/>
              <w:jc w:val="center"/>
              <w:rPr>
                <w:rFonts w:cs="Times New Roman"/>
                <w:i/>
                <w:iCs/>
                <w:sz w:val="21"/>
                <w:szCs w:val="21"/>
                <w:lang w:val="en-US"/>
              </w:rPr>
            </w:pPr>
          </w:p>
        </w:tc>
        <w:tc>
          <w:tcPr>
            <w:tcW w:w="270" w:type="dxa"/>
          </w:tcPr>
          <w:p w14:paraId="6250778E" w14:textId="77777777" w:rsidR="000835E5" w:rsidRPr="0017790F" w:rsidRDefault="000835E5" w:rsidP="000835E5">
            <w:pPr>
              <w:tabs>
                <w:tab w:val="decimal" w:pos="1695"/>
              </w:tabs>
              <w:spacing w:line="240" w:lineRule="auto"/>
              <w:ind w:left="-108" w:right="147"/>
              <w:rPr>
                <w:rFonts w:cs="Times New Roman"/>
                <w:sz w:val="21"/>
                <w:szCs w:val="21"/>
                <w:lang w:val="en-US"/>
              </w:rPr>
            </w:pPr>
          </w:p>
        </w:tc>
        <w:tc>
          <w:tcPr>
            <w:tcW w:w="1458" w:type="dxa"/>
            <w:vAlign w:val="bottom"/>
          </w:tcPr>
          <w:p w14:paraId="440760EC" w14:textId="1B66C41E" w:rsidR="000835E5" w:rsidRPr="00BA2029" w:rsidRDefault="005C1852" w:rsidP="000835E5">
            <w:pPr>
              <w:tabs>
                <w:tab w:val="decimal" w:pos="1154"/>
              </w:tabs>
              <w:spacing w:line="240" w:lineRule="auto"/>
              <w:rPr>
                <w:rFonts w:cs="Cordia New"/>
                <w:sz w:val="21"/>
                <w:szCs w:val="26"/>
                <w:cs/>
                <w:lang w:val="en-US" w:bidi="th-TH"/>
              </w:rPr>
            </w:pPr>
            <w:r>
              <w:rPr>
                <w:rFonts w:cs="Cordia New"/>
                <w:sz w:val="21"/>
                <w:szCs w:val="26"/>
                <w:lang w:val="en-US" w:bidi="th-TH"/>
              </w:rPr>
              <w:t>(879,687</w:t>
            </w:r>
            <w:r w:rsidR="000835E5" w:rsidDel="000835E5">
              <w:rPr>
                <w:rFonts w:cs="Cordia New"/>
                <w:sz w:val="21"/>
                <w:szCs w:val="26"/>
                <w:lang w:val="en-US" w:bidi="th-TH"/>
              </w:rPr>
              <w:t>)</w:t>
            </w:r>
          </w:p>
        </w:tc>
        <w:tc>
          <w:tcPr>
            <w:tcW w:w="236" w:type="dxa"/>
            <w:vAlign w:val="bottom"/>
          </w:tcPr>
          <w:p w14:paraId="6A1E0B82" w14:textId="77777777" w:rsidR="000835E5" w:rsidRPr="0017790F" w:rsidRDefault="000835E5" w:rsidP="000835E5">
            <w:pPr>
              <w:tabs>
                <w:tab w:val="decimal" w:pos="1169"/>
              </w:tabs>
              <w:spacing w:line="240" w:lineRule="auto"/>
              <w:rPr>
                <w:rFonts w:cs="Times New Roman"/>
                <w:sz w:val="21"/>
                <w:szCs w:val="21"/>
                <w:lang w:val="en-US"/>
              </w:rPr>
            </w:pPr>
          </w:p>
        </w:tc>
        <w:tc>
          <w:tcPr>
            <w:tcW w:w="1393" w:type="dxa"/>
            <w:vAlign w:val="bottom"/>
          </w:tcPr>
          <w:p w14:paraId="1DAC68E6" w14:textId="507E7955" w:rsidR="000835E5" w:rsidRDefault="000835E5" w:rsidP="000835E5">
            <w:pPr>
              <w:tabs>
                <w:tab w:val="decimal" w:pos="1094"/>
              </w:tabs>
              <w:spacing w:line="240" w:lineRule="auto"/>
              <w:rPr>
                <w:rFonts w:cs="Times New Roman"/>
                <w:color w:val="000000"/>
                <w:szCs w:val="22"/>
              </w:rPr>
            </w:pPr>
            <w:r>
              <w:rPr>
                <w:sz w:val="21"/>
                <w:szCs w:val="26"/>
                <w:lang w:val="en-US" w:bidi="th-TH"/>
              </w:rPr>
              <w:t>(380,789</w:t>
            </w:r>
            <w:r w:rsidDel="000835E5">
              <w:rPr>
                <w:sz w:val="21"/>
                <w:szCs w:val="26"/>
                <w:lang w:val="en-US" w:bidi="th-TH"/>
              </w:rPr>
              <w:t>)</w:t>
            </w:r>
          </w:p>
        </w:tc>
      </w:tr>
      <w:tr w:rsidR="000835E5" w:rsidRPr="0017790F" w14:paraId="0936A514" w14:textId="77777777" w:rsidTr="0011666C">
        <w:trPr>
          <w:cantSplit/>
          <w:trHeight w:hRule="exact" w:val="288"/>
        </w:trPr>
        <w:tc>
          <w:tcPr>
            <w:tcW w:w="5112" w:type="dxa"/>
            <w:vAlign w:val="bottom"/>
          </w:tcPr>
          <w:p w14:paraId="1F91C532" w14:textId="04E32F05" w:rsidR="000835E5" w:rsidRDefault="000835E5" w:rsidP="000835E5">
            <w:pPr>
              <w:spacing w:line="240" w:lineRule="auto"/>
              <w:ind w:left="195" w:hanging="184"/>
              <w:rPr>
                <w:rFonts w:cs="Times New Roman"/>
                <w:sz w:val="21"/>
                <w:szCs w:val="21"/>
              </w:rPr>
            </w:pPr>
            <w:r w:rsidRPr="001B5218">
              <w:rPr>
                <w:rFonts w:cs="Times New Roman"/>
                <w:szCs w:val="22"/>
              </w:rPr>
              <w:t>Gain on disposals of investments</w:t>
            </w:r>
          </w:p>
        </w:tc>
        <w:tc>
          <w:tcPr>
            <w:tcW w:w="630" w:type="dxa"/>
          </w:tcPr>
          <w:p w14:paraId="3646CB42" w14:textId="77777777" w:rsidR="000835E5" w:rsidRDefault="000835E5" w:rsidP="000835E5">
            <w:pPr>
              <w:spacing w:line="240" w:lineRule="auto"/>
              <w:ind w:left="-106" w:right="-111"/>
              <w:jc w:val="center"/>
              <w:rPr>
                <w:rFonts w:cs="Times New Roman"/>
                <w:i/>
                <w:iCs/>
                <w:sz w:val="21"/>
                <w:szCs w:val="21"/>
                <w:lang w:val="en-US"/>
              </w:rPr>
            </w:pPr>
          </w:p>
        </w:tc>
        <w:tc>
          <w:tcPr>
            <w:tcW w:w="270" w:type="dxa"/>
          </w:tcPr>
          <w:p w14:paraId="54F07060" w14:textId="77777777" w:rsidR="000835E5" w:rsidRPr="0017790F" w:rsidRDefault="000835E5" w:rsidP="000835E5">
            <w:pPr>
              <w:tabs>
                <w:tab w:val="decimal" w:pos="1695"/>
              </w:tabs>
              <w:spacing w:line="240" w:lineRule="auto"/>
              <w:ind w:left="-108" w:right="147"/>
              <w:rPr>
                <w:rFonts w:cs="Times New Roman"/>
                <w:sz w:val="21"/>
                <w:szCs w:val="21"/>
                <w:lang w:val="en-US"/>
              </w:rPr>
            </w:pPr>
          </w:p>
        </w:tc>
        <w:tc>
          <w:tcPr>
            <w:tcW w:w="1458" w:type="dxa"/>
            <w:vAlign w:val="bottom"/>
          </w:tcPr>
          <w:p w14:paraId="27140511" w14:textId="1F0181D4" w:rsidR="000835E5" w:rsidRPr="00BA2029" w:rsidRDefault="00606ADC" w:rsidP="000835E5">
            <w:pPr>
              <w:tabs>
                <w:tab w:val="decimal" w:pos="1154"/>
              </w:tabs>
              <w:spacing w:line="240" w:lineRule="auto"/>
              <w:rPr>
                <w:rFonts w:cs="Cordia New"/>
                <w:sz w:val="21"/>
                <w:szCs w:val="26"/>
                <w:cs/>
                <w:lang w:val="en-US" w:bidi="th-TH"/>
              </w:rPr>
            </w:pPr>
            <w:r>
              <w:rPr>
                <w:rFonts w:cs="Cordia New"/>
                <w:sz w:val="21"/>
                <w:szCs w:val="26"/>
                <w:lang w:val="en-US" w:bidi="th-TH"/>
              </w:rPr>
              <w:t>2,267</w:t>
            </w:r>
          </w:p>
        </w:tc>
        <w:tc>
          <w:tcPr>
            <w:tcW w:w="236" w:type="dxa"/>
            <w:vAlign w:val="bottom"/>
          </w:tcPr>
          <w:p w14:paraId="4613301F" w14:textId="77777777" w:rsidR="000835E5" w:rsidRPr="0017790F" w:rsidRDefault="000835E5" w:rsidP="000835E5">
            <w:pPr>
              <w:tabs>
                <w:tab w:val="decimal" w:pos="1169"/>
              </w:tabs>
              <w:spacing w:line="240" w:lineRule="auto"/>
              <w:rPr>
                <w:rFonts w:cs="Times New Roman"/>
                <w:sz w:val="21"/>
                <w:szCs w:val="21"/>
                <w:lang w:val="en-US"/>
              </w:rPr>
            </w:pPr>
          </w:p>
        </w:tc>
        <w:tc>
          <w:tcPr>
            <w:tcW w:w="1393" w:type="dxa"/>
            <w:vAlign w:val="bottom"/>
          </w:tcPr>
          <w:p w14:paraId="6929F205" w14:textId="17DE7497" w:rsidR="000835E5" w:rsidRPr="001501CD" w:rsidRDefault="000835E5" w:rsidP="000835E5">
            <w:pPr>
              <w:tabs>
                <w:tab w:val="decimal" w:pos="1094"/>
              </w:tabs>
              <w:spacing w:line="240" w:lineRule="auto"/>
              <w:rPr>
                <w:rFonts w:cs="Cordia New"/>
                <w:color w:val="000000"/>
                <w:szCs w:val="28"/>
                <w:cs/>
                <w:lang w:bidi="th-TH"/>
              </w:rPr>
            </w:pPr>
            <w:r>
              <w:rPr>
                <w:rFonts w:cs="Times New Roman"/>
                <w:sz w:val="21"/>
                <w:szCs w:val="21"/>
                <w:lang w:val="en-US"/>
              </w:rPr>
              <w:t>2,866</w:t>
            </w:r>
          </w:p>
        </w:tc>
      </w:tr>
      <w:tr w:rsidR="000835E5" w:rsidRPr="0017790F" w14:paraId="7BB008A9" w14:textId="77777777" w:rsidTr="0011666C">
        <w:trPr>
          <w:cantSplit/>
          <w:trHeight w:hRule="exact" w:val="288"/>
        </w:trPr>
        <w:tc>
          <w:tcPr>
            <w:tcW w:w="5112" w:type="dxa"/>
            <w:vAlign w:val="bottom"/>
          </w:tcPr>
          <w:p w14:paraId="78607801" w14:textId="65255C07" w:rsidR="000835E5" w:rsidRPr="0017790F" w:rsidRDefault="000835E5" w:rsidP="000835E5">
            <w:pPr>
              <w:spacing w:line="240" w:lineRule="auto"/>
              <w:ind w:left="195" w:hanging="184"/>
              <w:rPr>
                <w:rFonts w:cs="Times New Roman"/>
                <w:sz w:val="21"/>
                <w:szCs w:val="21"/>
              </w:rPr>
            </w:pPr>
            <w:r>
              <w:rPr>
                <w:rFonts w:cs="Times New Roman"/>
                <w:szCs w:val="22"/>
              </w:rPr>
              <w:t>(Loss) gain</w:t>
            </w:r>
            <w:r w:rsidRPr="00B21C86">
              <w:rPr>
                <w:rFonts w:cs="Times New Roman"/>
                <w:szCs w:val="22"/>
              </w:rPr>
              <w:t xml:space="preserve"> on measurement of investments</w:t>
            </w:r>
          </w:p>
        </w:tc>
        <w:tc>
          <w:tcPr>
            <w:tcW w:w="630" w:type="dxa"/>
          </w:tcPr>
          <w:p w14:paraId="27E8C4A3" w14:textId="29EBDCAB" w:rsidR="000835E5" w:rsidRPr="0017790F" w:rsidRDefault="000835E5" w:rsidP="000835E5">
            <w:pPr>
              <w:spacing w:line="240" w:lineRule="auto"/>
              <w:ind w:left="-106" w:right="-111"/>
              <w:jc w:val="center"/>
              <w:rPr>
                <w:rFonts w:cs="Times New Roman"/>
                <w:i/>
                <w:iCs/>
                <w:sz w:val="21"/>
                <w:szCs w:val="21"/>
                <w:lang w:val="en-US"/>
              </w:rPr>
            </w:pPr>
          </w:p>
        </w:tc>
        <w:tc>
          <w:tcPr>
            <w:tcW w:w="270" w:type="dxa"/>
          </w:tcPr>
          <w:p w14:paraId="27CC67E0" w14:textId="77777777" w:rsidR="000835E5" w:rsidRPr="0017790F" w:rsidRDefault="000835E5" w:rsidP="000835E5">
            <w:pPr>
              <w:tabs>
                <w:tab w:val="decimal" w:pos="1695"/>
              </w:tabs>
              <w:spacing w:line="240" w:lineRule="auto"/>
              <w:ind w:left="-108" w:right="147"/>
              <w:rPr>
                <w:rFonts w:cs="Times New Roman"/>
                <w:sz w:val="21"/>
                <w:szCs w:val="21"/>
                <w:lang w:val="en-US"/>
              </w:rPr>
            </w:pPr>
          </w:p>
        </w:tc>
        <w:tc>
          <w:tcPr>
            <w:tcW w:w="1458" w:type="dxa"/>
            <w:vAlign w:val="bottom"/>
          </w:tcPr>
          <w:p w14:paraId="67B9BADD" w14:textId="4C2B7EC6" w:rsidR="000835E5" w:rsidRPr="00BA2029" w:rsidRDefault="00606ADC" w:rsidP="000835E5">
            <w:pPr>
              <w:tabs>
                <w:tab w:val="decimal" w:pos="1154"/>
              </w:tabs>
              <w:spacing w:line="240" w:lineRule="auto"/>
              <w:rPr>
                <w:sz w:val="21"/>
                <w:szCs w:val="26"/>
                <w:lang w:val="en-US" w:bidi="th-TH"/>
              </w:rPr>
            </w:pPr>
            <w:r>
              <w:rPr>
                <w:sz w:val="21"/>
                <w:szCs w:val="26"/>
                <w:lang w:val="en-US" w:bidi="th-TH"/>
              </w:rPr>
              <w:t>(419</w:t>
            </w:r>
            <w:r w:rsidR="000835E5" w:rsidDel="000835E5">
              <w:rPr>
                <w:sz w:val="21"/>
                <w:szCs w:val="26"/>
                <w:lang w:val="en-US" w:bidi="th-TH"/>
              </w:rPr>
              <w:t>)</w:t>
            </w:r>
          </w:p>
        </w:tc>
        <w:tc>
          <w:tcPr>
            <w:tcW w:w="236" w:type="dxa"/>
            <w:vAlign w:val="bottom"/>
          </w:tcPr>
          <w:p w14:paraId="5B429CDB" w14:textId="77777777" w:rsidR="000835E5" w:rsidRPr="0017790F" w:rsidRDefault="000835E5" w:rsidP="000835E5">
            <w:pPr>
              <w:tabs>
                <w:tab w:val="decimal" w:pos="1169"/>
              </w:tabs>
              <w:spacing w:line="240" w:lineRule="auto"/>
              <w:rPr>
                <w:rFonts w:cs="Times New Roman"/>
                <w:sz w:val="21"/>
                <w:szCs w:val="21"/>
                <w:lang w:val="en-US"/>
              </w:rPr>
            </w:pPr>
          </w:p>
        </w:tc>
        <w:tc>
          <w:tcPr>
            <w:tcW w:w="1393" w:type="dxa"/>
            <w:vAlign w:val="bottom"/>
          </w:tcPr>
          <w:p w14:paraId="25885EF8" w14:textId="3BAB5B6E" w:rsidR="000835E5" w:rsidRPr="0017790F" w:rsidRDefault="000835E5" w:rsidP="000835E5">
            <w:pPr>
              <w:tabs>
                <w:tab w:val="decimal" w:pos="1094"/>
              </w:tabs>
              <w:spacing w:line="240" w:lineRule="auto"/>
              <w:rPr>
                <w:rFonts w:cs="Times New Roman"/>
                <w:sz w:val="21"/>
                <w:szCs w:val="21"/>
                <w:lang w:val="en-US"/>
              </w:rPr>
            </w:pPr>
            <w:r>
              <w:rPr>
                <w:rFonts w:cs="Times New Roman"/>
                <w:sz w:val="21"/>
                <w:szCs w:val="21"/>
                <w:lang w:val="en-US"/>
              </w:rPr>
              <w:t>1,525</w:t>
            </w:r>
          </w:p>
        </w:tc>
      </w:tr>
      <w:tr w:rsidR="000835E5" w:rsidRPr="0017790F" w14:paraId="749C1D1F" w14:textId="77777777" w:rsidTr="0011666C">
        <w:trPr>
          <w:cantSplit/>
          <w:trHeight w:hRule="exact" w:val="288"/>
        </w:trPr>
        <w:tc>
          <w:tcPr>
            <w:tcW w:w="5112" w:type="dxa"/>
            <w:vAlign w:val="bottom"/>
          </w:tcPr>
          <w:p w14:paraId="06EB77E7" w14:textId="684B38FF" w:rsidR="000835E5" w:rsidRPr="0017790F" w:rsidRDefault="000835E5" w:rsidP="000835E5">
            <w:pPr>
              <w:spacing w:line="240" w:lineRule="auto"/>
              <w:ind w:left="195" w:hanging="184"/>
              <w:rPr>
                <w:rFonts w:cs="Times New Roman"/>
                <w:b/>
                <w:bCs/>
                <w:sz w:val="21"/>
                <w:szCs w:val="21"/>
                <w:cs/>
                <w:lang w:val="en-US"/>
              </w:rPr>
            </w:pPr>
            <w:r w:rsidRPr="0017790F">
              <w:rPr>
                <w:rFonts w:cs="Times New Roman"/>
                <w:b/>
                <w:bCs/>
                <w:sz w:val="21"/>
                <w:szCs w:val="21"/>
                <w:lang w:val="en-US"/>
              </w:rPr>
              <w:t>At the end of the period</w:t>
            </w:r>
          </w:p>
        </w:tc>
        <w:tc>
          <w:tcPr>
            <w:tcW w:w="630" w:type="dxa"/>
          </w:tcPr>
          <w:p w14:paraId="126394B7" w14:textId="77777777" w:rsidR="000835E5" w:rsidRPr="0017790F" w:rsidRDefault="000835E5" w:rsidP="000835E5">
            <w:pPr>
              <w:tabs>
                <w:tab w:val="decimal" w:pos="1695"/>
              </w:tabs>
              <w:spacing w:line="240" w:lineRule="auto"/>
              <w:ind w:left="-106" w:right="-111"/>
              <w:rPr>
                <w:rFonts w:cs="Times New Roman"/>
                <w:b/>
                <w:bCs/>
                <w:sz w:val="21"/>
                <w:szCs w:val="21"/>
                <w:lang w:val="en-US"/>
              </w:rPr>
            </w:pPr>
          </w:p>
        </w:tc>
        <w:tc>
          <w:tcPr>
            <w:tcW w:w="270" w:type="dxa"/>
          </w:tcPr>
          <w:p w14:paraId="114CE203" w14:textId="77777777" w:rsidR="000835E5" w:rsidRPr="0017790F" w:rsidRDefault="000835E5" w:rsidP="000835E5">
            <w:pPr>
              <w:tabs>
                <w:tab w:val="decimal" w:pos="1695"/>
              </w:tabs>
              <w:spacing w:line="240" w:lineRule="auto"/>
              <w:ind w:left="-108"/>
              <w:rPr>
                <w:rFonts w:cs="Times New Roman"/>
                <w:b/>
                <w:bCs/>
                <w:sz w:val="21"/>
                <w:szCs w:val="21"/>
                <w:lang w:val="en-US"/>
              </w:rPr>
            </w:pPr>
          </w:p>
        </w:tc>
        <w:tc>
          <w:tcPr>
            <w:tcW w:w="1458" w:type="dxa"/>
            <w:tcBorders>
              <w:top w:val="single" w:sz="4" w:space="0" w:color="auto"/>
              <w:bottom w:val="double" w:sz="4" w:space="0" w:color="auto"/>
            </w:tcBorders>
            <w:vAlign w:val="bottom"/>
          </w:tcPr>
          <w:p w14:paraId="4D87430A" w14:textId="37DF5B36" w:rsidR="000835E5" w:rsidRPr="0017790F" w:rsidRDefault="00606ADC" w:rsidP="000835E5">
            <w:pPr>
              <w:tabs>
                <w:tab w:val="decimal" w:pos="1154"/>
              </w:tabs>
              <w:spacing w:line="240" w:lineRule="auto"/>
              <w:rPr>
                <w:rFonts w:cs="Times New Roman"/>
                <w:b/>
                <w:bCs/>
                <w:sz w:val="21"/>
                <w:szCs w:val="21"/>
                <w:lang w:val="en-US"/>
              </w:rPr>
            </w:pPr>
            <w:r>
              <w:rPr>
                <w:rFonts w:cs="Times New Roman"/>
                <w:b/>
                <w:bCs/>
                <w:sz w:val="21"/>
                <w:szCs w:val="21"/>
                <w:lang w:val="en-US"/>
              </w:rPr>
              <w:t>157,345</w:t>
            </w:r>
          </w:p>
        </w:tc>
        <w:tc>
          <w:tcPr>
            <w:tcW w:w="236" w:type="dxa"/>
            <w:vAlign w:val="bottom"/>
          </w:tcPr>
          <w:p w14:paraId="5923A814" w14:textId="77777777" w:rsidR="000835E5" w:rsidRPr="0017790F" w:rsidRDefault="000835E5" w:rsidP="000835E5">
            <w:pPr>
              <w:tabs>
                <w:tab w:val="decimal" w:pos="1169"/>
              </w:tabs>
              <w:spacing w:line="240" w:lineRule="auto"/>
              <w:rPr>
                <w:rFonts w:cs="Times New Roman"/>
                <w:b/>
                <w:bCs/>
                <w:sz w:val="21"/>
                <w:szCs w:val="21"/>
                <w:lang w:val="en-US"/>
              </w:rPr>
            </w:pPr>
          </w:p>
        </w:tc>
        <w:tc>
          <w:tcPr>
            <w:tcW w:w="1393" w:type="dxa"/>
            <w:tcBorders>
              <w:top w:val="single" w:sz="4" w:space="0" w:color="auto"/>
              <w:bottom w:val="double" w:sz="4" w:space="0" w:color="auto"/>
            </w:tcBorders>
            <w:vAlign w:val="bottom"/>
          </w:tcPr>
          <w:p w14:paraId="47F3F21D" w14:textId="0EBAEEB4" w:rsidR="000835E5" w:rsidRPr="0017790F" w:rsidRDefault="000835E5" w:rsidP="000835E5">
            <w:pPr>
              <w:tabs>
                <w:tab w:val="decimal" w:pos="1094"/>
              </w:tabs>
              <w:spacing w:line="240" w:lineRule="auto"/>
              <w:rPr>
                <w:rFonts w:cs="Times New Roman"/>
                <w:b/>
                <w:bCs/>
                <w:sz w:val="21"/>
                <w:szCs w:val="21"/>
                <w:lang w:val="en-US"/>
              </w:rPr>
            </w:pPr>
            <w:r>
              <w:rPr>
                <w:rFonts w:cs="Times New Roman"/>
                <w:b/>
                <w:bCs/>
                <w:sz w:val="21"/>
                <w:szCs w:val="21"/>
                <w:lang w:val="en-US"/>
              </w:rPr>
              <w:t>415,356</w:t>
            </w:r>
          </w:p>
        </w:tc>
      </w:tr>
      <w:tr w:rsidR="004C12C7" w:rsidRPr="0017790F" w14:paraId="036AD37E" w14:textId="77777777" w:rsidTr="00475521">
        <w:trPr>
          <w:cantSplit/>
          <w:trHeight w:hRule="exact" w:val="288"/>
        </w:trPr>
        <w:tc>
          <w:tcPr>
            <w:tcW w:w="5112" w:type="dxa"/>
            <w:vAlign w:val="bottom"/>
          </w:tcPr>
          <w:p w14:paraId="12EAE120" w14:textId="4B8426B1" w:rsidR="004C12C7" w:rsidRPr="0017790F" w:rsidRDefault="004C12C7" w:rsidP="004C12C7">
            <w:pPr>
              <w:spacing w:line="240" w:lineRule="auto"/>
              <w:ind w:left="195" w:hanging="184"/>
              <w:rPr>
                <w:rFonts w:cs="Cordia New"/>
                <w:b/>
                <w:bCs/>
                <w:sz w:val="21"/>
                <w:szCs w:val="21"/>
                <w:lang w:val="en-US" w:bidi="th-TH"/>
              </w:rPr>
            </w:pPr>
            <w:proofErr w:type="gramStart"/>
            <w:r w:rsidRPr="0017790F">
              <w:rPr>
                <w:rFonts w:cs="Times New Roman"/>
                <w:b/>
                <w:bCs/>
                <w:sz w:val="21"/>
                <w:szCs w:val="21"/>
                <w:lang w:val="en-US"/>
              </w:rPr>
              <w:t>At</w:t>
            </w:r>
            <w:proofErr w:type="gramEnd"/>
            <w:r w:rsidRPr="0017790F">
              <w:rPr>
                <w:rFonts w:cs="Times New Roman"/>
                <w:b/>
                <w:bCs/>
                <w:sz w:val="21"/>
                <w:szCs w:val="21"/>
                <w:lang w:val="en-US"/>
              </w:rPr>
              <w:t xml:space="preserve"> 31 December</w:t>
            </w:r>
            <w:r w:rsidRPr="0017790F">
              <w:rPr>
                <w:rFonts w:cs="Cordia New" w:hint="cs"/>
                <w:b/>
                <w:bCs/>
                <w:sz w:val="21"/>
                <w:szCs w:val="21"/>
                <w:cs/>
                <w:lang w:val="en-US" w:bidi="th-TH"/>
              </w:rPr>
              <w:t xml:space="preserve"> </w:t>
            </w:r>
            <w:r w:rsidRPr="0017790F">
              <w:rPr>
                <w:rFonts w:cs="Cordia New"/>
                <w:b/>
                <w:bCs/>
                <w:sz w:val="21"/>
                <w:szCs w:val="21"/>
                <w:lang w:val="en-US" w:bidi="th-TH"/>
              </w:rPr>
              <w:t>202</w:t>
            </w:r>
            <w:r>
              <w:rPr>
                <w:rFonts w:cs="Cordia New"/>
                <w:b/>
                <w:bCs/>
                <w:sz w:val="21"/>
                <w:szCs w:val="21"/>
                <w:lang w:val="en-US" w:bidi="th-TH"/>
              </w:rPr>
              <w:t>5</w:t>
            </w:r>
          </w:p>
        </w:tc>
        <w:tc>
          <w:tcPr>
            <w:tcW w:w="630" w:type="dxa"/>
          </w:tcPr>
          <w:p w14:paraId="57CB4A30" w14:textId="77777777" w:rsidR="004C12C7" w:rsidRPr="0017790F" w:rsidRDefault="004C12C7" w:rsidP="004C12C7">
            <w:pPr>
              <w:tabs>
                <w:tab w:val="decimal" w:pos="1695"/>
              </w:tabs>
              <w:spacing w:line="240" w:lineRule="auto"/>
              <w:ind w:left="-106" w:right="-111"/>
              <w:rPr>
                <w:rFonts w:cs="Times New Roman"/>
                <w:b/>
                <w:bCs/>
                <w:sz w:val="21"/>
                <w:szCs w:val="21"/>
                <w:lang w:val="en-US"/>
              </w:rPr>
            </w:pPr>
          </w:p>
        </w:tc>
        <w:tc>
          <w:tcPr>
            <w:tcW w:w="270" w:type="dxa"/>
          </w:tcPr>
          <w:p w14:paraId="2CE9EACE" w14:textId="77777777" w:rsidR="004C12C7" w:rsidRPr="0017790F" w:rsidRDefault="004C12C7" w:rsidP="004C12C7">
            <w:pPr>
              <w:tabs>
                <w:tab w:val="decimal" w:pos="1695"/>
              </w:tabs>
              <w:spacing w:line="240" w:lineRule="auto"/>
              <w:ind w:left="-108"/>
              <w:rPr>
                <w:rFonts w:cs="Times New Roman"/>
                <w:b/>
                <w:bCs/>
                <w:sz w:val="21"/>
                <w:szCs w:val="21"/>
                <w:lang w:val="en-US"/>
              </w:rPr>
            </w:pPr>
          </w:p>
        </w:tc>
        <w:tc>
          <w:tcPr>
            <w:tcW w:w="1458" w:type="dxa"/>
            <w:tcBorders>
              <w:top w:val="double" w:sz="4" w:space="0" w:color="auto"/>
            </w:tcBorders>
            <w:vAlign w:val="bottom"/>
          </w:tcPr>
          <w:p w14:paraId="24E1B2BC" w14:textId="77777777" w:rsidR="004C12C7" w:rsidRPr="0017790F" w:rsidRDefault="004C12C7" w:rsidP="004C12C7">
            <w:pPr>
              <w:tabs>
                <w:tab w:val="decimal" w:pos="1154"/>
              </w:tabs>
              <w:spacing w:line="240" w:lineRule="auto"/>
              <w:rPr>
                <w:rFonts w:cs="Times New Roman"/>
                <w:b/>
                <w:bCs/>
                <w:sz w:val="21"/>
                <w:szCs w:val="21"/>
                <w:lang w:val="en-US"/>
              </w:rPr>
            </w:pPr>
          </w:p>
        </w:tc>
        <w:tc>
          <w:tcPr>
            <w:tcW w:w="236" w:type="dxa"/>
            <w:vAlign w:val="bottom"/>
          </w:tcPr>
          <w:p w14:paraId="01929E3B" w14:textId="77777777" w:rsidR="004C12C7" w:rsidRPr="0017790F" w:rsidRDefault="004C12C7" w:rsidP="004C12C7">
            <w:pPr>
              <w:tabs>
                <w:tab w:val="decimal" w:pos="1169"/>
              </w:tabs>
              <w:spacing w:line="240" w:lineRule="auto"/>
              <w:rPr>
                <w:rFonts w:cs="Times New Roman"/>
                <w:b/>
                <w:bCs/>
                <w:sz w:val="21"/>
                <w:szCs w:val="21"/>
                <w:lang w:val="en-US"/>
              </w:rPr>
            </w:pPr>
          </w:p>
        </w:tc>
        <w:tc>
          <w:tcPr>
            <w:tcW w:w="1393" w:type="dxa"/>
            <w:tcBorders>
              <w:top w:val="double" w:sz="4" w:space="0" w:color="auto"/>
              <w:bottom w:val="double" w:sz="4" w:space="0" w:color="auto"/>
            </w:tcBorders>
            <w:vAlign w:val="bottom"/>
          </w:tcPr>
          <w:p w14:paraId="70CCFF4B" w14:textId="11732A5D" w:rsidR="004C12C7" w:rsidRPr="0017790F" w:rsidRDefault="004C12C7" w:rsidP="004C12C7">
            <w:pPr>
              <w:tabs>
                <w:tab w:val="decimal" w:pos="1094"/>
              </w:tabs>
              <w:spacing w:line="240" w:lineRule="auto"/>
              <w:rPr>
                <w:rFonts w:cs="Times New Roman"/>
                <w:b/>
                <w:bCs/>
                <w:sz w:val="21"/>
                <w:szCs w:val="21"/>
                <w:lang w:val="en-US"/>
              </w:rPr>
            </w:pPr>
            <w:r>
              <w:rPr>
                <w:rFonts w:cs="Times New Roman"/>
                <w:b/>
                <w:bCs/>
                <w:szCs w:val="22"/>
                <w:lang w:val="en-US"/>
              </w:rPr>
              <w:t>400,184</w:t>
            </w:r>
          </w:p>
        </w:tc>
      </w:tr>
    </w:tbl>
    <w:p w14:paraId="2406F296" w14:textId="06F865D5" w:rsidR="00AF2EC0" w:rsidRDefault="00AF2EC0">
      <w:pPr>
        <w:spacing w:line="240" w:lineRule="auto"/>
        <w:rPr>
          <w:rFonts w:cs="Times New Roman"/>
          <w:sz w:val="23"/>
          <w:szCs w:val="23"/>
        </w:rPr>
      </w:pPr>
    </w:p>
    <w:p w14:paraId="3CF3C68C" w14:textId="52AE3C5D" w:rsidR="00513CC3" w:rsidRPr="0017790F" w:rsidRDefault="00567027" w:rsidP="005E09DF">
      <w:pPr>
        <w:spacing w:line="220" w:lineRule="exact"/>
        <w:jc w:val="both"/>
        <w:rPr>
          <w:rFonts w:cs="Times New Roman"/>
          <w:b/>
          <w:bCs/>
          <w:sz w:val="23"/>
          <w:szCs w:val="23"/>
        </w:rPr>
      </w:pPr>
      <w:r w:rsidRPr="0017790F" w:rsidDel="008F7389">
        <w:rPr>
          <w:rFonts w:cs="Times New Roman"/>
          <w:b/>
          <w:bCs/>
          <w:sz w:val="23"/>
          <w:szCs w:val="23"/>
        </w:rPr>
        <w:t>6</w:t>
      </w:r>
      <w:r w:rsidR="00513CC3" w:rsidRPr="0017790F">
        <w:rPr>
          <w:rFonts w:cs="Times New Roman"/>
          <w:b/>
          <w:bCs/>
          <w:sz w:val="23"/>
          <w:szCs w:val="23"/>
        </w:rPr>
        <w:tab/>
        <w:t xml:space="preserve">Cash and cash </w:t>
      </w:r>
      <w:r w:rsidR="008F1668" w:rsidRPr="0017790F">
        <w:rPr>
          <w:rFonts w:cs="Times New Roman"/>
          <w:b/>
          <w:bCs/>
          <w:sz w:val="23"/>
          <w:szCs w:val="23"/>
        </w:rPr>
        <w:t>at banks</w:t>
      </w:r>
    </w:p>
    <w:p w14:paraId="745826FC" w14:textId="77777777" w:rsidR="00967C8F" w:rsidRPr="0017790F" w:rsidRDefault="00967C8F" w:rsidP="005E09DF">
      <w:pPr>
        <w:overflowPunct w:val="0"/>
        <w:autoSpaceDE w:val="0"/>
        <w:autoSpaceDN w:val="0"/>
        <w:adjustRightInd w:val="0"/>
        <w:spacing w:line="220" w:lineRule="exact"/>
        <w:ind w:left="560"/>
        <w:jc w:val="thaiDistribute"/>
        <w:textAlignment w:val="baseline"/>
        <w:rPr>
          <w:rFonts w:cs="Times New Roman"/>
          <w:sz w:val="21"/>
          <w:szCs w:val="21"/>
          <w:lang w:bidi="th-TH"/>
        </w:rPr>
      </w:pPr>
    </w:p>
    <w:tbl>
      <w:tblPr>
        <w:tblW w:w="9349" w:type="dxa"/>
        <w:tblInd w:w="450" w:type="dxa"/>
        <w:tblLayout w:type="fixed"/>
        <w:tblLook w:val="0000" w:firstRow="0" w:lastRow="0" w:firstColumn="0" w:lastColumn="0" w:noHBand="0" w:noVBand="0"/>
      </w:tblPr>
      <w:tblGrid>
        <w:gridCol w:w="3150"/>
        <w:gridCol w:w="1339"/>
        <w:gridCol w:w="270"/>
        <w:gridCol w:w="1370"/>
        <w:gridCol w:w="250"/>
        <w:gridCol w:w="1350"/>
        <w:gridCol w:w="270"/>
        <w:gridCol w:w="1350"/>
      </w:tblGrid>
      <w:tr w:rsidR="00967C8F" w:rsidRPr="0017790F" w14:paraId="34C886DC" w14:textId="77777777" w:rsidTr="00A10EA2">
        <w:trPr>
          <w:cantSplit/>
          <w:trHeight w:hRule="exact" w:val="274"/>
        </w:trPr>
        <w:tc>
          <w:tcPr>
            <w:tcW w:w="3150" w:type="dxa"/>
          </w:tcPr>
          <w:p w14:paraId="74DC8469" w14:textId="77777777" w:rsidR="00967C8F" w:rsidRPr="0017790F" w:rsidRDefault="00967C8F" w:rsidP="005E09DF">
            <w:pPr>
              <w:spacing w:line="220" w:lineRule="exact"/>
              <w:ind w:left="86"/>
              <w:jc w:val="both"/>
              <w:rPr>
                <w:rFonts w:cs="Times New Roman"/>
                <w:sz w:val="21"/>
                <w:szCs w:val="21"/>
                <w:cs/>
              </w:rPr>
            </w:pPr>
          </w:p>
        </w:tc>
        <w:tc>
          <w:tcPr>
            <w:tcW w:w="2979" w:type="dxa"/>
            <w:gridSpan w:val="3"/>
          </w:tcPr>
          <w:p w14:paraId="4AD09B84" w14:textId="014EA8F6" w:rsidR="00967C8F" w:rsidRPr="0017790F" w:rsidRDefault="00BB0CCA" w:rsidP="005E09DF">
            <w:pPr>
              <w:pStyle w:val="Heading9"/>
              <w:spacing w:line="220" w:lineRule="exact"/>
              <w:ind w:left="-105" w:right="-105"/>
              <w:jc w:val="center"/>
              <w:rPr>
                <w:rFonts w:cs="Times New Roman"/>
                <w:sz w:val="21"/>
                <w:szCs w:val="21"/>
              </w:rPr>
            </w:pPr>
            <w:r>
              <w:rPr>
                <w:rFonts w:eastAsia="Cordia New" w:cs="Times New Roman"/>
                <w:szCs w:val="22"/>
              </w:rPr>
              <w:t>30 June</w:t>
            </w:r>
            <w:r w:rsidR="004C12C7">
              <w:rPr>
                <w:rFonts w:eastAsia="Cordia New" w:cs="Times New Roman"/>
                <w:szCs w:val="22"/>
              </w:rPr>
              <w:t xml:space="preserve"> 2026</w:t>
            </w:r>
          </w:p>
        </w:tc>
        <w:tc>
          <w:tcPr>
            <w:tcW w:w="250" w:type="dxa"/>
          </w:tcPr>
          <w:p w14:paraId="3FEAFC08" w14:textId="77777777" w:rsidR="00967C8F" w:rsidRPr="0017790F" w:rsidRDefault="00967C8F" w:rsidP="005E09DF">
            <w:pPr>
              <w:pStyle w:val="Heading9"/>
              <w:spacing w:line="220" w:lineRule="exact"/>
              <w:ind w:left="-105" w:right="-105"/>
              <w:jc w:val="center"/>
              <w:rPr>
                <w:rFonts w:cs="Times New Roman"/>
                <w:sz w:val="21"/>
                <w:szCs w:val="21"/>
              </w:rPr>
            </w:pPr>
          </w:p>
        </w:tc>
        <w:tc>
          <w:tcPr>
            <w:tcW w:w="2970" w:type="dxa"/>
            <w:gridSpan w:val="3"/>
          </w:tcPr>
          <w:p w14:paraId="34D39A05" w14:textId="58371BA7" w:rsidR="00967C8F" w:rsidRPr="0017790F" w:rsidRDefault="00967C8F" w:rsidP="005E09DF">
            <w:pPr>
              <w:pStyle w:val="Heading9"/>
              <w:spacing w:line="220" w:lineRule="exact"/>
              <w:ind w:left="-105" w:right="-105"/>
              <w:jc w:val="center"/>
              <w:rPr>
                <w:rFonts w:cs="Times New Roman"/>
                <w:sz w:val="21"/>
                <w:szCs w:val="21"/>
              </w:rPr>
            </w:pPr>
            <w:r w:rsidRPr="0017790F">
              <w:rPr>
                <w:rFonts w:eastAsia="Cordia New" w:cs="Times New Roman"/>
                <w:sz w:val="21"/>
                <w:szCs w:val="21"/>
              </w:rPr>
              <w:t>31 December 202</w:t>
            </w:r>
            <w:r w:rsidR="004C12C7">
              <w:rPr>
                <w:rFonts w:eastAsia="Cordia New" w:cs="Times New Roman"/>
                <w:sz w:val="21"/>
                <w:szCs w:val="21"/>
              </w:rPr>
              <w:t>5</w:t>
            </w:r>
          </w:p>
        </w:tc>
      </w:tr>
      <w:tr w:rsidR="00967C8F" w:rsidRPr="0017790F" w14:paraId="2484710B" w14:textId="77777777" w:rsidTr="00A10EA2">
        <w:trPr>
          <w:cantSplit/>
          <w:trHeight w:hRule="exact" w:val="274"/>
        </w:trPr>
        <w:tc>
          <w:tcPr>
            <w:tcW w:w="3150" w:type="dxa"/>
          </w:tcPr>
          <w:p w14:paraId="0BEA85FC" w14:textId="77777777" w:rsidR="00967C8F" w:rsidRPr="0017790F" w:rsidRDefault="00967C8F" w:rsidP="005E09DF">
            <w:pPr>
              <w:spacing w:line="220" w:lineRule="exact"/>
              <w:ind w:left="86"/>
              <w:jc w:val="both"/>
              <w:rPr>
                <w:rFonts w:cs="Times New Roman"/>
                <w:sz w:val="21"/>
                <w:szCs w:val="21"/>
                <w:cs/>
              </w:rPr>
            </w:pPr>
          </w:p>
        </w:tc>
        <w:tc>
          <w:tcPr>
            <w:tcW w:w="1339" w:type="dxa"/>
          </w:tcPr>
          <w:p w14:paraId="3F22C2C7"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Amount</w:t>
            </w:r>
          </w:p>
        </w:tc>
        <w:tc>
          <w:tcPr>
            <w:tcW w:w="270" w:type="dxa"/>
          </w:tcPr>
          <w:p w14:paraId="339728E8"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4909133D"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Interest rate</w:t>
            </w:r>
          </w:p>
        </w:tc>
        <w:tc>
          <w:tcPr>
            <w:tcW w:w="250" w:type="dxa"/>
          </w:tcPr>
          <w:p w14:paraId="7C33E585"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6DF921C4"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Amount</w:t>
            </w:r>
          </w:p>
        </w:tc>
        <w:tc>
          <w:tcPr>
            <w:tcW w:w="270" w:type="dxa"/>
          </w:tcPr>
          <w:p w14:paraId="09913F30"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2431C5F8" w14:textId="77777777" w:rsidR="00967C8F" w:rsidRPr="0017790F" w:rsidRDefault="00967C8F" w:rsidP="005E09DF">
            <w:pPr>
              <w:pStyle w:val="Heading9"/>
              <w:spacing w:line="220" w:lineRule="exact"/>
              <w:ind w:left="-105" w:right="-105"/>
              <w:jc w:val="center"/>
              <w:rPr>
                <w:rFonts w:cs="Times New Roman"/>
                <w:sz w:val="21"/>
                <w:szCs w:val="21"/>
              </w:rPr>
            </w:pPr>
            <w:r w:rsidRPr="0017790F">
              <w:rPr>
                <w:rFonts w:cs="Times New Roman"/>
                <w:sz w:val="21"/>
                <w:szCs w:val="21"/>
              </w:rPr>
              <w:t>Interest rate</w:t>
            </w:r>
          </w:p>
        </w:tc>
      </w:tr>
      <w:tr w:rsidR="00967C8F" w:rsidRPr="0017790F" w14:paraId="501A114E" w14:textId="77777777" w:rsidTr="00A10EA2">
        <w:trPr>
          <w:cantSplit/>
          <w:trHeight w:hRule="exact" w:val="274"/>
        </w:trPr>
        <w:tc>
          <w:tcPr>
            <w:tcW w:w="3150" w:type="dxa"/>
          </w:tcPr>
          <w:p w14:paraId="07F18472" w14:textId="77777777" w:rsidR="00967C8F" w:rsidRPr="0017790F" w:rsidRDefault="00967C8F" w:rsidP="005E09DF">
            <w:pPr>
              <w:spacing w:line="220" w:lineRule="exact"/>
              <w:ind w:left="86"/>
              <w:jc w:val="center"/>
              <w:rPr>
                <w:rFonts w:cs="Times New Roman"/>
                <w:sz w:val="21"/>
                <w:szCs w:val="21"/>
              </w:rPr>
            </w:pPr>
          </w:p>
        </w:tc>
        <w:tc>
          <w:tcPr>
            <w:tcW w:w="1339" w:type="dxa"/>
          </w:tcPr>
          <w:p w14:paraId="5772CDE6"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w:t>
            </w:r>
            <w:proofErr w:type="gramStart"/>
            <w:r w:rsidRPr="0017790F">
              <w:rPr>
                <w:rFonts w:cs="Times New Roman"/>
                <w:i/>
                <w:iCs/>
                <w:sz w:val="21"/>
                <w:szCs w:val="21"/>
                <w:lang w:val="en-US"/>
              </w:rPr>
              <w:t>in</w:t>
            </w:r>
            <w:proofErr w:type="gramEnd"/>
            <w:r w:rsidRPr="0017790F">
              <w:rPr>
                <w:rFonts w:cs="Times New Roman"/>
                <w:i/>
                <w:iCs/>
                <w:sz w:val="21"/>
                <w:szCs w:val="21"/>
                <w:lang w:val="en-US"/>
              </w:rPr>
              <w:t xml:space="preserve"> thousand </w:t>
            </w:r>
          </w:p>
        </w:tc>
        <w:tc>
          <w:tcPr>
            <w:tcW w:w="270" w:type="dxa"/>
          </w:tcPr>
          <w:p w14:paraId="6A51CB24"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5EEB1512"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 per annum)</w:t>
            </w:r>
          </w:p>
        </w:tc>
        <w:tc>
          <w:tcPr>
            <w:tcW w:w="250" w:type="dxa"/>
          </w:tcPr>
          <w:p w14:paraId="7B942A14"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7E1F3999"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w:t>
            </w:r>
            <w:proofErr w:type="gramStart"/>
            <w:r w:rsidRPr="0017790F">
              <w:rPr>
                <w:rFonts w:cs="Times New Roman"/>
                <w:i/>
                <w:iCs/>
                <w:sz w:val="21"/>
                <w:szCs w:val="21"/>
                <w:lang w:val="en-US"/>
              </w:rPr>
              <w:t>in</w:t>
            </w:r>
            <w:proofErr w:type="gramEnd"/>
            <w:r w:rsidRPr="0017790F">
              <w:rPr>
                <w:rFonts w:cs="Times New Roman"/>
                <w:i/>
                <w:iCs/>
                <w:sz w:val="21"/>
                <w:szCs w:val="21"/>
                <w:lang w:val="en-US"/>
              </w:rPr>
              <w:t xml:space="preserve"> thousand </w:t>
            </w:r>
          </w:p>
        </w:tc>
        <w:tc>
          <w:tcPr>
            <w:tcW w:w="270" w:type="dxa"/>
          </w:tcPr>
          <w:p w14:paraId="0EF197FF"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6560DD63"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 per annum)</w:t>
            </w:r>
          </w:p>
        </w:tc>
      </w:tr>
      <w:tr w:rsidR="00967C8F" w:rsidRPr="0017790F" w14:paraId="2DA350B9" w14:textId="77777777" w:rsidTr="00A10EA2">
        <w:trPr>
          <w:cantSplit/>
          <w:trHeight w:hRule="exact" w:val="274"/>
        </w:trPr>
        <w:tc>
          <w:tcPr>
            <w:tcW w:w="3150" w:type="dxa"/>
          </w:tcPr>
          <w:p w14:paraId="1316BE39" w14:textId="77777777" w:rsidR="00967C8F" w:rsidRPr="0017790F" w:rsidRDefault="00967C8F" w:rsidP="005E09DF">
            <w:pPr>
              <w:spacing w:line="220" w:lineRule="exact"/>
              <w:ind w:left="86"/>
              <w:jc w:val="center"/>
              <w:rPr>
                <w:rFonts w:cs="Times New Roman"/>
                <w:sz w:val="21"/>
                <w:szCs w:val="21"/>
              </w:rPr>
            </w:pPr>
          </w:p>
        </w:tc>
        <w:tc>
          <w:tcPr>
            <w:tcW w:w="1339" w:type="dxa"/>
          </w:tcPr>
          <w:p w14:paraId="6A8C3EDC"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Baht)</w:t>
            </w:r>
          </w:p>
        </w:tc>
        <w:tc>
          <w:tcPr>
            <w:tcW w:w="270" w:type="dxa"/>
          </w:tcPr>
          <w:p w14:paraId="215479EE"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40D66A8A"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50" w:type="dxa"/>
          </w:tcPr>
          <w:p w14:paraId="7CC20A1E"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3B0B26DF" w14:textId="77777777" w:rsidR="00967C8F" w:rsidRPr="0017790F" w:rsidRDefault="00967C8F" w:rsidP="005E09DF">
            <w:pPr>
              <w:pStyle w:val="Heading9"/>
              <w:spacing w:line="220" w:lineRule="exact"/>
              <w:ind w:left="-105" w:right="-105"/>
              <w:jc w:val="center"/>
              <w:rPr>
                <w:rFonts w:cs="Times New Roman"/>
                <w:i/>
                <w:iCs/>
                <w:sz w:val="21"/>
                <w:szCs w:val="21"/>
                <w:lang w:val="en-US"/>
              </w:rPr>
            </w:pPr>
            <w:r w:rsidRPr="0017790F">
              <w:rPr>
                <w:rFonts w:cs="Times New Roman"/>
                <w:i/>
                <w:iCs/>
                <w:sz w:val="21"/>
                <w:szCs w:val="21"/>
                <w:lang w:val="en-US"/>
              </w:rPr>
              <w:t>Baht)</w:t>
            </w:r>
          </w:p>
        </w:tc>
        <w:tc>
          <w:tcPr>
            <w:tcW w:w="270" w:type="dxa"/>
          </w:tcPr>
          <w:p w14:paraId="35DF0A29"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489595DE"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r>
      <w:tr w:rsidR="00967C8F" w:rsidRPr="0017790F" w14:paraId="4780526A" w14:textId="77777777" w:rsidTr="00A10EA2">
        <w:trPr>
          <w:cantSplit/>
          <w:trHeight w:hRule="exact" w:val="274"/>
        </w:trPr>
        <w:tc>
          <w:tcPr>
            <w:tcW w:w="3150" w:type="dxa"/>
          </w:tcPr>
          <w:p w14:paraId="6D5C9256" w14:textId="77777777" w:rsidR="00967C8F" w:rsidRPr="0017790F" w:rsidRDefault="00967C8F" w:rsidP="005E09DF">
            <w:pPr>
              <w:spacing w:line="220" w:lineRule="exact"/>
              <w:ind w:left="86"/>
              <w:jc w:val="center"/>
              <w:rPr>
                <w:rFonts w:cs="Times New Roman"/>
                <w:sz w:val="21"/>
                <w:szCs w:val="21"/>
              </w:rPr>
            </w:pPr>
          </w:p>
        </w:tc>
        <w:tc>
          <w:tcPr>
            <w:tcW w:w="1339" w:type="dxa"/>
          </w:tcPr>
          <w:p w14:paraId="1366D1E0"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70" w:type="dxa"/>
          </w:tcPr>
          <w:p w14:paraId="6A8E2FC0" w14:textId="77777777" w:rsidR="00967C8F" w:rsidRPr="0017790F" w:rsidRDefault="00967C8F" w:rsidP="005E09DF">
            <w:pPr>
              <w:pStyle w:val="Heading9"/>
              <w:spacing w:line="220" w:lineRule="exact"/>
              <w:ind w:left="-105" w:right="-105"/>
              <w:jc w:val="center"/>
              <w:rPr>
                <w:rFonts w:cs="Times New Roman"/>
                <w:sz w:val="21"/>
                <w:szCs w:val="21"/>
              </w:rPr>
            </w:pPr>
          </w:p>
        </w:tc>
        <w:tc>
          <w:tcPr>
            <w:tcW w:w="1370" w:type="dxa"/>
          </w:tcPr>
          <w:p w14:paraId="6BCACD7C"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50" w:type="dxa"/>
          </w:tcPr>
          <w:p w14:paraId="5E3A0E19"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743BBF41"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c>
          <w:tcPr>
            <w:tcW w:w="270" w:type="dxa"/>
          </w:tcPr>
          <w:p w14:paraId="33250937" w14:textId="77777777" w:rsidR="00967C8F" w:rsidRPr="0017790F" w:rsidRDefault="00967C8F" w:rsidP="005E09DF">
            <w:pPr>
              <w:pStyle w:val="Heading9"/>
              <w:spacing w:line="220" w:lineRule="exact"/>
              <w:ind w:left="-105" w:right="-105"/>
              <w:jc w:val="center"/>
              <w:rPr>
                <w:rFonts w:cs="Times New Roman"/>
                <w:sz w:val="21"/>
                <w:szCs w:val="21"/>
              </w:rPr>
            </w:pPr>
          </w:p>
        </w:tc>
        <w:tc>
          <w:tcPr>
            <w:tcW w:w="1350" w:type="dxa"/>
          </w:tcPr>
          <w:p w14:paraId="2EDF4C56" w14:textId="77777777" w:rsidR="00967C8F" w:rsidRPr="0017790F" w:rsidRDefault="00967C8F" w:rsidP="005E09DF">
            <w:pPr>
              <w:pStyle w:val="Heading9"/>
              <w:spacing w:line="220" w:lineRule="exact"/>
              <w:ind w:left="-105" w:right="-105"/>
              <w:jc w:val="center"/>
              <w:rPr>
                <w:rFonts w:cs="Times New Roman"/>
                <w:i/>
                <w:iCs/>
                <w:sz w:val="21"/>
                <w:szCs w:val="21"/>
                <w:lang w:val="en-US"/>
              </w:rPr>
            </w:pPr>
          </w:p>
        </w:tc>
      </w:tr>
      <w:tr w:rsidR="004C12C7" w:rsidRPr="0017790F" w14:paraId="293785D3" w14:textId="77777777" w:rsidTr="00863D45">
        <w:trPr>
          <w:cantSplit/>
          <w:trHeight w:val="230"/>
        </w:trPr>
        <w:tc>
          <w:tcPr>
            <w:tcW w:w="3150" w:type="dxa"/>
          </w:tcPr>
          <w:p w14:paraId="20E677D0" w14:textId="3F3C4B64" w:rsidR="004C12C7" w:rsidRPr="0017790F" w:rsidRDefault="004C12C7" w:rsidP="004C12C7">
            <w:pPr>
              <w:spacing w:line="220" w:lineRule="exact"/>
              <w:jc w:val="thaiDistribute"/>
              <w:rPr>
                <w:rFonts w:cs="Times New Roman"/>
                <w:sz w:val="21"/>
                <w:szCs w:val="21"/>
                <w:cs/>
              </w:rPr>
            </w:pPr>
            <w:r w:rsidRPr="0017790F">
              <w:rPr>
                <w:rFonts w:cs="Times New Roman"/>
                <w:sz w:val="21"/>
                <w:szCs w:val="21"/>
              </w:rPr>
              <w:t>Cash on hand</w:t>
            </w:r>
          </w:p>
        </w:tc>
        <w:tc>
          <w:tcPr>
            <w:tcW w:w="1339" w:type="dxa"/>
          </w:tcPr>
          <w:p w14:paraId="448F2F18" w14:textId="41B4A26F" w:rsidR="004C12C7" w:rsidRPr="001501CD" w:rsidRDefault="00EB5A8C" w:rsidP="004C12C7">
            <w:pPr>
              <w:spacing w:line="220" w:lineRule="exact"/>
              <w:ind w:right="72"/>
              <w:jc w:val="right"/>
              <w:rPr>
                <w:rFonts w:cs="Cordia New"/>
                <w:color w:val="000000"/>
                <w:sz w:val="21"/>
                <w:szCs w:val="26"/>
                <w:lang w:val="en-US" w:bidi="th-TH"/>
              </w:rPr>
            </w:pPr>
            <w:r>
              <w:rPr>
                <w:rFonts w:cs="Cordia New"/>
                <w:color w:val="000000"/>
                <w:sz w:val="21"/>
                <w:szCs w:val="26"/>
                <w:lang w:val="en-US" w:bidi="th-TH"/>
              </w:rPr>
              <w:t>286</w:t>
            </w:r>
          </w:p>
        </w:tc>
        <w:tc>
          <w:tcPr>
            <w:tcW w:w="270" w:type="dxa"/>
          </w:tcPr>
          <w:p w14:paraId="440E7EF7" w14:textId="77777777" w:rsidR="004C12C7" w:rsidRPr="0017790F" w:rsidRDefault="004C12C7" w:rsidP="004C12C7">
            <w:pPr>
              <w:tabs>
                <w:tab w:val="decimal" w:pos="957"/>
              </w:tabs>
              <w:spacing w:line="220" w:lineRule="exact"/>
              <w:rPr>
                <w:rFonts w:cs="Times New Roman"/>
                <w:sz w:val="21"/>
                <w:szCs w:val="21"/>
                <w:cs/>
                <w:lang w:val="th-TH"/>
              </w:rPr>
            </w:pPr>
          </w:p>
        </w:tc>
        <w:tc>
          <w:tcPr>
            <w:tcW w:w="1370" w:type="dxa"/>
          </w:tcPr>
          <w:p w14:paraId="7B299C00" w14:textId="49C85796" w:rsidR="004C12C7" w:rsidRPr="0017790F" w:rsidRDefault="00715186" w:rsidP="004C12C7">
            <w:pPr>
              <w:spacing w:line="220" w:lineRule="exact"/>
              <w:ind w:left="-108" w:right="-108"/>
              <w:jc w:val="center"/>
              <w:rPr>
                <w:rFonts w:cs="Times New Roman"/>
                <w:sz w:val="21"/>
                <w:szCs w:val="21"/>
                <w:lang w:val="en-US"/>
              </w:rPr>
            </w:pPr>
            <w:r w:rsidDel="00BB0CCA">
              <w:rPr>
                <w:rFonts w:cs="Times New Roman"/>
                <w:sz w:val="21"/>
                <w:szCs w:val="21"/>
                <w:lang w:val="en-US"/>
              </w:rPr>
              <w:t>-</w:t>
            </w:r>
          </w:p>
        </w:tc>
        <w:tc>
          <w:tcPr>
            <w:tcW w:w="250" w:type="dxa"/>
          </w:tcPr>
          <w:p w14:paraId="065296C7" w14:textId="77777777" w:rsidR="004C12C7" w:rsidRPr="0017790F" w:rsidRDefault="004C12C7" w:rsidP="004C12C7">
            <w:pPr>
              <w:tabs>
                <w:tab w:val="decimal" w:pos="877"/>
              </w:tabs>
              <w:spacing w:line="220" w:lineRule="exact"/>
              <w:ind w:left="-108" w:right="-108"/>
              <w:jc w:val="center"/>
              <w:rPr>
                <w:rFonts w:cs="Times New Roman"/>
                <w:sz w:val="21"/>
                <w:szCs w:val="21"/>
                <w:lang w:val="en-US"/>
              </w:rPr>
            </w:pPr>
          </w:p>
        </w:tc>
        <w:tc>
          <w:tcPr>
            <w:tcW w:w="1350" w:type="dxa"/>
          </w:tcPr>
          <w:p w14:paraId="296EFDA0" w14:textId="1F65B31C" w:rsidR="004C12C7" w:rsidRPr="0017790F" w:rsidRDefault="004C12C7" w:rsidP="004C12C7">
            <w:pPr>
              <w:spacing w:line="220" w:lineRule="exact"/>
              <w:ind w:right="72"/>
              <w:jc w:val="right"/>
              <w:rPr>
                <w:rFonts w:cs="Times New Roman"/>
                <w:color w:val="000000"/>
                <w:sz w:val="21"/>
                <w:szCs w:val="21"/>
              </w:rPr>
            </w:pPr>
            <w:r>
              <w:rPr>
                <w:rFonts w:cs="Times New Roman"/>
                <w:color w:val="000000"/>
                <w:szCs w:val="22"/>
              </w:rPr>
              <w:t>287</w:t>
            </w:r>
          </w:p>
        </w:tc>
        <w:tc>
          <w:tcPr>
            <w:tcW w:w="270" w:type="dxa"/>
          </w:tcPr>
          <w:p w14:paraId="2204B8D8" w14:textId="77777777" w:rsidR="004C12C7" w:rsidRPr="0017790F" w:rsidRDefault="004C12C7" w:rsidP="004C12C7">
            <w:pPr>
              <w:tabs>
                <w:tab w:val="decimal" w:pos="877"/>
              </w:tabs>
              <w:spacing w:line="220" w:lineRule="exact"/>
              <w:ind w:left="-108" w:right="-108"/>
              <w:rPr>
                <w:rFonts w:cs="Times New Roman"/>
                <w:sz w:val="21"/>
                <w:szCs w:val="21"/>
                <w:lang w:val="en-US"/>
              </w:rPr>
            </w:pPr>
          </w:p>
        </w:tc>
        <w:tc>
          <w:tcPr>
            <w:tcW w:w="1350" w:type="dxa"/>
          </w:tcPr>
          <w:p w14:paraId="2A340884" w14:textId="1B94F125" w:rsidR="004C12C7" w:rsidRPr="0017790F" w:rsidRDefault="004C12C7" w:rsidP="004C12C7">
            <w:pPr>
              <w:spacing w:line="220" w:lineRule="exact"/>
              <w:ind w:left="-108" w:right="-108"/>
              <w:jc w:val="center"/>
              <w:rPr>
                <w:rFonts w:cs="Times New Roman"/>
                <w:sz w:val="21"/>
                <w:szCs w:val="21"/>
                <w:lang w:val="en-US"/>
              </w:rPr>
            </w:pPr>
            <w:r>
              <w:rPr>
                <w:rFonts w:cs="Times New Roman"/>
                <w:szCs w:val="22"/>
                <w:lang w:val="en-US"/>
              </w:rPr>
              <w:t>-</w:t>
            </w:r>
          </w:p>
        </w:tc>
      </w:tr>
      <w:tr w:rsidR="004C12C7" w:rsidRPr="0017790F" w14:paraId="5FC67E56" w14:textId="77777777" w:rsidTr="00863D45">
        <w:trPr>
          <w:cantSplit/>
          <w:trHeight w:val="230"/>
        </w:trPr>
        <w:tc>
          <w:tcPr>
            <w:tcW w:w="3150" w:type="dxa"/>
          </w:tcPr>
          <w:p w14:paraId="5215A945" w14:textId="77777777" w:rsidR="004C12C7" w:rsidRPr="0017790F" w:rsidRDefault="004C12C7" w:rsidP="004C12C7">
            <w:pPr>
              <w:spacing w:line="220" w:lineRule="exact"/>
              <w:jc w:val="thaiDistribute"/>
              <w:rPr>
                <w:rFonts w:cs="Times New Roman"/>
                <w:spacing w:val="-4"/>
                <w:sz w:val="21"/>
                <w:szCs w:val="21"/>
                <w:cs/>
                <w:lang w:val="en-US"/>
              </w:rPr>
            </w:pPr>
            <w:r w:rsidRPr="0017790F">
              <w:rPr>
                <w:rFonts w:cs="Times New Roman"/>
                <w:sz w:val="21"/>
                <w:szCs w:val="21"/>
              </w:rPr>
              <w:t>Cash at banks - current accounts</w:t>
            </w:r>
          </w:p>
        </w:tc>
        <w:tc>
          <w:tcPr>
            <w:tcW w:w="1339" w:type="dxa"/>
          </w:tcPr>
          <w:p w14:paraId="240BB00F" w14:textId="25D503F0" w:rsidR="004C12C7" w:rsidRPr="0017790F" w:rsidRDefault="006761C6" w:rsidP="004C12C7">
            <w:pPr>
              <w:spacing w:line="220" w:lineRule="exact"/>
              <w:ind w:right="72"/>
              <w:jc w:val="right"/>
              <w:rPr>
                <w:rFonts w:cs="Times New Roman"/>
                <w:color w:val="000000"/>
                <w:sz w:val="21"/>
                <w:szCs w:val="21"/>
              </w:rPr>
            </w:pPr>
            <w:r>
              <w:rPr>
                <w:rFonts w:cs="Times New Roman"/>
                <w:color w:val="000000"/>
                <w:sz w:val="21"/>
                <w:szCs w:val="21"/>
              </w:rPr>
              <w:t>2,033</w:t>
            </w:r>
          </w:p>
        </w:tc>
        <w:tc>
          <w:tcPr>
            <w:tcW w:w="270" w:type="dxa"/>
          </w:tcPr>
          <w:p w14:paraId="6F6DE9D1" w14:textId="77777777" w:rsidR="004C12C7" w:rsidRPr="0017790F" w:rsidRDefault="004C12C7" w:rsidP="004C12C7">
            <w:pPr>
              <w:tabs>
                <w:tab w:val="decimal" w:pos="957"/>
              </w:tabs>
              <w:spacing w:line="220" w:lineRule="exact"/>
              <w:rPr>
                <w:rFonts w:cs="Times New Roman"/>
                <w:sz w:val="21"/>
                <w:szCs w:val="21"/>
                <w:cs/>
                <w:lang w:val="th-TH"/>
              </w:rPr>
            </w:pPr>
          </w:p>
        </w:tc>
        <w:tc>
          <w:tcPr>
            <w:tcW w:w="1370" w:type="dxa"/>
          </w:tcPr>
          <w:p w14:paraId="66AFE3DF" w14:textId="7804DDFC" w:rsidR="004C12C7" w:rsidRPr="0017790F" w:rsidRDefault="00715186" w:rsidP="004C12C7">
            <w:pPr>
              <w:spacing w:line="220" w:lineRule="exact"/>
              <w:ind w:left="-108" w:right="-108"/>
              <w:jc w:val="center"/>
              <w:rPr>
                <w:rFonts w:cs="Times New Roman"/>
                <w:sz w:val="21"/>
                <w:szCs w:val="21"/>
                <w:lang w:val="en-US"/>
              </w:rPr>
            </w:pPr>
            <w:r w:rsidDel="00BB0CCA">
              <w:rPr>
                <w:rFonts w:cs="Times New Roman"/>
                <w:sz w:val="21"/>
                <w:szCs w:val="21"/>
                <w:lang w:val="en-US"/>
              </w:rPr>
              <w:t>-</w:t>
            </w:r>
          </w:p>
        </w:tc>
        <w:tc>
          <w:tcPr>
            <w:tcW w:w="250" w:type="dxa"/>
          </w:tcPr>
          <w:p w14:paraId="04C5C00D" w14:textId="77777777" w:rsidR="004C12C7" w:rsidRPr="0017790F" w:rsidRDefault="004C12C7" w:rsidP="004C12C7">
            <w:pPr>
              <w:tabs>
                <w:tab w:val="decimal" w:pos="877"/>
              </w:tabs>
              <w:spacing w:line="220" w:lineRule="exact"/>
              <w:ind w:left="-108" w:right="-108"/>
              <w:jc w:val="center"/>
              <w:rPr>
                <w:rFonts w:cs="Times New Roman"/>
                <w:sz w:val="21"/>
                <w:szCs w:val="21"/>
                <w:lang w:val="en-US"/>
              </w:rPr>
            </w:pPr>
          </w:p>
        </w:tc>
        <w:tc>
          <w:tcPr>
            <w:tcW w:w="1350" w:type="dxa"/>
          </w:tcPr>
          <w:p w14:paraId="316564A0" w14:textId="3BF3E638" w:rsidR="004C12C7" w:rsidRPr="0017790F" w:rsidRDefault="004C12C7" w:rsidP="004C12C7">
            <w:pPr>
              <w:spacing w:line="220" w:lineRule="exact"/>
              <w:ind w:right="72"/>
              <w:jc w:val="right"/>
              <w:rPr>
                <w:rFonts w:cs="Times New Roman"/>
                <w:color w:val="000000"/>
                <w:sz w:val="21"/>
                <w:szCs w:val="21"/>
              </w:rPr>
            </w:pPr>
            <w:r>
              <w:rPr>
                <w:rFonts w:cs="Times New Roman"/>
                <w:color w:val="000000"/>
                <w:szCs w:val="22"/>
              </w:rPr>
              <w:t>5,065</w:t>
            </w:r>
          </w:p>
        </w:tc>
        <w:tc>
          <w:tcPr>
            <w:tcW w:w="270" w:type="dxa"/>
          </w:tcPr>
          <w:p w14:paraId="19D226EB" w14:textId="77777777" w:rsidR="004C12C7" w:rsidRPr="0017790F" w:rsidRDefault="004C12C7" w:rsidP="004C12C7">
            <w:pPr>
              <w:tabs>
                <w:tab w:val="decimal" w:pos="877"/>
              </w:tabs>
              <w:spacing w:line="220" w:lineRule="exact"/>
              <w:ind w:left="-108" w:right="-108"/>
              <w:rPr>
                <w:rFonts w:cs="Times New Roman"/>
                <w:sz w:val="21"/>
                <w:szCs w:val="21"/>
                <w:lang w:val="en-US"/>
              </w:rPr>
            </w:pPr>
          </w:p>
        </w:tc>
        <w:tc>
          <w:tcPr>
            <w:tcW w:w="1350" w:type="dxa"/>
          </w:tcPr>
          <w:p w14:paraId="2E2BC237" w14:textId="16D3BAA7" w:rsidR="004C12C7" w:rsidRPr="0017790F" w:rsidRDefault="004C12C7" w:rsidP="004C12C7">
            <w:pPr>
              <w:spacing w:line="220" w:lineRule="exact"/>
              <w:ind w:left="-108" w:right="-108"/>
              <w:jc w:val="center"/>
              <w:rPr>
                <w:rFonts w:cs="Times New Roman"/>
                <w:sz w:val="21"/>
                <w:szCs w:val="21"/>
                <w:lang w:val="en-US"/>
              </w:rPr>
            </w:pPr>
            <w:r>
              <w:rPr>
                <w:rFonts w:cs="Times New Roman"/>
                <w:szCs w:val="22"/>
                <w:lang w:val="en-US"/>
              </w:rPr>
              <w:t>-</w:t>
            </w:r>
          </w:p>
        </w:tc>
      </w:tr>
      <w:tr w:rsidR="004C12C7" w:rsidRPr="0017790F" w14:paraId="50F28C9C" w14:textId="77777777" w:rsidTr="00863D45">
        <w:trPr>
          <w:cantSplit/>
          <w:trHeight w:val="230"/>
        </w:trPr>
        <w:tc>
          <w:tcPr>
            <w:tcW w:w="3150" w:type="dxa"/>
          </w:tcPr>
          <w:p w14:paraId="5CE99896" w14:textId="77777777" w:rsidR="004C12C7" w:rsidRPr="0017790F" w:rsidRDefault="004C12C7" w:rsidP="004C12C7">
            <w:pPr>
              <w:spacing w:line="220" w:lineRule="exact"/>
              <w:jc w:val="thaiDistribute"/>
              <w:rPr>
                <w:rFonts w:cs="Times New Roman"/>
                <w:spacing w:val="-4"/>
                <w:sz w:val="21"/>
                <w:szCs w:val="21"/>
                <w:cs/>
                <w:lang w:val="en-US"/>
              </w:rPr>
            </w:pPr>
            <w:r w:rsidRPr="0017790F">
              <w:rPr>
                <w:rFonts w:cs="Times New Roman"/>
                <w:sz w:val="21"/>
                <w:szCs w:val="21"/>
              </w:rPr>
              <w:t>Cash at banks - savings accounts</w:t>
            </w:r>
          </w:p>
        </w:tc>
        <w:tc>
          <w:tcPr>
            <w:tcW w:w="1339" w:type="dxa"/>
            <w:tcBorders>
              <w:bottom w:val="single" w:sz="4" w:space="0" w:color="auto"/>
            </w:tcBorders>
          </w:tcPr>
          <w:p w14:paraId="088F8930" w14:textId="6DC4F78B" w:rsidR="004C12C7" w:rsidRPr="0017790F" w:rsidRDefault="006761C6" w:rsidP="004C12C7">
            <w:pPr>
              <w:spacing w:line="220" w:lineRule="exact"/>
              <w:ind w:right="72"/>
              <w:jc w:val="right"/>
              <w:rPr>
                <w:rFonts w:cs="Cordia New"/>
                <w:color w:val="000000"/>
                <w:sz w:val="21"/>
                <w:szCs w:val="21"/>
                <w:cs/>
                <w:lang w:bidi="th-TH"/>
              </w:rPr>
            </w:pPr>
            <w:r>
              <w:rPr>
                <w:rFonts w:cs="Cordia New"/>
                <w:color w:val="000000"/>
                <w:sz w:val="21"/>
                <w:szCs w:val="21"/>
                <w:lang w:bidi="th-TH"/>
              </w:rPr>
              <w:t>411,538</w:t>
            </w:r>
          </w:p>
        </w:tc>
        <w:tc>
          <w:tcPr>
            <w:tcW w:w="270" w:type="dxa"/>
          </w:tcPr>
          <w:p w14:paraId="058EAFFC" w14:textId="77777777" w:rsidR="004C12C7" w:rsidRPr="0017790F" w:rsidRDefault="004C12C7" w:rsidP="004C12C7">
            <w:pPr>
              <w:tabs>
                <w:tab w:val="decimal" w:pos="957"/>
              </w:tabs>
              <w:spacing w:line="220" w:lineRule="exact"/>
              <w:rPr>
                <w:rFonts w:cs="Times New Roman"/>
                <w:sz w:val="21"/>
                <w:szCs w:val="21"/>
                <w:cs/>
                <w:lang w:val="th-TH"/>
              </w:rPr>
            </w:pPr>
          </w:p>
        </w:tc>
        <w:tc>
          <w:tcPr>
            <w:tcW w:w="1370" w:type="dxa"/>
          </w:tcPr>
          <w:p w14:paraId="4E021D34" w14:textId="38597806" w:rsidR="004C12C7" w:rsidRPr="0017790F" w:rsidRDefault="00715186" w:rsidP="004C12C7">
            <w:pPr>
              <w:spacing w:line="220" w:lineRule="exact"/>
              <w:ind w:left="-108" w:right="-108"/>
              <w:jc w:val="center"/>
              <w:rPr>
                <w:rFonts w:cs="Times New Roman"/>
                <w:sz w:val="21"/>
                <w:szCs w:val="21"/>
                <w:lang w:val="en-US"/>
              </w:rPr>
            </w:pPr>
            <w:r w:rsidDel="00BB0CCA">
              <w:rPr>
                <w:rFonts w:cs="Times New Roman"/>
                <w:sz w:val="21"/>
                <w:szCs w:val="21"/>
                <w:lang w:val="en-US"/>
              </w:rPr>
              <w:t>0.20</w:t>
            </w:r>
          </w:p>
        </w:tc>
        <w:tc>
          <w:tcPr>
            <w:tcW w:w="250" w:type="dxa"/>
          </w:tcPr>
          <w:p w14:paraId="422738BF" w14:textId="77777777" w:rsidR="004C12C7" w:rsidRPr="0017790F" w:rsidRDefault="004C12C7" w:rsidP="004C12C7">
            <w:pPr>
              <w:tabs>
                <w:tab w:val="decimal" w:pos="877"/>
              </w:tabs>
              <w:spacing w:line="220" w:lineRule="exact"/>
              <w:ind w:left="-108" w:right="-108"/>
              <w:jc w:val="center"/>
              <w:rPr>
                <w:rFonts w:cs="Times New Roman"/>
                <w:sz w:val="21"/>
                <w:szCs w:val="21"/>
                <w:lang w:val="en-US"/>
              </w:rPr>
            </w:pPr>
          </w:p>
        </w:tc>
        <w:tc>
          <w:tcPr>
            <w:tcW w:w="1350" w:type="dxa"/>
            <w:tcBorders>
              <w:bottom w:val="single" w:sz="4" w:space="0" w:color="auto"/>
            </w:tcBorders>
          </w:tcPr>
          <w:p w14:paraId="75B8BD97" w14:textId="53AC5702" w:rsidR="004C12C7" w:rsidRPr="0017790F" w:rsidRDefault="004C12C7" w:rsidP="004C12C7">
            <w:pPr>
              <w:spacing w:line="220" w:lineRule="exact"/>
              <w:ind w:right="72"/>
              <w:jc w:val="right"/>
              <w:rPr>
                <w:rFonts w:cs="Times New Roman"/>
                <w:color w:val="000000"/>
                <w:sz w:val="21"/>
                <w:szCs w:val="21"/>
              </w:rPr>
            </w:pPr>
            <w:r>
              <w:rPr>
                <w:rFonts w:cs="Times New Roman"/>
                <w:color w:val="000000"/>
                <w:szCs w:val="22"/>
              </w:rPr>
              <w:t>191,448</w:t>
            </w:r>
          </w:p>
        </w:tc>
        <w:tc>
          <w:tcPr>
            <w:tcW w:w="270" w:type="dxa"/>
          </w:tcPr>
          <w:p w14:paraId="4B4E51A0" w14:textId="77777777" w:rsidR="004C12C7" w:rsidRPr="0017790F" w:rsidRDefault="004C12C7" w:rsidP="004C12C7">
            <w:pPr>
              <w:tabs>
                <w:tab w:val="decimal" w:pos="877"/>
              </w:tabs>
              <w:spacing w:line="220" w:lineRule="exact"/>
              <w:ind w:left="-108" w:right="-108"/>
              <w:rPr>
                <w:rFonts w:cs="Times New Roman"/>
                <w:sz w:val="21"/>
                <w:szCs w:val="21"/>
                <w:lang w:val="en-US"/>
              </w:rPr>
            </w:pPr>
          </w:p>
        </w:tc>
        <w:tc>
          <w:tcPr>
            <w:tcW w:w="1350" w:type="dxa"/>
          </w:tcPr>
          <w:p w14:paraId="169E4610" w14:textId="1592C65D" w:rsidR="004C12C7" w:rsidRPr="0017790F" w:rsidRDefault="004C12C7" w:rsidP="004C12C7">
            <w:pPr>
              <w:spacing w:line="220" w:lineRule="exact"/>
              <w:ind w:left="-108" w:right="-108"/>
              <w:jc w:val="center"/>
              <w:rPr>
                <w:rFonts w:cs="Times New Roman"/>
                <w:sz w:val="21"/>
                <w:szCs w:val="21"/>
                <w:lang w:val="en-US"/>
              </w:rPr>
            </w:pPr>
            <w:r>
              <w:rPr>
                <w:rFonts w:cs="Times New Roman"/>
                <w:szCs w:val="22"/>
                <w:lang w:val="en-US"/>
              </w:rPr>
              <w:t>0.20</w:t>
            </w:r>
          </w:p>
        </w:tc>
      </w:tr>
      <w:tr w:rsidR="004C12C7" w:rsidRPr="0017790F" w14:paraId="68820990" w14:textId="77777777" w:rsidTr="00863D45">
        <w:trPr>
          <w:cantSplit/>
          <w:trHeight w:hRule="exact" w:val="230"/>
        </w:trPr>
        <w:tc>
          <w:tcPr>
            <w:tcW w:w="3150" w:type="dxa"/>
          </w:tcPr>
          <w:p w14:paraId="04090A60" w14:textId="77777777" w:rsidR="004C12C7" w:rsidRPr="0017790F" w:rsidRDefault="004C12C7" w:rsidP="004C12C7">
            <w:pPr>
              <w:spacing w:line="220" w:lineRule="exact"/>
              <w:jc w:val="thaiDistribute"/>
              <w:rPr>
                <w:rFonts w:cs="Times New Roman"/>
                <w:b/>
                <w:bCs/>
                <w:sz w:val="21"/>
                <w:szCs w:val="21"/>
                <w:cs/>
                <w:lang w:val="en-US"/>
              </w:rPr>
            </w:pPr>
            <w:r w:rsidRPr="0017790F">
              <w:rPr>
                <w:rFonts w:cs="Times New Roman"/>
                <w:b/>
                <w:bCs/>
                <w:spacing w:val="-4"/>
                <w:sz w:val="21"/>
                <w:szCs w:val="21"/>
                <w:lang w:val="en-US"/>
              </w:rPr>
              <w:t>Total</w:t>
            </w:r>
          </w:p>
        </w:tc>
        <w:tc>
          <w:tcPr>
            <w:tcW w:w="1339" w:type="dxa"/>
            <w:tcBorders>
              <w:top w:val="single" w:sz="4" w:space="0" w:color="auto"/>
              <w:bottom w:val="double" w:sz="4" w:space="0" w:color="auto"/>
            </w:tcBorders>
          </w:tcPr>
          <w:p w14:paraId="69DFC636" w14:textId="49E2B1D6" w:rsidR="004C12C7" w:rsidRPr="0017790F" w:rsidRDefault="006761C6" w:rsidP="004C12C7">
            <w:pPr>
              <w:spacing w:line="220" w:lineRule="exact"/>
              <w:ind w:right="72"/>
              <w:jc w:val="right"/>
              <w:rPr>
                <w:rFonts w:cs="Times New Roman"/>
                <w:b/>
                <w:bCs/>
                <w:color w:val="000000"/>
                <w:sz w:val="21"/>
                <w:szCs w:val="21"/>
              </w:rPr>
            </w:pPr>
            <w:r>
              <w:rPr>
                <w:rFonts w:cs="Times New Roman"/>
                <w:b/>
                <w:bCs/>
                <w:color w:val="000000"/>
                <w:sz w:val="21"/>
                <w:szCs w:val="21"/>
              </w:rPr>
              <w:t>413,857</w:t>
            </w:r>
          </w:p>
        </w:tc>
        <w:tc>
          <w:tcPr>
            <w:tcW w:w="270" w:type="dxa"/>
          </w:tcPr>
          <w:p w14:paraId="48C3EE71" w14:textId="77777777" w:rsidR="004C12C7" w:rsidRPr="0017790F" w:rsidRDefault="004C12C7" w:rsidP="004C12C7">
            <w:pPr>
              <w:tabs>
                <w:tab w:val="decimal" w:pos="957"/>
              </w:tabs>
              <w:spacing w:line="220" w:lineRule="exact"/>
              <w:rPr>
                <w:rFonts w:cs="Times New Roman"/>
                <w:b/>
                <w:bCs/>
                <w:sz w:val="21"/>
                <w:szCs w:val="21"/>
                <w:cs/>
                <w:lang w:val="th-TH"/>
              </w:rPr>
            </w:pPr>
          </w:p>
        </w:tc>
        <w:tc>
          <w:tcPr>
            <w:tcW w:w="1370" w:type="dxa"/>
          </w:tcPr>
          <w:p w14:paraId="1F9F4350" w14:textId="77777777" w:rsidR="004C12C7" w:rsidRPr="0017790F" w:rsidRDefault="004C12C7" w:rsidP="004C12C7">
            <w:pPr>
              <w:tabs>
                <w:tab w:val="decimal" w:pos="877"/>
              </w:tabs>
              <w:spacing w:line="220" w:lineRule="exact"/>
              <w:ind w:left="-108" w:right="-108"/>
              <w:rPr>
                <w:rFonts w:cs="Times New Roman"/>
                <w:b/>
                <w:bCs/>
                <w:sz w:val="21"/>
                <w:szCs w:val="21"/>
                <w:lang w:val="en-US"/>
              </w:rPr>
            </w:pPr>
          </w:p>
        </w:tc>
        <w:tc>
          <w:tcPr>
            <w:tcW w:w="250" w:type="dxa"/>
          </w:tcPr>
          <w:p w14:paraId="3BE61ADF" w14:textId="77777777" w:rsidR="004C12C7" w:rsidRPr="0017790F" w:rsidRDefault="004C12C7" w:rsidP="004C12C7">
            <w:pPr>
              <w:tabs>
                <w:tab w:val="decimal" w:pos="877"/>
              </w:tabs>
              <w:spacing w:line="220" w:lineRule="exact"/>
              <w:ind w:left="-108" w:right="-108"/>
              <w:jc w:val="center"/>
              <w:rPr>
                <w:rFonts w:cs="Times New Roman"/>
                <w:b/>
                <w:bCs/>
                <w:sz w:val="21"/>
                <w:szCs w:val="21"/>
                <w:lang w:val="en-US"/>
              </w:rPr>
            </w:pPr>
          </w:p>
        </w:tc>
        <w:tc>
          <w:tcPr>
            <w:tcW w:w="1350" w:type="dxa"/>
            <w:tcBorders>
              <w:top w:val="single" w:sz="4" w:space="0" w:color="auto"/>
              <w:bottom w:val="double" w:sz="4" w:space="0" w:color="auto"/>
            </w:tcBorders>
          </w:tcPr>
          <w:p w14:paraId="05A1A971" w14:textId="3AD0A112" w:rsidR="004C12C7" w:rsidRPr="0017790F" w:rsidRDefault="004C12C7" w:rsidP="004C12C7">
            <w:pPr>
              <w:spacing w:line="220" w:lineRule="exact"/>
              <w:ind w:right="72"/>
              <w:jc w:val="right"/>
              <w:rPr>
                <w:rFonts w:cs="Times New Roman"/>
                <w:b/>
                <w:bCs/>
                <w:color w:val="000000"/>
                <w:sz w:val="21"/>
                <w:szCs w:val="21"/>
              </w:rPr>
            </w:pPr>
            <w:r>
              <w:rPr>
                <w:rFonts w:cs="Times New Roman"/>
                <w:b/>
                <w:bCs/>
                <w:color w:val="000000"/>
                <w:szCs w:val="22"/>
              </w:rPr>
              <w:t>196,800</w:t>
            </w:r>
          </w:p>
        </w:tc>
        <w:tc>
          <w:tcPr>
            <w:tcW w:w="270" w:type="dxa"/>
          </w:tcPr>
          <w:p w14:paraId="25EE1205" w14:textId="77777777" w:rsidR="004C12C7" w:rsidRPr="0017790F" w:rsidRDefault="004C12C7" w:rsidP="004C12C7">
            <w:pPr>
              <w:tabs>
                <w:tab w:val="decimal" w:pos="877"/>
              </w:tabs>
              <w:spacing w:line="220" w:lineRule="exact"/>
              <w:ind w:left="-108" w:right="-108"/>
              <w:rPr>
                <w:rFonts w:cs="Times New Roman"/>
                <w:b/>
                <w:bCs/>
                <w:sz w:val="21"/>
                <w:szCs w:val="21"/>
                <w:lang w:val="en-US"/>
              </w:rPr>
            </w:pPr>
          </w:p>
        </w:tc>
        <w:tc>
          <w:tcPr>
            <w:tcW w:w="1350" w:type="dxa"/>
          </w:tcPr>
          <w:p w14:paraId="3936059C" w14:textId="77777777" w:rsidR="004C12C7" w:rsidRPr="0017790F" w:rsidRDefault="004C12C7" w:rsidP="004C12C7">
            <w:pPr>
              <w:tabs>
                <w:tab w:val="decimal" w:pos="877"/>
              </w:tabs>
              <w:spacing w:line="220" w:lineRule="exact"/>
              <w:ind w:left="-108" w:right="-108"/>
              <w:rPr>
                <w:rFonts w:cs="Times New Roman"/>
                <w:b/>
                <w:bCs/>
                <w:sz w:val="21"/>
                <w:szCs w:val="21"/>
                <w:lang w:val="en-US"/>
              </w:rPr>
            </w:pPr>
          </w:p>
        </w:tc>
      </w:tr>
    </w:tbl>
    <w:p w14:paraId="3EB0DD3A" w14:textId="3E292E3E" w:rsidR="00BB2BF7" w:rsidRPr="0017790F" w:rsidRDefault="00BB2BF7">
      <w:pPr>
        <w:spacing w:line="240" w:lineRule="auto"/>
        <w:rPr>
          <w:b/>
          <w:bCs/>
          <w:sz w:val="23"/>
          <w:szCs w:val="23"/>
          <w:lang w:bidi="th-TH"/>
        </w:rPr>
      </w:pPr>
    </w:p>
    <w:p w14:paraId="4822340E" w14:textId="77777777" w:rsidR="00112E7A" w:rsidRDefault="00112E7A">
      <w:pPr>
        <w:spacing w:line="240" w:lineRule="auto"/>
        <w:rPr>
          <w:b/>
          <w:bCs/>
          <w:sz w:val="23"/>
          <w:szCs w:val="23"/>
          <w:lang w:bidi="th-TH"/>
        </w:rPr>
      </w:pPr>
    </w:p>
    <w:p w14:paraId="4845C3DE" w14:textId="77777777" w:rsidR="00112E7A" w:rsidRDefault="00112E7A">
      <w:pPr>
        <w:spacing w:line="240" w:lineRule="auto"/>
        <w:rPr>
          <w:b/>
          <w:bCs/>
          <w:sz w:val="23"/>
          <w:szCs w:val="23"/>
          <w:lang w:bidi="th-TH"/>
        </w:rPr>
      </w:pPr>
    </w:p>
    <w:p w14:paraId="30D009EF" w14:textId="77777777" w:rsidR="00112E7A" w:rsidRDefault="00112E7A">
      <w:pPr>
        <w:spacing w:line="240" w:lineRule="auto"/>
        <w:rPr>
          <w:b/>
          <w:bCs/>
          <w:sz w:val="23"/>
          <w:szCs w:val="23"/>
          <w:lang w:bidi="th-TH"/>
        </w:rPr>
      </w:pPr>
    </w:p>
    <w:p w14:paraId="78F4F6A6" w14:textId="77777777" w:rsidR="002D22A4" w:rsidRDefault="002D22A4">
      <w:pPr>
        <w:spacing w:line="240" w:lineRule="auto"/>
        <w:rPr>
          <w:b/>
          <w:bCs/>
          <w:sz w:val="23"/>
          <w:szCs w:val="23"/>
          <w:lang w:bidi="th-TH"/>
        </w:rPr>
      </w:pPr>
    </w:p>
    <w:p w14:paraId="338DB878" w14:textId="77777777" w:rsidR="00112E7A" w:rsidRDefault="00112E7A">
      <w:pPr>
        <w:spacing w:line="240" w:lineRule="auto"/>
        <w:rPr>
          <w:b/>
          <w:bCs/>
          <w:sz w:val="23"/>
          <w:szCs w:val="23"/>
          <w:lang w:bidi="th-TH"/>
        </w:rPr>
      </w:pPr>
    </w:p>
    <w:p w14:paraId="1DDFE1C6" w14:textId="77777777" w:rsidR="00112E7A" w:rsidRDefault="00112E7A">
      <w:pPr>
        <w:spacing w:line="240" w:lineRule="auto"/>
        <w:rPr>
          <w:b/>
          <w:bCs/>
          <w:sz w:val="23"/>
          <w:szCs w:val="23"/>
          <w:lang w:bidi="th-TH"/>
        </w:rPr>
      </w:pPr>
    </w:p>
    <w:p w14:paraId="30ED80A4" w14:textId="77777777" w:rsidR="00112E7A" w:rsidRPr="0017790F" w:rsidRDefault="00112E7A">
      <w:pPr>
        <w:spacing w:line="240" w:lineRule="auto"/>
        <w:rPr>
          <w:b/>
          <w:bCs/>
          <w:sz w:val="23"/>
          <w:szCs w:val="23"/>
          <w:lang w:bidi="th-TH"/>
        </w:rPr>
      </w:pPr>
    </w:p>
    <w:p w14:paraId="22482E54" w14:textId="16E61C70" w:rsidR="00C40EE2" w:rsidRPr="0017790F" w:rsidRDefault="00567027" w:rsidP="005E09DF">
      <w:pPr>
        <w:tabs>
          <w:tab w:val="left" w:pos="540"/>
        </w:tabs>
        <w:spacing w:line="220" w:lineRule="exact"/>
        <w:jc w:val="thaiDistribute"/>
        <w:rPr>
          <w:rFonts w:cs="Times New Roman"/>
          <w:b/>
          <w:bCs/>
          <w:sz w:val="23"/>
          <w:szCs w:val="23"/>
        </w:rPr>
      </w:pPr>
      <w:r w:rsidRPr="0017790F" w:rsidDel="008F7389">
        <w:rPr>
          <w:rFonts w:cs="Times New Roman"/>
          <w:b/>
          <w:bCs/>
          <w:sz w:val="23"/>
          <w:szCs w:val="23"/>
        </w:rPr>
        <w:lastRenderedPageBreak/>
        <w:t>7</w:t>
      </w:r>
      <w:r w:rsidR="00292056" w:rsidRPr="0017790F">
        <w:rPr>
          <w:rFonts w:cs="Times New Roman"/>
          <w:b/>
          <w:bCs/>
          <w:sz w:val="23"/>
          <w:szCs w:val="23"/>
        </w:rPr>
        <w:tab/>
      </w:r>
      <w:r w:rsidR="0017234E" w:rsidRPr="0017790F">
        <w:rPr>
          <w:rFonts w:cs="Times New Roman"/>
          <w:b/>
          <w:bCs/>
          <w:sz w:val="23"/>
          <w:szCs w:val="23"/>
        </w:rPr>
        <w:t>Receivables on accrued rent</w:t>
      </w:r>
      <w:r w:rsidR="0034340F" w:rsidRPr="0017790F">
        <w:rPr>
          <w:rFonts w:cs="Times New Roman"/>
          <w:b/>
          <w:bCs/>
          <w:sz w:val="23"/>
          <w:szCs w:val="23"/>
        </w:rPr>
        <w:t>al</w:t>
      </w:r>
      <w:r w:rsidR="0017234E" w:rsidRPr="0017790F">
        <w:rPr>
          <w:rFonts w:cs="Times New Roman"/>
          <w:b/>
          <w:bCs/>
          <w:sz w:val="23"/>
          <w:szCs w:val="23"/>
        </w:rPr>
        <w:t xml:space="preserve"> and service income</w:t>
      </w:r>
    </w:p>
    <w:p w14:paraId="37F2F8AB" w14:textId="77777777" w:rsidR="0017234E" w:rsidRPr="0017790F" w:rsidRDefault="0017234E" w:rsidP="005E09DF">
      <w:pPr>
        <w:tabs>
          <w:tab w:val="left" w:pos="540"/>
        </w:tabs>
        <w:spacing w:line="220" w:lineRule="exact"/>
        <w:jc w:val="thaiDistribute"/>
        <w:rPr>
          <w:rFonts w:cs="Times New Roman"/>
          <w:b/>
          <w:bCs/>
          <w:sz w:val="23"/>
          <w:szCs w:val="23"/>
        </w:rPr>
      </w:pPr>
    </w:p>
    <w:p w14:paraId="5EAE3D65" w14:textId="77777777" w:rsidR="0049239D" w:rsidRPr="0017790F" w:rsidRDefault="0049239D" w:rsidP="00FD1D9D">
      <w:pPr>
        <w:pStyle w:val="block"/>
        <w:tabs>
          <w:tab w:val="left" w:pos="630"/>
        </w:tabs>
        <w:spacing w:after="0" w:line="220" w:lineRule="exact"/>
        <w:ind w:left="540" w:right="-7"/>
        <w:jc w:val="both"/>
        <w:rPr>
          <w:rFonts w:cs="Gautami"/>
          <w:sz w:val="21"/>
          <w:szCs w:val="21"/>
          <w:lang w:val="en-US" w:bidi="th-TH"/>
        </w:rPr>
      </w:pPr>
      <w:r w:rsidRPr="0017790F">
        <w:rPr>
          <w:rFonts w:cs="Gautami"/>
          <w:spacing w:val="-2"/>
          <w:sz w:val="21"/>
          <w:szCs w:val="21"/>
          <w:lang w:val="en-US" w:bidi="th-TH"/>
        </w:rPr>
        <w:t>The following table provides information about the exposure to credit risk and ECLs for receivables on</w:t>
      </w:r>
      <w:r w:rsidRPr="0017790F">
        <w:rPr>
          <w:rFonts w:cs="Gautami"/>
          <w:sz w:val="21"/>
          <w:szCs w:val="21"/>
          <w:lang w:val="en-US" w:bidi="th-TH"/>
        </w:rPr>
        <w:t xml:space="preserve"> accrued rental and service income. </w:t>
      </w:r>
    </w:p>
    <w:p w14:paraId="5A3340FB" w14:textId="37C6FB92" w:rsidR="00C40EE2" w:rsidRPr="0017790F" w:rsidRDefault="00C40EE2" w:rsidP="005E09DF">
      <w:pPr>
        <w:tabs>
          <w:tab w:val="left" w:pos="540"/>
        </w:tabs>
        <w:spacing w:line="220" w:lineRule="exact"/>
        <w:ind w:left="540" w:right="29"/>
        <w:jc w:val="thaiDistribute"/>
        <w:rPr>
          <w:rFonts w:cs="Times New Roman"/>
          <w:sz w:val="21"/>
          <w:szCs w:val="21"/>
          <w:lang w:val="en-US"/>
        </w:rPr>
      </w:pPr>
    </w:p>
    <w:tbl>
      <w:tblPr>
        <w:tblW w:w="9090" w:type="dxa"/>
        <w:tblInd w:w="450" w:type="dxa"/>
        <w:tblLayout w:type="fixed"/>
        <w:tblLook w:val="01E0" w:firstRow="1" w:lastRow="1" w:firstColumn="1" w:lastColumn="1" w:noHBand="0" w:noVBand="0"/>
      </w:tblPr>
      <w:tblGrid>
        <w:gridCol w:w="3960"/>
        <w:gridCol w:w="1440"/>
        <w:gridCol w:w="270"/>
        <w:gridCol w:w="1440"/>
        <w:gridCol w:w="270"/>
        <w:gridCol w:w="1710"/>
      </w:tblGrid>
      <w:tr w:rsidR="006F1590" w:rsidRPr="0017790F" w14:paraId="6ADE71A4" w14:textId="77777777" w:rsidTr="003A518D">
        <w:trPr>
          <w:tblHeader/>
        </w:trPr>
        <w:tc>
          <w:tcPr>
            <w:tcW w:w="3960" w:type="dxa"/>
          </w:tcPr>
          <w:p w14:paraId="3B353589" w14:textId="77777777" w:rsidR="006F1590" w:rsidRPr="0017790F" w:rsidRDefault="006F1590" w:rsidP="005E09DF">
            <w:pPr>
              <w:spacing w:line="220" w:lineRule="exact"/>
              <w:rPr>
                <w:rFonts w:eastAsia="Cordia New" w:cs="Times New Roman"/>
                <w:b/>
                <w:bCs/>
                <w:sz w:val="21"/>
                <w:szCs w:val="21"/>
              </w:rPr>
            </w:pPr>
          </w:p>
        </w:tc>
        <w:tc>
          <w:tcPr>
            <w:tcW w:w="1440" w:type="dxa"/>
          </w:tcPr>
          <w:p w14:paraId="0353A396"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Trade accounts</w:t>
            </w:r>
          </w:p>
        </w:tc>
        <w:tc>
          <w:tcPr>
            <w:tcW w:w="270" w:type="dxa"/>
          </w:tcPr>
          <w:p w14:paraId="3AB76AAA"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440" w:type="dxa"/>
          </w:tcPr>
          <w:p w14:paraId="2983C5F1"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Trade accounts</w:t>
            </w:r>
          </w:p>
        </w:tc>
        <w:tc>
          <w:tcPr>
            <w:tcW w:w="270" w:type="dxa"/>
          </w:tcPr>
          <w:p w14:paraId="3F4D7249"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19263C27"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r>
      <w:tr w:rsidR="006F1590" w:rsidRPr="0017790F" w14:paraId="0B4C17BD" w14:textId="77777777" w:rsidTr="003A518D">
        <w:trPr>
          <w:tblHeader/>
        </w:trPr>
        <w:tc>
          <w:tcPr>
            <w:tcW w:w="3960" w:type="dxa"/>
          </w:tcPr>
          <w:p w14:paraId="72BA99BC" w14:textId="77777777" w:rsidR="006F1590" w:rsidRPr="0017790F" w:rsidRDefault="006F1590" w:rsidP="005E09DF">
            <w:pPr>
              <w:spacing w:line="220" w:lineRule="exact"/>
              <w:rPr>
                <w:rFonts w:eastAsia="Cordia New" w:cs="Times New Roman"/>
                <w:b/>
                <w:bCs/>
                <w:sz w:val="21"/>
                <w:szCs w:val="21"/>
              </w:rPr>
            </w:pPr>
          </w:p>
        </w:tc>
        <w:tc>
          <w:tcPr>
            <w:tcW w:w="1440" w:type="dxa"/>
          </w:tcPr>
          <w:p w14:paraId="7BA8B68E"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receivable</w:t>
            </w:r>
          </w:p>
        </w:tc>
        <w:tc>
          <w:tcPr>
            <w:tcW w:w="270" w:type="dxa"/>
          </w:tcPr>
          <w:p w14:paraId="12707022"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440" w:type="dxa"/>
          </w:tcPr>
          <w:p w14:paraId="7E8A7647"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receivable</w:t>
            </w:r>
          </w:p>
        </w:tc>
        <w:tc>
          <w:tcPr>
            <w:tcW w:w="270" w:type="dxa"/>
          </w:tcPr>
          <w:p w14:paraId="20E88F43"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14CCAE6C"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r w:rsidRPr="0017790F">
              <w:rPr>
                <w:rFonts w:eastAsia="Cordia New"/>
                <w:sz w:val="21"/>
                <w:szCs w:val="21"/>
                <w:lang w:val="en-GB"/>
              </w:rPr>
              <w:t>Total</w:t>
            </w:r>
          </w:p>
        </w:tc>
      </w:tr>
      <w:tr w:rsidR="006F1590" w:rsidRPr="0017790F" w14:paraId="6C9E855B" w14:textId="77777777" w:rsidTr="003A518D">
        <w:trPr>
          <w:tblHeader/>
        </w:trPr>
        <w:tc>
          <w:tcPr>
            <w:tcW w:w="3960" w:type="dxa"/>
            <w:vAlign w:val="bottom"/>
          </w:tcPr>
          <w:p w14:paraId="01377179" w14:textId="2D25E048" w:rsidR="006F1590" w:rsidRPr="0017790F" w:rsidRDefault="006F1590" w:rsidP="005E09DF">
            <w:pPr>
              <w:pStyle w:val="acctfourfigures"/>
              <w:tabs>
                <w:tab w:val="clear" w:pos="765"/>
              </w:tabs>
              <w:spacing w:line="220" w:lineRule="exact"/>
              <w:rPr>
                <w:i/>
                <w:iCs/>
                <w:color w:val="0000FF"/>
                <w:sz w:val="21"/>
                <w:szCs w:val="21"/>
                <w:shd w:val="clear" w:color="auto" w:fill="D9D9D9"/>
                <w:lang w:bidi="th-TH"/>
              </w:rPr>
            </w:pPr>
          </w:p>
        </w:tc>
        <w:tc>
          <w:tcPr>
            <w:tcW w:w="1440" w:type="dxa"/>
          </w:tcPr>
          <w:p w14:paraId="4708F132"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 other parties</w:t>
            </w:r>
          </w:p>
        </w:tc>
        <w:tc>
          <w:tcPr>
            <w:tcW w:w="270" w:type="dxa"/>
          </w:tcPr>
          <w:p w14:paraId="3D19D485" w14:textId="77777777" w:rsidR="006F1590" w:rsidRPr="0017790F" w:rsidRDefault="006F1590" w:rsidP="005E09DF">
            <w:pPr>
              <w:pStyle w:val="BodyText"/>
              <w:spacing w:after="0" w:line="220" w:lineRule="exact"/>
              <w:ind w:left="-378" w:right="-720" w:hanging="270"/>
              <w:jc w:val="center"/>
              <w:rPr>
                <w:rFonts w:eastAsia="Cordia New" w:cs="Times New Roman"/>
                <w:sz w:val="21"/>
                <w:szCs w:val="21"/>
                <w:lang w:val="en-GB"/>
              </w:rPr>
            </w:pPr>
          </w:p>
        </w:tc>
        <w:tc>
          <w:tcPr>
            <w:tcW w:w="1440" w:type="dxa"/>
          </w:tcPr>
          <w:p w14:paraId="22FAD0F4"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 related parties</w:t>
            </w:r>
          </w:p>
        </w:tc>
        <w:tc>
          <w:tcPr>
            <w:tcW w:w="270" w:type="dxa"/>
          </w:tcPr>
          <w:p w14:paraId="0B2EE3EE"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20EAD949" w14:textId="77777777" w:rsidR="006F1590" w:rsidRPr="0017790F" w:rsidRDefault="006F1590" w:rsidP="005E09DF">
            <w:pPr>
              <w:pStyle w:val="BodyText"/>
              <w:spacing w:after="0" w:line="220" w:lineRule="exact"/>
              <w:ind w:left="-470" w:right="-720" w:hanging="270"/>
              <w:jc w:val="center"/>
              <w:rPr>
                <w:rFonts w:eastAsia="Cordia New" w:cs="Times New Roman"/>
                <w:sz w:val="21"/>
                <w:szCs w:val="21"/>
                <w:lang w:val="en-GB"/>
              </w:rPr>
            </w:pPr>
            <w:r w:rsidRPr="0017790F">
              <w:rPr>
                <w:rFonts w:eastAsia="Cordia New" w:cs="Times New Roman"/>
                <w:sz w:val="21"/>
                <w:szCs w:val="21"/>
                <w:lang w:val="en-GB"/>
              </w:rPr>
              <w:t>carrying amounts</w:t>
            </w:r>
          </w:p>
        </w:tc>
      </w:tr>
      <w:tr w:rsidR="006F1590" w:rsidRPr="0017790F" w14:paraId="30E02306" w14:textId="77777777" w:rsidTr="003A518D">
        <w:trPr>
          <w:tblHeader/>
        </w:trPr>
        <w:tc>
          <w:tcPr>
            <w:tcW w:w="3960" w:type="dxa"/>
            <w:vAlign w:val="bottom"/>
          </w:tcPr>
          <w:p w14:paraId="186EEAF9" w14:textId="77777777" w:rsidR="006F1590" w:rsidRPr="0017790F" w:rsidRDefault="006F1590" w:rsidP="005E09DF">
            <w:pPr>
              <w:pStyle w:val="acctfourfigures"/>
              <w:tabs>
                <w:tab w:val="clear" w:pos="765"/>
              </w:tabs>
              <w:spacing w:line="220" w:lineRule="exact"/>
              <w:rPr>
                <w:b/>
                <w:bCs/>
                <w:i/>
                <w:iCs/>
                <w:sz w:val="21"/>
                <w:szCs w:val="21"/>
              </w:rPr>
            </w:pPr>
          </w:p>
        </w:tc>
        <w:tc>
          <w:tcPr>
            <w:tcW w:w="1440" w:type="dxa"/>
          </w:tcPr>
          <w:p w14:paraId="7239101F" w14:textId="77777777" w:rsidR="006F1590" w:rsidRPr="0017790F" w:rsidRDefault="006F1590" w:rsidP="005E09DF">
            <w:pPr>
              <w:pStyle w:val="BodyText"/>
              <w:spacing w:after="0" w:line="220" w:lineRule="exact"/>
              <w:ind w:left="-378" w:right="-720" w:hanging="270"/>
              <w:jc w:val="center"/>
              <w:rPr>
                <w:rFonts w:eastAsia="Cordia New" w:cs="Times New Roman"/>
                <w:sz w:val="21"/>
                <w:szCs w:val="21"/>
                <w:lang w:val="en-GB"/>
              </w:rPr>
            </w:pPr>
          </w:p>
        </w:tc>
        <w:tc>
          <w:tcPr>
            <w:tcW w:w="270" w:type="dxa"/>
          </w:tcPr>
          <w:p w14:paraId="122C61E9" w14:textId="77777777" w:rsidR="006F1590" w:rsidRPr="0017790F" w:rsidRDefault="006F1590" w:rsidP="005E09DF">
            <w:pPr>
              <w:pStyle w:val="BodyText"/>
              <w:tabs>
                <w:tab w:val="left" w:pos="2700"/>
              </w:tabs>
              <w:spacing w:after="0" w:line="220" w:lineRule="exact"/>
              <w:jc w:val="center"/>
              <w:rPr>
                <w:rFonts w:eastAsia="Cordia New"/>
                <w:i/>
                <w:iCs/>
                <w:sz w:val="21"/>
                <w:szCs w:val="21"/>
                <w:lang w:val="en-GB"/>
              </w:rPr>
            </w:pPr>
          </w:p>
        </w:tc>
        <w:tc>
          <w:tcPr>
            <w:tcW w:w="1440" w:type="dxa"/>
          </w:tcPr>
          <w:p w14:paraId="4BB4E9CE" w14:textId="4A3C30CF" w:rsidR="006F1590" w:rsidRPr="0017790F" w:rsidRDefault="006F1590" w:rsidP="005E09DF">
            <w:pPr>
              <w:pStyle w:val="BodyText"/>
              <w:tabs>
                <w:tab w:val="left" w:pos="2700"/>
              </w:tabs>
              <w:spacing w:after="0" w:line="220" w:lineRule="exact"/>
              <w:ind w:left="-20"/>
              <w:jc w:val="center"/>
              <w:rPr>
                <w:rFonts w:eastAsia="Cordia New"/>
                <w:i/>
                <w:iCs/>
                <w:sz w:val="21"/>
                <w:szCs w:val="21"/>
                <w:lang w:val="en-GB"/>
              </w:rPr>
            </w:pPr>
            <w:r w:rsidRPr="0017790F">
              <w:rPr>
                <w:rFonts w:eastAsia="Cordia New"/>
                <w:i/>
                <w:iCs/>
                <w:sz w:val="21"/>
                <w:szCs w:val="21"/>
                <w:lang w:val="en-GB"/>
              </w:rPr>
              <w:t xml:space="preserve">(Note </w:t>
            </w:r>
            <w:r w:rsidR="00AF2E95" w:rsidRPr="0017790F" w:rsidDel="007E0857">
              <w:rPr>
                <w:rFonts w:eastAsia="Cordia New"/>
                <w:i/>
                <w:iCs/>
                <w:sz w:val="21"/>
                <w:szCs w:val="21"/>
                <w:lang w:val="en-GB"/>
              </w:rPr>
              <w:t>3</w:t>
            </w:r>
            <w:r w:rsidRPr="0017790F">
              <w:rPr>
                <w:rFonts w:eastAsia="Cordia New"/>
                <w:i/>
                <w:iCs/>
                <w:sz w:val="21"/>
                <w:szCs w:val="21"/>
                <w:lang w:val="en-GB"/>
              </w:rPr>
              <w:t>)</w:t>
            </w:r>
          </w:p>
        </w:tc>
        <w:tc>
          <w:tcPr>
            <w:tcW w:w="270" w:type="dxa"/>
          </w:tcPr>
          <w:p w14:paraId="767A6C95"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c>
          <w:tcPr>
            <w:tcW w:w="1710" w:type="dxa"/>
          </w:tcPr>
          <w:p w14:paraId="51A48DC8" w14:textId="77777777" w:rsidR="006F1590" w:rsidRPr="0017790F" w:rsidRDefault="006F1590" w:rsidP="005E09DF">
            <w:pPr>
              <w:pStyle w:val="BodyText"/>
              <w:tabs>
                <w:tab w:val="left" w:pos="2700"/>
              </w:tabs>
              <w:spacing w:after="0" w:line="220" w:lineRule="exact"/>
              <w:jc w:val="center"/>
              <w:rPr>
                <w:rFonts w:eastAsia="Cordia New"/>
                <w:sz w:val="21"/>
                <w:szCs w:val="21"/>
                <w:lang w:val="en-GB"/>
              </w:rPr>
            </w:pPr>
          </w:p>
        </w:tc>
      </w:tr>
      <w:tr w:rsidR="006F1590" w:rsidRPr="0017790F" w14:paraId="4CD00CC0" w14:textId="77777777" w:rsidTr="003A518D">
        <w:trPr>
          <w:trHeight w:hRule="exact" w:val="288"/>
        </w:trPr>
        <w:tc>
          <w:tcPr>
            <w:tcW w:w="3960" w:type="dxa"/>
            <w:vAlign w:val="center"/>
          </w:tcPr>
          <w:p w14:paraId="21AC7034" w14:textId="77777777" w:rsidR="006F1590" w:rsidRPr="0017790F" w:rsidRDefault="006F1590" w:rsidP="005E09DF">
            <w:pPr>
              <w:spacing w:line="220" w:lineRule="exact"/>
              <w:rPr>
                <w:b/>
                <w:bCs/>
                <w:sz w:val="21"/>
                <w:szCs w:val="21"/>
                <w:lang w:val="en-US" w:bidi="th-TH"/>
              </w:rPr>
            </w:pPr>
          </w:p>
        </w:tc>
        <w:tc>
          <w:tcPr>
            <w:tcW w:w="5130" w:type="dxa"/>
            <w:gridSpan w:val="5"/>
          </w:tcPr>
          <w:p w14:paraId="6F593841" w14:textId="77777777" w:rsidR="006F1590" w:rsidRPr="0017790F" w:rsidRDefault="006F1590" w:rsidP="005E09DF">
            <w:pPr>
              <w:pStyle w:val="BodyText"/>
              <w:tabs>
                <w:tab w:val="decimal" w:pos="1512"/>
              </w:tabs>
              <w:spacing w:after="0" w:line="220" w:lineRule="exact"/>
              <w:ind w:left="-86" w:right="-195"/>
              <w:jc w:val="center"/>
              <w:rPr>
                <w:rFonts w:cs="Times New Roman"/>
                <w:sz w:val="21"/>
                <w:szCs w:val="21"/>
                <w:lang w:val="en-GB"/>
              </w:rPr>
            </w:pPr>
            <w:r w:rsidRPr="0017790F">
              <w:rPr>
                <w:rFonts w:eastAsia="Cordia New" w:cs="Times New Roman"/>
                <w:i/>
                <w:iCs/>
                <w:sz w:val="21"/>
                <w:szCs w:val="21"/>
                <w:lang w:val="en-GB"/>
              </w:rPr>
              <w:t>(in thousand Baht)</w:t>
            </w:r>
          </w:p>
        </w:tc>
      </w:tr>
      <w:tr w:rsidR="00AE7770" w:rsidRPr="0017790F" w14:paraId="7C06DBED" w14:textId="77777777" w:rsidTr="00863D45">
        <w:trPr>
          <w:trHeight w:val="216"/>
        </w:trPr>
        <w:tc>
          <w:tcPr>
            <w:tcW w:w="3960" w:type="dxa"/>
            <w:vAlign w:val="center"/>
          </w:tcPr>
          <w:p w14:paraId="6485F465" w14:textId="022946A6" w:rsidR="00AE7770" w:rsidRPr="0017790F" w:rsidRDefault="00AE7770" w:rsidP="00AE7770">
            <w:pPr>
              <w:spacing w:line="220" w:lineRule="exact"/>
              <w:rPr>
                <w:b/>
                <w:bCs/>
                <w:sz w:val="21"/>
                <w:szCs w:val="21"/>
                <w:lang w:val="en-US" w:bidi="th-TH"/>
              </w:rPr>
            </w:pPr>
            <w:proofErr w:type="gramStart"/>
            <w:r w:rsidRPr="0017790F">
              <w:rPr>
                <w:b/>
                <w:bCs/>
                <w:i/>
                <w:iCs/>
                <w:sz w:val="21"/>
                <w:szCs w:val="21"/>
              </w:rPr>
              <w:t>At</w:t>
            </w:r>
            <w:proofErr w:type="gramEnd"/>
            <w:r w:rsidRPr="0017790F">
              <w:rPr>
                <w:b/>
                <w:bCs/>
                <w:i/>
                <w:iCs/>
                <w:sz w:val="21"/>
                <w:szCs w:val="21"/>
              </w:rPr>
              <w:t xml:space="preserve"> </w:t>
            </w:r>
            <w:r w:rsidR="00BB0CCA">
              <w:rPr>
                <w:b/>
                <w:bCs/>
                <w:i/>
                <w:iCs/>
                <w:szCs w:val="22"/>
              </w:rPr>
              <w:t>30 June</w:t>
            </w:r>
            <w:r w:rsidR="004C12C7">
              <w:rPr>
                <w:b/>
                <w:bCs/>
                <w:i/>
                <w:iCs/>
                <w:szCs w:val="22"/>
              </w:rPr>
              <w:t xml:space="preserve"> 2026</w:t>
            </w:r>
          </w:p>
        </w:tc>
        <w:tc>
          <w:tcPr>
            <w:tcW w:w="5130" w:type="dxa"/>
            <w:gridSpan w:val="5"/>
          </w:tcPr>
          <w:p w14:paraId="01FDADF2" w14:textId="77777777" w:rsidR="00AE7770" w:rsidRPr="0017790F" w:rsidRDefault="00AE7770" w:rsidP="00AE7770">
            <w:pPr>
              <w:pStyle w:val="BodyText"/>
              <w:tabs>
                <w:tab w:val="decimal" w:pos="1512"/>
              </w:tabs>
              <w:spacing w:after="0" w:line="220" w:lineRule="exact"/>
              <w:ind w:left="-86" w:right="-195"/>
              <w:jc w:val="center"/>
              <w:rPr>
                <w:rFonts w:eastAsia="Cordia New" w:cs="Times New Roman"/>
                <w:i/>
                <w:iCs/>
                <w:sz w:val="21"/>
                <w:szCs w:val="21"/>
                <w:lang w:val="en-GB"/>
              </w:rPr>
            </w:pPr>
          </w:p>
        </w:tc>
      </w:tr>
      <w:tr w:rsidR="00462A93" w:rsidRPr="0017790F" w14:paraId="1944A6F4" w14:textId="77777777" w:rsidTr="00863D45">
        <w:trPr>
          <w:trHeight w:val="216"/>
        </w:trPr>
        <w:tc>
          <w:tcPr>
            <w:tcW w:w="3960" w:type="dxa"/>
            <w:vAlign w:val="center"/>
          </w:tcPr>
          <w:p w14:paraId="2E300A16" w14:textId="77777777" w:rsidR="00462A93" w:rsidRPr="0017790F" w:rsidRDefault="00462A93" w:rsidP="005E09DF">
            <w:pPr>
              <w:spacing w:line="220" w:lineRule="exact"/>
              <w:rPr>
                <w:sz w:val="21"/>
                <w:szCs w:val="21"/>
              </w:rPr>
            </w:pPr>
            <w:r w:rsidRPr="0017790F">
              <w:rPr>
                <w:sz w:val="21"/>
                <w:szCs w:val="21"/>
              </w:rPr>
              <w:t>Within credit terms</w:t>
            </w:r>
          </w:p>
        </w:tc>
        <w:tc>
          <w:tcPr>
            <w:tcW w:w="1440" w:type="dxa"/>
          </w:tcPr>
          <w:p w14:paraId="03FFC9A2" w14:textId="048812CB" w:rsidR="00462A93" w:rsidRPr="0017790F" w:rsidRDefault="006761C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28,496</w:t>
            </w:r>
          </w:p>
        </w:tc>
        <w:tc>
          <w:tcPr>
            <w:tcW w:w="270" w:type="dxa"/>
          </w:tcPr>
          <w:p w14:paraId="06E704F3"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67B5A17C" w14:textId="7345A9F8" w:rsidR="00462A93" w:rsidRPr="0017790F" w:rsidRDefault="006761C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1,767</w:t>
            </w:r>
          </w:p>
        </w:tc>
        <w:tc>
          <w:tcPr>
            <w:tcW w:w="270" w:type="dxa"/>
          </w:tcPr>
          <w:p w14:paraId="3E010FA1"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49C15773" w14:textId="7A5E2EDB" w:rsidR="00462A93" w:rsidRPr="00B26BC2" w:rsidRDefault="006761C6" w:rsidP="005E09DF">
            <w:pPr>
              <w:pStyle w:val="BodyText"/>
              <w:tabs>
                <w:tab w:val="decimal" w:pos="1656"/>
                <w:tab w:val="decimal" w:pos="1872"/>
              </w:tabs>
              <w:spacing w:after="0" w:line="220" w:lineRule="exact"/>
              <w:ind w:right="72"/>
              <w:jc w:val="right"/>
              <w:rPr>
                <w:sz w:val="21"/>
                <w:szCs w:val="26"/>
                <w:lang w:val="en-US" w:bidi="th-TH"/>
              </w:rPr>
            </w:pPr>
            <w:r>
              <w:rPr>
                <w:sz w:val="21"/>
                <w:szCs w:val="26"/>
                <w:lang w:val="en-US" w:bidi="th-TH"/>
              </w:rPr>
              <w:t>30,263</w:t>
            </w:r>
          </w:p>
        </w:tc>
      </w:tr>
      <w:tr w:rsidR="00462A93" w:rsidRPr="0017790F" w14:paraId="692D4949" w14:textId="77777777" w:rsidTr="00863D45">
        <w:trPr>
          <w:trHeight w:val="216"/>
        </w:trPr>
        <w:tc>
          <w:tcPr>
            <w:tcW w:w="3960" w:type="dxa"/>
            <w:vAlign w:val="center"/>
          </w:tcPr>
          <w:p w14:paraId="79C59FC0" w14:textId="77777777" w:rsidR="00462A93" w:rsidRPr="0017790F" w:rsidRDefault="00462A93" w:rsidP="005E09DF">
            <w:pPr>
              <w:spacing w:line="220" w:lineRule="exact"/>
              <w:rPr>
                <w:sz w:val="21"/>
                <w:szCs w:val="21"/>
              </w:rPr>
            </w:pPr>
            <w:r w:rsidRPr="0017790F">
              <w:rPr>
                <w:sz w:val="21"/>
                <w:szCs w:val="21"/>
              </w:rPr>
              <w:t>Overdue:</w:t>
            </w:r>
          </w:p>
        </w:tc>
        <w:tc>
          <w:tcPr>
            <w:tcW w:w="1440" w:type="dxa"/>
          </w:tcPr>
          <w:p w14:paraId="2D8E8309"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270" w:type="dxa"/>
          </w:tcPr>
          <w:p w14:paraId="4F45B487"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402B8B17"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270" w:type="dxa"/>
          </w:tcPr>
          <w:p w14:paraId="6183C858"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710" w:type="dxa"/>
          </w:tcPr>
          <w:p w14:paraId="17A9D3C1"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cs/>
                <w:lang w:val="en-US" w:bidi="th-TH"/>
              </w:rPr>
            </w:pPr>
          </w:p>
        </w:tc>
      </w:tr>
      <w:tr w:rsidR="00462A93" w:rsidRPr="0017790F" w14:paraId="6A6A4C10" w14:textId="77777777" w:rsidTr="00863D45">
        <w:trPr>
          <w:trHeight w:val="216"/>
        </w:trPr>
        <w:tc>
          <w:tcPr>
            <w:tcW w:w="3960" w:type="dxa"/>
            <w:vAlign w:val="center"/>
          </w:tcPr>
          <w:p w14:paraId="09615BE0" w14:textId="77777777" w:rsidR="00462A93" w:rsidRPr="0017790F" w:rsidRDefault="00462A93" w:rsidP="005E09DF">
            <w:pPr>
              <w:spacing w:line="220" w:lineRule="exact"/>
              <w:ind w:left="252"/>
              <w:rPr>
                <w:sz w:val="21"/>
                <w:szCs w:val="21"/>
              </w:rPr>
            </w:pPr>
            <w:r w:rsidRPr="0017790F">
              <w:rPr>
                <w:sz w:val="21"/>
                <w:szCs w:val="21"/>
              </w:rPr>
              <w:t>Less than 3 months</w:t>
            </w:r>
          </w:p>
        </w:tc>
        <w:tc>
          <w:tcPr>
            <w:tcW w:w="1440" w:type="dxa"/>
          </w:tcPr>
          <w:p w14:paraId="770E587E" w14:textId="0A38757B" w:rsidR="00462A93" w:rsidRPr="0017790F" w:rsidRDefault="006761C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14,960</w:t>
            </w:r>
          </w:p>
        </w:tc>
        <w:tc>
          <w:tcPr>
            <w:tcW w:w="270" w:type="dxa"/>
          </w:tcPr>
          <w:p w14:paraId="7C65DBD8"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6AAFFA42" w14:textId="32FFB525" w:rsidR="00462A93" w:rsidRPr="0017790F" w:rsidRDefault="006761C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323</w:t>
            </w:r>
          </w:p>
        </w:tc>
        <w:tc>
          <w:tcPr>
            <w:tcW w:w="270" w:type="dxa"/>
          </w:tcPr>
          <w:p w14:paraId="7C209B80"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09FA826D" w14:textId="16D50E88" w:rsidR="00462A93" w:rsidRPr="0017790F" w:rsidRDefault="006761C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15,283</w:t>
            </w:r>
          </w:p>
        </w:tc>
      </w:tr>
      <w:tr w:rsidR="00462A93" w:rsidRPr="0017790F" w14:paraId="233399BD" w14:textId="77777777" w:rsidTr="00863D45">
        <w:trPr>
          <w:trHeight w:val="216"/>
        </w:trPr>
        <w:tc>
          <w:tcPr>
            <w:tcW w:w="3960" w:type="dxa"/>
            <w:vAlign w:val="center"/>
          </w:tcPr>
          <w:p w14:paraId="0AF4F20F" w14:textId="77777777" w:rsidR="00462A93" w:rsidRPr="0017790F" w:rsidRDefault="00462A93" w:rsidP="005E09DF">
            <w:pPr>
              <w:spacing w:line="220" w:lineRule="exact"/>
              <w:ind w:left="252"/>
              <w:rPr>
                <w:sz w:val="21"/>
                <w:szCs w:val="21"/>
              </w:rPr>
            </w:pPr>
            <w:r w:rsidRPr="0017790F">
              <w:rPr>
                <w:sz w:val="21"/>
                <w:szCs w:val="21"/>
              </w:rPr>
              <w:t>3 - 6 months</w:t>
            </w:r>
          </w:p>
        </w:tc>
        <w:tc>
          <w:tcPr>
            <w:tcW w:w="1440" w:type="dxa"/>
          </w:tcPr>
          <w:p w14:paraId="71F6E0AB" w14:textId="069B32D4" w:rsidR="00462A93" w:rsidRPr="0017790F" w:rsidRDefault="006761C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865</w:t>
            </w:r>
          </w:p>
        </w:tc>
        <w:tc>
          <w:tcPr>
            <w:tcW w:w="270" w:type="dxa"/>
          </w:tcPr>
          <w:p w14:paraId="2715FB4E"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1156AA7E" w14:textId="0AF9A412"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sidDel="00BB0CCA">
              <w:rPr>
                <w:rFonts w:cs="Times New Roman"/>
                <w:sz w:val="21"/>
                <w:szCs w:val="21"/>
                <w:lang w:val="en-US"/>
              </w:rPr>
              <w:t>-</w:t>
            </w:r>
          </w:p>
        </w:tc>
        <w:tc>
          <w:tcPr>
            <w:tcW w:w="270" w:type="dxa"/>
          </w:tcPr>
          <w:p w14:paraId="44D75E5E"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154C17A4" w14:textId="2617EABB" w:rsidR="00462A93" w:rsidRPr="0017790F" w:rsidRDefault="001A4761"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865</w:t>
            </w:r>
          </w:p>
        </w:tc>
      </w:tr>
      <w:tr w:rsidR="00462A93" w:rsidRPr="0017790F" w14:paraId="68AF204A" w14:textId="77777777" w:rsidTr="00863D45">
        <w:trPr>
          <w:trHeight w:val="216"/>
        </w:trPr>
        <w:tc>
          <w:tcPr>
            <w:tcW w:w="3960" w:type="dxa"/>
            <w:vAlign w:val="center"/>
          </w:tcPr>
          <w:p w14:paraId="0D9DB31E" w14:textId="77777777" w:rsidR="00462A93" w:rsidRPr="0017790F" w:rsidRDefault="00462A93" w:rsidP="005E09DF">
            <w:pPr>
              <w:spacing w:line="220" w:lineRule="exact"/>
              <w:ind w:left="252"/>
              <w:rPr>
                <w:sz w:val="21"/>
                <w:szCs w:val="21"/>
              </w:rPr>
            </w:pPr>
            <w:r w:rsidRPr="0017790F">
              <w:rPr>
                <w:sz w:val="21"/>
                <w:szCs w:val="21"/>
              </w:rPr>
              <w:t>6 - 12 months</w:t>
            </w:r>
          </w:p>
        </w:tc>
        <w:tc>
          <w:tcPr>
            <w:tcW w:w="1440" w:type="dxa"/>
          </w:tcPr>
          <w:p w14:paraId="75ED3600" w14:textId="70745463" w:rsidR="00462A93" w:rsidRPr="0017790F" w:rsidRDefault="006761C6"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3,577</w:t>
            </w:r>
          </w:p>
        </w:tc>
        <w:tc>
          <w:tcPr>
            <w:tcW w:w="270" w:type="dxa"/>
          </w:tcPr>
          <w:p w14:paraId="283D8F5E"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Pr>
          <w:p w14:paraId="5CB1DC3E" w14:textId="39D6488F"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sidDel="00BB0CCA">
              <w:rPr>
                <w:rFonts w:cs="Times New Roman"/>
                <w:sz w:val="21"/>
                <w:szCs w:val="21"/>
                <w:lang w:val="en-US"/>
              </w:rPr>
              <w:t>-</w:t>
            </w:r>
          </w:p>
        </w:tc>
        <w:tc>
          <w:tcPr>
            <w:tcW w:w="270" w:type="dxa"/>
          </w:tcPr>
          <w:p w14:paraId="2E5B2139"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7916545B" w14:textId="3C31F6F1" w:rsidR="00462A93" w:rsidRPr="0017790F" w:rsidRDefault="001A4761"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3,577</w:t>
            </w:r>
          </w:p>
        </w:tc>
      </w:tr>
      <w:tr w:rsidR="00462A93" w:rsidRPr="0017790F" w14:paraId="0B63CFC1" w14:textId="77777777" w:rsidTr="00863D45">
        <w:trPr>
          <w:trHeight w:val="216"/>
        </w:trPr>
        <w:tc>
          <w:tcPr>
            <w:tcW w:w="3960" w:type="dxa"/>
            <w:vAlign w:val="center"/>
          </w:tcPr>
          <w:p w14:paraId="2176B331" w14:textId="77777777" w:rsidR="00462A93" w:rsidRPr="0017790F" w:rsidRDefault="00462A93" w:rsidP="005E09DF">
            <w:pPr>
              <w:spacing w:line="220" w:lineRule="exact"/>
              <w:ind w:left="252"/>
              <w:rPr>
                <w:rFonts w:cs="Times New Roman"/>
                <w:sz w:val="21"/>
                <w:szCs w:val="21"/>
              </w:rPr>
            </w:pPr>
            <w:r w:rsidRPr="0017790F">
              <w:rPr>
                <w:rFonts w:cs="Times New Roman"/>
                <w:sz w:val="21"/>
                <w:szCs w:val="21"/>
              </w:rPr>
              <w:t>More than 12 months</w:t>
            </w:r>
          </w:p>
        </w:tc>
        <w:tc>
          <w:tcPr>
            <w:tcW w:w="1440" w:type="dxa"/>
            <w:tcBorders>
              <w:bottom w:val="single" w:sz="4" w:space="0" w:color="auto"/>
            </w:tcBorders>
            <w:vAlign w:val="center"/>
          </w:tcPr>
          <w:p w14:paraId="61C51F63" w14:textId="63DB44D4" w:rsidR="00462A93" w:rsidRPr="0017790F" w:rsidRDefault="00A46F60" w:rsidP="005E09DF">
            <w:pPr>
              <w:pStyle w:val="BodyText"/>
              <w:tabs>
                <w:tab w:val="decimal" w:pos="1656"/>
                <w:tab w:val="decimal" w:pos="1872"/>
              </w:tabs>
              <w:spacing w:after="0" w:line="220" w:lineRule="exact"/>
              <w:ind w:right="72"/>
              <w:jc w:val="right"/>
              <w:rPr>
                <w:rFonts w:cs="Times New Roman"/>
                <w:sz w:val="21"/>
                <w:szCs w:val="21"/>
                <w:lang w:val="en-US"/>
              </w:rPr>
            </w:pPr>
            <w:r>
              <w:rPr>
                <w:rFonts w:cs="Times New Roman"/>
                <w:sz w:val="21"/>
                <w:szCs w:val="21"/>
                <w:lang w:val="en-US"/>
              </w:rPr>
              <w:t>41,617</w:t>
            </w:r>
          </w:p>
        </w:tc>
        <w:tc>
          <w:tcPr>
            <w:tcW w:w="270" w:type="dxa"/>
          </w:tcPr>
          <w:p w14:paraId="625208D5" w14:textId="77777777" w:rsidR="00462A93" w:rsidRPr="0017790F" w:rsidRDefault="00462A93" w:rsidP="005E09DF">
            <w:pPr>
              <w:pStyle w:val="BodyText"/>
              <w:tabs>
                <w:tab w:val="decimal" w:pos="1656"/>
                <w:tab w:val="decimal" w:pos="1872"/>
              </w:tabs>
              <w:spacing w:after="0" w:line="220" w:lineRule="exact"/>
              <w:ind w:right="72"/>
              <w:jc w:val="right"/>
              <w:rPr>
                <w:rFonts w:cs="Times New Roman"/>
                <w:sz w:val="21"/>
                <w:szCs w:val="21"/>
                <w:lang w:val="en-US"/>
              </w:rPr>
            </w:pPr>
          </w:p>
        </w:tc>
        <w:tc>
          <w:tcPr>
            <w:tcW w:w="1440" w:type="dxa"/>
            <w:tcBorders>
              <w:bottom w:val="single" w:sz="4" w:space="0" w:color="auto"/>
            </w:tcBorders>
          </w:tcPr>
          <w:p w14:paraId="0029B47D" w14:textId="6DEC6B94" w:rsidR="00462A93" w:rsidRPr="0017790F" w:rsidRDefault="00465CFB" w:rsidP="005E09DF">
            <w:pPr>
              <w:pStyle w:val="BodyText"/>
              <w:tabs>
                <w:tab w:val="decimal" w:pos="1656"/>
                <w:tab w:val="decimal" w:pos="1872"/>
              </w:tabs>
              <w:spacing w:after="0" w:line="220" w:lineRule="exact"/>
              <w:ind w:right="72"/>
              <w:jc w:val="right"/>
              <w:rPr>
                <w:rFonts w:cs="Times New Roman"/>
                <w:sz w:val="21"/>
                <w:szCs w:val="21"/>
                <w:lang w:val="en-US"/>
              </w:rPr>
            </w:pPr>
            <w:r w:rsidDel="00BB0CCA">
              <w:rPr>
                <w:rFonts w:cs="Times New Roman"/>
                <w:sz w:val="21"/>
                <w:szCs w:val="21"/>
                <w:lang w:val="en-US"/>
              </w:rPr>
              <w:t>-</w:t>
            </w:r>
          </w:p>
        </w:tc>
        <w:tc>
          <w:tcPr>
            <w:tcW w:w="270" w:type="dxa"/>
          </w:tcPr>
          <w:p w14:paraId="5AFDE278" w14:textId="77777777" w:rsidR="00462A93" w:rsidRPr="0017790F" w:rsidRDefault="00462A93" w:rsidP="005E09DF">
            <w:pPr>
              <w:pStyle w:val="BodyText"/>
              <w:tabs>
                <w:tab w:val="decimal" w:pos="702"/>
              </w:tabs>
              <w:spacing w:after="0" w:line="220" w:lineRule="exact"/>
              <w:rPr>
                <w:rFonts w:cs="Times New Roman"/>
                <w:sz w:val="21"/>
                <w:szCs w:val="21"/>
                <w:lang w:val="en-US"/>
              </w:rPr>
            </w:pPr>
          </w:p>
        </w:tc>
        <w:tc>
          <w:tcPr>
            <w:tcW w:w="1710" w:type="dxa"/>
          </w:tcPr>
          <w:p w14:paraId="58E6053D" w14:textId="21E8028E" w:rsidR="00462A93" w:rsidRPr="0017790F" w:rsidRDefault="001A4761" w:rsidP="005E09DF">
            <w:pPr>
              <w:pStyle w:val="BodyText"/>
              <w:tabs>
                <w:tab w:val="decimal" w:pos="1656"/>
                <w:tab w:val="decimal" w:pos="1872"/>
              </w:tabs>
              <w:spacing w:after="0" w:line="220" w:lineRule="exact"/>
              <w:ind w:right="72"/>
              <w:jc w:val="right"/>
              <w:rPr>
                <w:rFonts w:cs="Cordia New"/>
                <w:sz w:val="21"/>
                <w:szCs w:val="21"/>
                <w:cs/>
                <w:lang w:val="en-US" w:bidi="th-TH"/>
              </w:rPr>
            </w:pPr>
            <w:r>
              <w:rPr>
                <w:rFonts w:cs="Cordia New"/>
                <w:sz w:val="21"/>
                <w:szCs w:val="21"/>
                <w:lang w:val="en-US" w:bidi="th-TH"/>
              </w:rPr>
              <w:t>41,617</w:t>
            </w:r>
          </w:p>
        </w:tc>
      </w:tr>
      <w:tr w:rsidR="00462A93" w:rsidRPr="0017790F" w14:paraId="049DE9A4" w14:textId="77777777" w:rsidTr="00863D45">
        <w:trPr>
          <w:trHeight w:val="216"/>
        </w:trPr>
        <w:tc>
          <w:tcPr>
            <w:tcW w:w="3960" w:type="dxa"/>
            <w:vAlign w:val="center"/>
          </w:tcPr>
          <w:p w14:paraId="0F25C362" w14:textId="77777777" w:rsidR="00462A93" w:rsidRPr="0017790F" w:rsidRDefault="00462A93" w:rsidP="005E09DF">
            <w:pPr>
              <w:spacing w:line="220" w:lineRule="exact"/>
              <w:rPr>
                <w:rFonts w:cs="Times New Roman"/>
                <w:b/>
                <w:bCs/>
                <w:sz w:val="21"/>
                <w:szCs w:val="21"/>
              </w:rPr>
            </w:pPr>
            <w:r w:rsidRPr="0017790F">
              <w:rPr>
                <w:rFonts w:cs="Times New Roman"/>
                <w:b/>
                <w:bCs/>
                <w:sz w:val="21"/>
                <w:szCs w:val="21"/>
              </w:rPr>
              <w:t>Total</w:t>
            </w:r>
          </w:p>
        </w:tc>
        <w:tc>
          <w:tcPr>
            <w:tcW w:w="1440" w:type="dxa"/>
            <w:tcBorders>
              <w:top w:val="single" w:sz="4" w:space="0" w:color="auto"/>
            </w:tcBorders>
            <w:vAlign w:val="center"/>
          </w:tcPr>
          <w:p w14:paraId="36C536C8" w14:textId="4FCFB042" w:rsidR="00462A93" w:rsidRPr="0017790F" w:rsidRDefault="00A46F60" w:rsidP="005E09DF">
            <w:pPr>
              <w:pStyle w:val="BodyText"/>
              <w:tabs>
                <w:tab w:val="decimal" w:pos="1656"/>
                <w:tab w:val="decimal" w:pos="1872"/>
              </w:tabs>
              <w:spacing w:after="0" w:line="220" w:lineRule="exact"/>
              <w:ind w:right="72"/>
              <w:jc w:val="right"/>
              <w:rPr>
                <w:rFonts w:cs="Cordia New"/>
                <w:b/>
                <w:bCs/>
                <w:sz w:val="21"/>
                <w:szCs w:val="21"/>
                <w:lang w:val="en-US" w:bidi="th-TH"/>
              </w:rPr>
            </w:pPr>
            <w:r>
              <w:rPr>
                <w:rFonts w:cs="Cordia New"/>
                <w:b/>
                <w:bCs/>
                <w:sz w:val="21"/>
                <w:szCs w:val="21"/>
                <w:lang w:val="en-US" w:bidi="th-TH"/>
              </w:rPr>
              <w:t>89,515</w:t>
            </w:r>
          </w:p>
        </w:tc>
        <w:tc>
          <w:tcPr>
            <w:tcW w:w="270" w:type="dxa"/>
          </w:tcPr>
          <w:p w14:paraId="46D368A1" w14:textId="77777777" w:rsidR="00462A93" w:rsidRPr="0017790F" w:rsidRDefault="00462A9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1440" w:type="dxa"/>
            <w:tcBorders>
              <w:top w:val="single" w:sz="4" w:space="0" w:color="auto"/>
            </w:tcBorders>
            <w:vAlign w:val="center"/>
          </w:tcPr>
          <w:p w14:paraId="3761B763" w14:textId="7CDFE0E2" w:rsidR="00462A93" w:rsidRPr="0017790F" w:rsidRDefault="001A4761"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2,090</w:t>
            </w:r>
          </w:p>
        </w:tc>
        <w:tc>
          <w:tcPr>
            <w:tcW w:w="270" w:type="dxa"/>
          </w:tcPr>
          <w:p w14:paraId="3AC53512" w14:textId="77777777" w:rsidR="00462A93" w:rsidRPr="0017790F" w:rsidRDefault="00462A93" w:rsidP="005E09DF">
            <w:pPr>
              <w:pStyle w:val="BodyText"/>
              <w:tabs>
                <w:tab w:val="decimal" w:pos="702"/>
              </w:tabs>
              <w:spacing w:after="0" w:line="220" w:lineRule="exact"/>
              <w:rPr>
                <w:rFonts w:cs="Cordia New"/>
                <w:b/>
                <w:bCs/>
                <w:sz w:val="21"/>
                <w:szCs w:val="21"/>
                <w:lang w:val="en-US"/>
              </w:rPr>
            </w:pPr>
          </w:p>
        </w:tc>
        <w:tc>
          <w:tcPr>
            <w:tcW w:w="1710" w:type="dxa"/>
            <w:tcBorders>
              <w:top w:val="single" w:sz="4" w:space="0" w:color="auto"/>
            </w:tcBorders>
            <w:vAlign w:val="center"/>
          </w:tcPr>
          <w:p w14:paraId="3A91C0CA" w14:textId="33C331A4" w:rsidR="00462A93" w:rsidRPr="0017790F" w:rsidRDefault="001A4761" w:rsidP="005E09DF">
            <w:pPr>
              <w:spacing w:after="20" w:line="220" w:lineRule="exact"/>
              <w:ind w:right="72"/>
              <w:jc w:val="right"/>
              <w:rPr>
                <w:rFonts w:cs="Cordia New"/>
                <w:b/>
                <w:bCs/>
                <w:sz w:val="21"/>
                <w:szCs w:val="21"/>
                <w:lang w:val="en-US" w:bidi="th-TH"/>
              </w:rPr>
            </w:pPr>
            <w:r>
              <w:rPr>
                <w:rFonts w:cs="Cordia New"/>
                <w:b/>
                <w:bCs/>
                <w:sz w:val="21"/>
                <w:szCs w:val="21"/>
                <w:lang w:val="en-US" w:bidi="th-TH"/>
              </w:rPr>
              <w:t>91,605</w:t>
            </w:r>
          </w:p>
        </w:tc>
      </w:tr>
      <w:tr w:rsidR="00462A93" w:rsidRPr="0017790F" w14:paraId="71C8F864" w14:textId="77777777" w:rsidTr="00863D45">
        <w:trPr>
          <w:trHeight w:val="216"/>
        </w:trPr>
        <w:tc>
          <w:tcPr>
            <w:tcW w:w="3960" w:type="dxa"/>
            <w:vAlign w:val="center"/>
          </w:tcPr>
          <w:p w14:paraId="3918ED67" w14:textId="77777777" w:rsidR="00462A93" w:rsidRPr="0017790F" w:rsidRDefault="00462A93" w:rsidP="005E09DF">
            <w:pPr>
              <w:spacing w:line="220" w:lineRule="exact"/>
              <w:rPr>
                <w:rFonts w:cs="Times New Roman"/>
                <w:sz w:val="21"/>
                <w:szCs w:val="21"/>
              </w:rPr>
            </w:pPr>
            <w:r w:rsidRPr="0017790F">
              <w:rPr>
                <w:rFonts w:cs="Times New Roman"/>
                <w:sz w:val="21"/>
                <w:szCs w:val="21"/>
              </w:rPr>
              <w:t>Accrued income under operating lease</w:t>
            </w:r>
          </w:p>
        </w:tc>
        <w:tc>
          <w:tcPr>
            <w:tcW w:w="1440" w:type="dxa"/>
            <w:tcBorders>
              <w:bottom w:val="single" w:sz="4" w:space="0" w:color="auto"/>
            </w:tcBorders>
          </w:tcPr>
          <w:p w14:paraId="0C58646F" w14:textId="132044A4" w:rsidR="00462A93" w:rsidRPr="0017790F" w:rsidRDefault="00A46F60" w:rsidP="005E09DF">
            <w:pPr>
              <w:pStyle w:val="BodyText"/>
              <w:tabs>
                <w:tab w:val="decimal" w:pos="1656"/>
                <w:tab w:val="decimal" w:pos="1872"/>
              </w:tabs>
              <w:spacing w:after="0" w:line="220" w:lineRule="exact"/>
              <w:ind w:right="72"/>
              <w:jc w:val="right"/>
              <w:rPr>
                <w:rFonts w:cs="Cordia New"/>
                <w:sz w:val="21"/>
                <w:szCs w:val="21"/>
                <w:lang w:val="en-US" w:bidi="th-TH"/>
              </w:rPr>
            </w:pPr>
            <w:r>
              <w:rPr>
                <w:rFonts w:cs="Cordia New"/>
                <w:sz w:val="21"/>
                <w:szCs w:val="21"/>
                <w:lang w:val="en-US"/>
              </w:rPr>
              <w:t>113,309</w:t>
            </w:r>
          </w:p>
        </w:tc>
        <w:tc>
          <w:tcPr>
            <w:tcW w:w="270" w:type="dxa"/>
          </w:tcPr>
          <w:p w14:paraId="3611ABE6" w14:textId="77777777" w:rsidR="00462A93" w:rsidRPr="0017790F" w:rsidRDefault="00462A93" w:rsidP="005E09DF">
            <w:pPr>
              <w:pStyle w:val="BodyText"/>
              <w:tabs>
                <w:tab w:val="decimal" w:pos="1305"/>
              </w:tabs>
              <w:spacing w:after="0" w:line="220" w:lineRule="exact"/>
              <w:ind w:left="-86" w:right="-17"/>
              <w:rPr>
                <w:rFonts w:cs="Cordia New"/>
                <w:sz w:val="21"/>
                <w:szCs w:val="21"/>
                <w:lang w:val="en-US"/>
              </w:rPr>
            </w:pPr>
          </w:p>
        </w:tc>
        <w:tc>
          <w:tcPr>
            <w:tcW w:w="1440" w:type="dxa"/>
            <w:tcBorders>
              <w:bottom w:val="single" w:sz="4" w:space="0" w:color="auto"/>
            </w:tcBorders>
          </w:tcPr>
          <w:p w14:paraId="5EFC6B86" w14:textId="33232993" w:rsidR="00462A93" w:rsidRPr="0017790F" w:rsidRDefault="001A4761" w:rsidP="005E09DF">
            <w:pPr>
              <w:pStyle w:val="BodyText"/>
              <w:tabs>
                <w:tab w:val="decimal" w:pos="1656"/>
                <w:tab w:val="decimal" w:pos="1872"/>
              </w:tabs>
              <w:spacing w:after="0" w:line="220" w:lineRule="exact"/>
              <w:ind w:right="72"/>
              <w:jc w:val="right"/>
              <w:rPr>
                <w:rFonts w:cs="Cordia New"/>
                <w:sz w:val="21"/>
                <w:szCs w:val="21"/>
                <w:lang w:val="en-US"/>
              </w:rPr>
            </w:pPr>
            <w:r>
              <w:rPr>
                <w:rFonts w:cs="Cordia New"/>
                <w:sz w:val="21"/>
                <w:szCs w:val="21"/>
                <w:lang w:val="en-US"/>
              </w:rPr>
              <w:t>17,708</w:t>
            </w:r>
          </w:p>
        </w:tc>
        <w:tc>
          <w:tcPr>
            <w:tcW w:w="270" w:type="dxa"/>
          </w:tcPr>
          <w:p w14:paraId="14B5CCC6" w14:textId="77777777" w:rsidR="00462A93" w:rsidRPr="0017790F" w:rsidRDefault="00462A93" w:rsidP="005E09DF">
            <w:pPr>
              <w:pStyle w:val="BodyText"/>
              <w:tabs>
                <w:tab w:val="decimal" w:pos="1305"/>
              </w:tabs>
              <w:spacing w:after="0" w:line="220" w:lineRule="exact"/>
              <w:ind w:left="-86" w:right="-17"/>
              <w:rPr>
                <w:rFonts w:cs="Cordia New"/>
                <w:sz w:val="21"/>
                <w:szCs w:val="21"/>
                <w:lang w:val="en-US"/>
              </w:rPr>
            </w:pPr>
          </w:p>
        </w:tc>
        <w:tc>
          <w:tcPr>
            <w:tcW w:w="1710" w:type="dxa"/>
            <w:tcBorders>
              <w:bottom w:val="single" w:sz="4" w:space="0" w:color="auto"/>
            </w:tcBorders>
          </w:tcPr>
          <w:p w14:paraId="1D7D7A49" w14:textId="2BEBE004" w:rsidR="00462A93" w:rsidRPr="0017790F" w:rsidRDefault="001A4761" w:rsidP="005E09DF">
            <w:pPr>
              <w:pStyle w:val="BodyText"/>
              <w:tabs>
                <w:tab w:val="decimal" w:pos="1656"/>
                <w:tab w:val="decimal" w:pos="1872"/>
              </w:tabs>
              <w:spacing w:after="0" w:line="220" w:lineRule="exact"/>
              <w:ind w:right="72"/>
              <w:jc w:val="right"/>
              <w:rPr>
                <w:rFonts w:cs="Cordia New"/>
                <w:sz w:val="21"/>
                <w:szCs w:val="21"/>
                <w:cs/>
                <w:lang w:val="en-US" w:bidi="th-TH"/>
              </w:rPr>
            </w:pPr>
            <w:r>
              <w:rPr>
                <w:rFonts w:cs="Cordia New"/>
                <w:sz w:val="21"/>
                <w:szCs w:val="21"/>
                <w:lang w:val="en-US"/>
              </w:rPr>
              <w:t>131,017</w:t>
            </w:r>
          </w:p>
        </w:tc>
      </w:tr>
      <w:tr w:rsidR="00462A93" w:rsidRPr="0017790F" w14:paraId="7C982FAC" w14:textId="77777777" w:rsidTr="00863D45">
        <w:trPr>
          <w:trHeight w:val="216"/>
        </w:trPr>
        <w:tc>
          <w:tcPr>
            <w:tcW w:w="3960" w:type="dxa"/>
            <w:vAlign w:val="center"/>
          </w:tcPr>
          <w:p w14:paraId="45EE052C" w14:textId="77777777" w:rsidR="00462A93" w:rsidRPr="0017790F" w:rsidRDefault="00462A93" w:rsidP="005E09DF">
            <w:pPr>
              <w:spacing w:line="220" w:lineRule="exact"/>
              <w:rPr>
                <w:rFonts w:cs="Times New Roman"/>
                <w:sz w:val="21"/>
                <w:szCs w:val="21"/>
              </w:rPr>
            </w:pPr>
          </w:p>
        </w:tc>
        <w:tc>
          <w:tcPr>
            <w:tcW w:w="1440" w:type="dxa"/>
            <w:tcBorders>
              <w:top w:val="single" w:sz="4" w:space="0" w:color="auto"/>
            </w:tcBorders>
          </w:tcPr>
          <w:p w14:paraId="574931BD" w14:textId="485F1EEC" w:rsidR="00462A93" w:rsidRPr="0017790F" w:rsidRDefault="00A46F60"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202,824</w:t>
            </w:r>
          </w:p>
        </w:tc>
        <w:tc>
          <w:tcPr>
            <w:tcW w:w="270" w:type="dxa"/>
          </w:tcPr>
          <w:p w14:paraId="2E0607D0" w14:textId="77777777" w:rsidR="00462A93" w:rsidRPr="0017790F" w:rsidRDefault="00462A93" w:rsidP="005E09DF">
            <w:pPr>
              <w:pStyle w:val="BodyText"/>
              <w:tabs>
                <w:tab w:val="decimal" w:pos="1305"/>
              </w:tabs>
              <w:spacing w:after="0" w:line="220" w:lineRule="exact"/>
              <w:ind w:left="-86" w:right="-17"/>
              <w:rPr>
                <w:rFonts w:cs="Cordia New"/>
                <w:b/>
                <w:bCs/>
                <w:sz w:val="21"/>
                <w:szCs w:val="21"/>
                <w:lang w:val="en-US"/>
              </w:rPr>
            </w:pPr>
          </w:p>
        </w:tc>
        <w:tc>
          <w:tcPr>
            <w:tcW w:w="1440" w:type="dxa"/>
            <w:tcBorders>
              <w:top w:val="single" w:sz="4" w:space="0" w:color="auto"/>
            </w:tcBorders>
          </w:tcPr>
          <w:p w14:paraId="38667C79" w14:textId="599CA5E6" w:rsidR="00462A93" w:rsidRPr="0017790F" w:rsidRDefault="001A4761"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19,798</w:t>
            </w:r>
          </w:p>
        </w:tc>
        <w:tc>
          <w:tcPr>
            <w:tcW w:w="270" w:type="dxa"/>
          </w:tcPr>
          <w:p w14:paraId="4EC1F37D" w14:textId="77777777" w:rsidR="00462A93" w:rsidRPr="0017790F" w:rsidRDefault="00462A93" w:rsidP="005E09DF">
            <w:pPr>
              <w:pStyle w:val="BodyText"/>
              <w:tabs>
                <w:tab w:val="decimal" w:pos="1305"/>
              </w:tabs>
              <w:spacing w:after="0" w:line="220" w:lineRule="exact"/>
              <w:ind w:left="-86" w:right="-17"/>
              <w:rPr>
                <w:rFonts w:cs="Cordia New"/>
                <w:b/>
                <w:bCs/>
                <w:sz w:val="21"/>
                <w:szCs w:val="21"/>
                <w:lang w:val="en-US"/>
              </w:rPr>
            </w:pPr>
          </w:p>
        </w:tc>
        <w:tc>
          <w:tcPr>
            <w:tcW w:w="1710" w:type="dxa"/>
            <w:tcBorders>
              <w:top w:val="single" w:sz="4" w:space="0" w:color="auto"/>
            </w:tcBorders>
          </w:tcPr>
          <w:p w14:paraId="01A6F1D5" w14:textId="2534AA2F" w:rsidR="00462A93" w:rsidRPr="0017790F" w:rsidRDefault="001A4761"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222,622</w:t>
            </w:r>
          </w:p>
        </w:tc>
      </w:tr>
      <w:tr w:rsidR="00462A93" w:rsidRPr="0017790F" w14:paraId="5C6B7885" w14:textId="77777777" w:rsidTr="00863D45">
        <w:trPr>
          <w:trHeight w:val="216"/>
        </w:trPr>
        <w:tc>
          <w:tcPr>
            <w:tcW w:w="3960" w:type="dxa"/>
            <w:vAlign w:val="center"/>
          </w:tcPr>
          <w:p w14:paraId="7569DBA2" w14:textId="77777777" w:rsidR="00462A93" w:rsidRPr="0017790F" w:rsidRDefault="00462A93" w:rsidP="005E09DF">
            <w:pPr>
              <w:spacing w:line="220" w:lineRule="exact"/>
              <w:rPr>
                <w:rFonts w:cs="Times New Roman"/>
                <w:sz w:val="21"/>
                <w:szCs w:val="21"/>
              </w:rPr>
            </w:pPr>
            <w:r w:rsidRPr="0017790F">
              <w:rPr>
                <w:rFonts w:cs="Times New Roman"/>
                <w:i/>
                <w:iCs/>
                <w:sz w:val="21"/>
                <w:szCs w:val="21"/>
              </w:rPr>
              <w:t>Less</w:t>
            </w:r>
            <w:r w:rsidRPr="0017790F">
              <w:rPr>
                <w:rFonts w:cs="Times New Roman"/>
                <w:sz w:val="21"/>
                <w:szCs w:val="21"/>
              </w:rPr>
              <w:t xml:space="preserve"> </w:t>
            </w:r>
            <w:r w:rsidRPr="0017790F">
              <w:rPr>
                <w:sz w:val="21"/>
                <w:szCs w:val="21"/>
              </w:rPr>
              <w:t>allowance for</w:t>
            </w:r>
            <w:r w:rsidRPr="0017790F">
              <w:rPr>
                <w:sz w:val="21"/>
                <w:szCs w:val="21"/>
                <w:cs/>
                <w:lang w:bidi="th-TH"/>
              </w:rPr>
              <w:t xml:space="preserve"> </w:t>
            </w:r>
            <w:r w:rsidRPr="0017790F">
              <w:rPr>
                <w:sz w:val="21"/>
                <w:szCs w:val="21"/>
              </w:rPr>
              <w:t>expected credit loss</w:t>
            </w:r>
          </w:p>
        </w:tc>
        <w:tc>
          <w:tcPr>
            <w:tcW w:w="1440" w:type="dxa"/>
            <w:tcBorders>
              <w:bottom w:val="single" w:sz="4" w:space="0" w:color="auto"/>
            </w:tcBorders>
          </w:tcPr>
          <w:p w14:paraId="791BCEDC" w14:textId="70719680" w:rsidR="00462A93" w:rsidRPr="0017790F" w:rsidRDefault="00A46F60" w:rsidP="002D4F79">
            <w:pPr>
              <w:pStyle w:val="BodyText"/>
              <w:tabs>
                <w:tab w:val="decimal" w:pos="1656"/>
                <w:tab w:val="decimal" w:pos="1872"/>
              </w:tabs>
              <w:spacing w:after="0" w:line="240" w:lineRule="exact"/>
              <w:ind w:right="-12"/>
              <w:jc w:val="right"/>
              <w:rPr>
                <w:rFonts w:cs="Times New Roman"/>
                <w:sz w:val="21"/>
                <w:szCs w:val="21"/>
                <w:lang w:val="en-US"/>
              </w:rPr>
            </w:pPr>
            <w:r>
              <w:rPr>
                <w:rFonts w:cs="Times New Roman"/>
                <w:sz w:val="21"/>
                <w:szCs w:val="21"/>
                <w:lang w:val="en-US"/>
              </w:rPr>
              <w:t>(34,514</w:t>
            </w:r>
            <w:r w:rsidR="007314A2" w:rsidDel="00BB0CCA">
              <w:rPr>
                <w:rFonts w:cs="Times New Roman"/>
                <w:sz w:val="21"/>
                <w:szCs w:val="21"/>
                <w:lang w:val="en-US"/>
              </w:rPr>
              <w:t>)</w:t>
            </w:r>
          </w:p>
        </w:tc>
        <w:tc>
          <w:tcPr>
            <w:tcW w:w="270" w:type="dxa"/>
          </w:tcPr>
          <w:p w14:paraId="3ADBB540" w14:textId="77777777" w:rsidR="00462A93" w:rsidRPr="0017790F" w:rsidRDefault="00462A93" w:rsidP="005E09DF">
            <w:pPr>
              <w:pStyle w:val="BodyText"/>
              <w:tabs>
                <w:tab w:val="decimal" w:pos="1656"/>
                <w:tab w:val="decimal" w:pos="1872"/>
              </w:tabs>
              <w:spacing w:after="0" w:line="220" w:lineRule="exact"/>
              <w:ind w:right="72"/>
              <w:jc w:val="right"/>
              <w:rPr>
                <w:rFonts w:cs="Cordia New"/>
                <w:sz w:val="21"/>
                <w:szCs w:val="21"/>
                <w:lang w:val="en-US"/>
              </w:rPr>
            </w:pPr>
          </w:p>
        </w:tc>
        <w:tc>
          <w:tcPr>
            <w:tcW w:w="1440" w:type="dxa"/>
            <w:tcBorders>
              <w:bottom w:val="single" w:sz="4" w:space="0" w:color="auto"/>
            </w:tcBorders>
          </w:tcPr>
          <w:p w14:paraId="19C51E50" w14:textId="50A7AD00" w:rsidR="00462A93" w:rsidRPr="0017790F" w:rsidRDefault="007314A2" w:rsidP="005E09DF">
            <w:pPr>
              <w:pStyle w:val="BodyText"/>
              <w:tabs>
                <w:tab w:val="decimal" w:pos="1656"/>
                <w:tab w:val="decimal" w:pos="1872"/>
              </w:tabs>
              <w:spacing w:after="0" w:line="220" w:lineRule="exact"/>
              <w:ind w:right="72"/>
              <w:jc w:val="right"/>
              <w:rPr>
                <w:rFonts w:cs="Cordia New"/>
                <w:sz w:val="21"/>
                <w:szCs w:val="21"/>
                <w:lang w:val="en-US"/>
              </w:rPr>
            </w:pPr>
            <w:r w:rsidDel="00BB0CCA">
              <w:rPr>
                <w:rFonts w:cs="Cordia New"/>
                <w:sz w:val="21"/>
                <w:szCs w:val="21"/>
                <w:lang w:val="en-US"/>
              </w:rPr>
              <w:t>-</w:t>
            </w:r>
          </w:p>
        </w:tc>
        <w:tc>
          <w:tcPr>
            <w:tcW w:w="270" w:type="dxa"/>
          </w:tcPr>
          <w:p w14:paraId="3A28902C" w14:textId="77777777" w:rsidR="00462A93" w:rsidRPr="0017790F" w:rsidRDefault="00462A93" w:rsidP="005E09DF">
            <w:pPr>
              <w:pStyle w:val="BodyText"/>
              <w:tabs>
                <w:tab w:val="decimal" w:pos="702"/>
              </w:tabs>
              <w:spacing w:after="0" w:line="220" w:lineRule="exact"/>
              <w:rPr>
                <w:rFonts w:cs="Cordia New"/>
                <w:sz w:val="21"/>
                <w:szCs w:val="21"/>
                <w:lang w:val="en-US"/>
              </w:rPr>
            </w:pPr>
          </w:p>
        </w:tc>
        <w:tc>
          <w:tcPr>
            <w:tcW w:w="1710" w:type="dxa"/>
            <w:tcBorders>
              <w:bottom w:val="single" w:sz="4" w:space="0" w:color="auto"/>
            </w:tcBorders>
          </w:tcPr>
          <w:p w14:paraId="412FA8CC" w14:textId="4BA4C69F" w:rsidR="00462A93" w:rsidRPr="0017790F" w:rsidRDefault="001A4761" w:rsidP="002D4F79">
            <w:pPr>
              <w:pStyle w:val="BodyText"/>
              <w:tabs>
                <w:tab w:val="decimal" w:pos="1656"/>
                <w:tab w:val="decimal" w:pos="1872"/>
              </w:tabs>
              <w:spacing w:after="0" w:line="240" w:lineRule="exact"/>
              <w:ind w:right="-12"/>
              <w:jc w:val="right"/>
              <w:rPr>
                <w:rFonts w:cs="Times New Roman"/>
                <w:sz w:val="21"/>
                <w:szCs w:val="21"/>
                <w:lang w:val="en-US"/>
              </w:rPr>
            </w:pPr>
            <w:r>
              <w:rPr>
                <w:rFonts w:cs="Times New Roman"/>
                <w:sz w:val="21"/>
                <w:szCs w:val="21"/>
                <w:lang w:val="en-US"/>
              </w:rPr>
              <w:t>(34,514</w:t>
            </w:r>
            <w:r w:rsidR="007314A2" w:rsidDel="00BB0CCA">
              <w:rPr>
                <w:rFonts w:cs="Times New Roman"/>
                <w:sz w:val="21"/>
                <w:szCs w:val="21"/>
                <w:lang w:val="en-US"/>
              </w:rPr>
              <w:t>)</w:t>
            </w:r>
          </w:p>
        </w:tc>
      </w:tr>
      <w:tr w:rsidR="00462A93" w:rsidRPr="0017790F" w14:paraId="5EC4E1A6" w14:textId="77777777" w:rsidTr="00FA1957">
        <w:trPr>
          <w:trHeight w:val="58"/>
        </w:trPr>
        <w:tc>
          <w:tcPr>
            <w:tcW w:w="3960" w:type="dxa"/>
            <w:vAlign w:val="center"/>
          </w:tcPr>
          <w:p w14:paraId="21FB5B10" w14:textId="77777777" w:rsidR="00462A93" w:rsidRPr="0017790F" w:rsidRDefault="00462A93" w:rsidP="005E09DF">
            <w:pPr>
              <w:spacing w:line="220" w:lineRule="exact"/>
              <w:rPr>
                <w:b/>
                <w:bCs/>
                <w:sz w:val="21"/>
                <w:szCs w:val="21"/>
                <w:lang w:val="en-US" w:bidi="th-TH"/>
              </w:rPr>
            </w:pPr>
            <w:r w:rsidRPr="0017790F">
              <w:rPr>
                <w:b/>
                <w:bCs/>
                <w:sz w:val="21"/>
                <w:szCs w:val="21"/>
                <w:lang w:val="en-US" w:bidi="th-TH"/>
              </w:rPr>
              <w:t>Net</w:t>
            </w:r>
          </w:p>
        </w:tc>
        <w:tc>
          <w:tcPr>
            <w:tcW w:w="1440" w:type="dxa"/>
            <w:tcBorders>
              <w:top w:val="single" w:sz="4" w:space="0" w:color="auto"/>
              <w:bottom w:val="double" w:sz="4" w:space="0" w:color="auto"/>
            </w:tcBorders>
          </w:tcPr>
          <w:p w14:paraId="42E138FF" w14:textId="5E046754" w:rsidR="00462A93" w:rsidRPr="0017790F" w:rsidRDefault="00A46F60"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168,310</w:t>
            </w:r>
          </w:p>
        </w:tc>
        <w:tc>
          <w:tcPr>
            <w:tcW w:w="270" w:type="dxa"/>
          </w:tcPr>
          <w:p w14:paraId="555473B7" w14:textId="77777777" w:rsidR="00462A93" w:rsidRPr="0017790F" w:rsidRDefault="00462A9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1440" w:type="dxa"/>
            <w:tcBorders>
              <w:top w:val="single" w:sz="4" w:space="0" w:color="auto"/>
              <w:bottom w:val="double" w:sz="4" w:space="0" w:color="auto"/>
            </w:tcBorders>
          </w:tcPr>
          <w:p w14:paraId="23E80E98" w14:textId="0B505806" w:rsidR="00462A93" w:rsidRPr="0017790F" w:rsidRDefault="001A4761"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19,798</w:t>
            </w:r>
          </w:p>
        </w:tc>
        <w:tc>
          <w:tcPr>
            <w:tcW w:w="270" w:type="dxa"/>
          </w:tcPr>
          <w:p w14:paraId="1884B244" w14:textId="77777777" w:rsidR="00462A93" w:rsidRPr="0017790F" w:rsidRDefault="00462A93" w:rsidP="005E09DF">
            <w:pPr>
              <w:pStyle w:val="BodyText"/>
              <w:tabs>
                <w:tab w:val="decimal" w:pos="702"/>
              </w:tabs>
              <w:spacing w:after="0" w:line="220" w:lineRule="exact"/>
              <w:rPr>
                <w:rFonts w:cs="Cordia New"/>
                <w:b/>
                <w:bCs/>
                <w:sz w:val="21"/>
                <w:szCs w:val="21"/>
                <w:lang w:val="en-US"/>
              </w:rPr>
            </w:pPr>
          </w:p>
        </w:tc>
        <w:tc>
          <w:tcPr>
            <w:tcW w:w="1710" w:type="dxa"/>
            <w:tcBorders>
              <w:top w:val="single" w:sz="4" w:space="0" w:color="auto"/>
              <w:bottom w:val="double" w:sz="4" w:space="0" w:color="auto"/>
            </w:tcBorders>
          </w:tcPr>
          <w:p w14:paraId="35B79466" w14:textId="4D10A044" w:rsidR="00462A93" w:rsidRPr="0017790F" w:rsidRDefault="00086A55" w:rsidP="005E09DF">
            <w:pPr>
              <w:pStyle w:val="BodyText"/>
              <w:tabs>
                <w:tab w:val="decimal" w:pos="1656"/>
                <w:tab w:val="decimal" w:pos="1872"/>
              </w:tabs>
              <w:spacing w:after="0" w:line="220" w:lineRule="exact"/>
              <w:ind w:right="72"/>
              <w:jc w:val="right"/>
              <w:rPr>
                <w:rFonts w:cs="Cordia New"/>
                <w:b/>
                <w:bCs/>
                <w:sz w:val="21"/>
                <w:szCs w:val="21"/>
                <w:lang w:val="en-US"/>
              </w:rPr>
            </w:pPr>
            <w:r>
              <w:rPr>
                <w:rFonts w:cs="Cordia New"/>
                <w:b/>
                <w:bCs/>
                <w:sz w:val="21"/>
                <w:szCs w:val="21"/>
                <w:lang w:val="en-US"/>
              </w:rPr>
              <w:t>188,108</w:t>
            </w:r>
          </w:p>
        </w:tc>
      </w:tr>
      <w:tr w:rsidR="003D48B3" w:rsidRPr="0017790F" w14:paraId="6A13723F" w14:textId="77777777" w:rsidTr="00954155">
        <w:trPr>
          <w:trHeight w:val="216"/>
        </w:trPr>
        <w:tc>
          <w:tcPr>
            <w:tcW w:w="3960" w:type="dxa"/>
            <w:vAlign w:val="center"/>
          </w:tcPr>
          <w:p w14:paraId="4992D73C" w14:textId="77777777" w:rsidR="003D48B3" w:rsidRPr="0017790F" w:rsidRDefault="003D48B3" w:rsidP="005E09DF">
            <w:pPr>
              <w:spacing w:line="220" w:lineRule="exact"/>
              <w:rPr>
                <w:b/>
                <w:bCs/>
                <w:sz w:val="21"/>
                <w:szCs w:val="21"/>
                <w:lang w:val="en-US" w:bidi="th-TH"/>
              </w:rPr>
            </w:pPr>
          </w:p>
        </w:tc>
        <w:tc>
          <w:tcPr>
            <w:tcW w:w="1440" w:type="dxa"/>
            <w:tcBorders>
              <w:top w:val="single" w:sz="4" w:space="0" w:color="auto"/>
            </w:tcBorders>
          </w:tcPr>
          <w:p w14:paraId="2157FD94"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270" w:type="dxa"/>
          </w:tcPr>
          <w:p w14:paraId="47A7D601"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1440" w:type="dxa"/>
            <w:tcBorders>
              <w:top w:val="single" w:sz="4" w:space="0" w:color="auto"/>
            </w:tcBorders>
          </w:tcPr>
          <w:p w14:paraId="0CC9C9E5"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c>
          <w:tcPr>
            <w:tcW w:w="270" w:type="dxa"/>
          </w:tcPr>
          <w:p w14:paraId="34530E63" w14:textId="77777777" w:rsidR="003D48B3" w:rsidRPr="0017790F" w:rsidRDefault="003D48B3" w:rsidP="005E09DF">
            <w:pPr>
              <w:pStyle w:val="BodyText"/>
              <w:tabs>
                <w:tab w:val="decimal" w:pos="702"/>
              </w:tabs>
              <w:spacing w:after="0" w:line="220" w:lineRule="exact"/>
              <w:rPr>
                <w:rFonts w:cs="Cordia New"/>
                <w:b/>
                <w:bCs/>
                <w:sz w:val="21"/>
                <w:szCs w:val="21"/>
                <w:lang w:val="en-US"/>
              </w:rPr>
            </w:pPr>
          </w:p>
        </w:tc>
        <w:tc>
          <w:tcPr>
            <w:tcW w:w="1710" w:type="dxa"/>
            <w:tcBorders>
              <w:top w:val="single" w:sz="4" w:space="0" w:color="auto"/>
            </w:tcBorders>
          </w:tcPr>
          <w:p w14:paraId="715BCEA5" w14:textId="77777777" w:rsidR="003D48B3" w:rsidRPr="0017790F" w:rsidRDefault="003D48B3" w:rsidP="005E09DF">
            <w:pPr>
              <w:pStyle w:val="BodyText"/>
              <w:tabs>
                <w:tab w:val="decimal" w:pos="1656"/>
                <w:tab w:val="decimal" w:pos="1872"/>
              </w:tabs>
              <w:spacing w:after="0" w:line="220" w:lineRule="exact"/>
              <w:ind w:right="72"/>
              <w:jc w:val="right"/>
              <w:rPr>
                <w:rFonts w:cs="Cordia New"/>
                <w:b/>
                <w:bCs/>
                <w:sz w:val="21"/>
                <w:szCs w:val="21"/>
                <w:lang w:val="en-US"/>
              </w:rPr>
            </w:pPr>
          </w:p>
        </w:tc>
      </w:tr>
      <w:tr w:rsidR="002E5180" w:rsidRPr="0017790F" w14:paraId="0A2FDBF5" w14:textId="77777777" w:rsidTr="00954155">
        <w:trPr>
          <w:trHeight w:val="216"/>
        </w:trPr>
        <w:tc>
          <w:tcPr>
            <w:tcW w:w="3960" w:type="dxa"/>
            <w:vAlign w:val="bottom"/>
          </w:tcPr>
          <w:p w14:paraId="71EBDB79" w14:textId="5730413E" w:rsidR="002E5180" w:rsidRPr="0017790F" w:rsidRDefault="002E5180" w:rsidP="00A10EA2">
            <w:pPr>
              <w:pStyle w:val="acctfourfigures"/>
              <w:tabs>
                <w:tab w:val="clear" w:pos="765"/>
              </w:tabs>
              <w:spacing w:line="240" w:lineRule="exact"/>
              <w:rPr>
                <w:b/>
                <w:bCs/>
                <w:i/>
                <w:iCs/>
                <w:sz w:val="21"/>
                <w:szCs w:val="21"/>
              </w:rPr>
            </w:pPr>
            <w:bookmarkStart w:id="2" w:name="_Hlk165534288"/>
            <w:proofErr w:type="gramStart"/>
            <w:r w:rsidRPr="0017790F">
              <w:rPr>
                <w:b/>
                <w:bCs/>
                <w:i/>
                <w:iCs/>
                <w:sz w:val="21"/>
                <w:szCs w:val="21"/>
              </w:rPr>
              <w:t>At</w:t>
            </w:r>
            <w:proofErr w:type="gramEnd"/>
            <w:r w:rsidRPr="0017790F">
              <w:rPr>
                <w:b/>
                <w:bCs/>
                <w:i/>
                <w:iCs/>
                <w:sz w:val="21"/>
                <w:szCs w:val="21"/>
              </w:rPr>
              <w:t xml:space="preserve"> 31 December 202</w:t>
            </w:r>
            <w:r w:rsidR="004C12C7">
              <w:rPr>
                <w:b/>
                <w:bCs/>
                <w:i/>
                <w:iCs/>
                <w:sz w:val="21"/>
                <w:szCs w:val="21"/>
              </w:rPr>
              <w:t>5</w:t>
            </w:r>
          </w:p>
        </w:tc>
        <w:tc>
          <w:tcPr>
            <w:tcW w:w="5130" w:type="dxa"/>
            <w:gridSpan w:val="5"/>
          </w:tcPr>
          <w:p w14:paraId="004FA314" w14:textId="77777777" w:rsidR="002E5180" w:rsidRPr="0017790F" w:rsidRDefault="002E5180" w:rsidP="00A10EA2">
            <w:pPr>
              <w:pStyle w:val="acctfourfigures"/>
              <w:tabs>
                <w:tab w:val="clear" w:pos="765"/>
              </w:tabs>
              <w:spacing w:line="240" w:lineRule="exact"/>
              <w:rPr>
                <w:b/>
                <w:bCs/>
                <w:i/>
                <w:iCs/>
                <w:sz w:val="21"/>
                <w:szCs w:val="21"/>
              </w:rPr>
            </w:pPr>
          </w:p>
        </w:tc>
      </w:tr>
      <w:bookmarkEnd w:id="2"/>
      <w:tr w:rsidR="004C12C7" w:rsidRPr="0017790F" w14:paraId="306F8D43" w14:textId="77777777" w:rsidTr="006E318D">
        <w:trPr>
          <w:trHeight w:val="216"/>
        </w:trPr>
        <w:tc>
          <w:tcPr>
            <w:tcW w:w="3960" w:type="dxa"/>
            <w:vAlign w:val="center"/>
          </w:tcPr>
          <w:p w14:paraId="37DEB529" w14:textId="4261B2C4" w:rsidR="004C12C7" w:rsidRPr="0017790F" w:rsidRDefault="004C12C7" w:rsidP="004C12C7">
            <w:pPr>
              <w:spacing w:line="240" w:lineRule="exact"/>
              <w:rPr>
                <w:sz w:val="21"/>
                <w:szCs w:val="21"/>
              </w:rPr>
            </w:pPr>
            <w:r w:rsidRPr="0017790F">
              <w:rPr>
                <w:sz w:val="21"/>
                <w:szCs w:val="21"/>
              </w:rPr>
              <w:t>Within credit terms</w:t>
            </w:r>
          </w:p>
        </w:tc>
        <w:tc>
          <w:tcPr>
            <w:tcW w:w="1440" w:type="dxa"/>
          </w:tcPr>
          <w:p w14:paraId="75D8C965" w14:textId="2D584782" w:rsidR="004C12C7" w:rsidRPr="0017790F" w:rsidRDefault="004C12C7" w:rsidP="004C12C7">
            <w:pPr>
              <w:pStyle w:val="BodyText"/>
              <w:tabs>
                <w:tab w:val="decimal" w:pos="1656"/>
                <w:tab w:val="decimal" w:pos="1872"/>
              </w:tabs>
              <w:spacing w:after="0" w:line="240" w:lineRule="exact"/>
              <w:ind w:right="72"/>
              <w:jc w:val="right"/>
              <w:rPr>
                <w:b/>
                <w:bCs/>
                <w:sz w:val="21"/>
                <w:szCs w:val="21"/>
                <w:lang w:val="en-GB"/>
              </w:rPr>
            </w:pPr>
            <w:r>
              <w:rPr>
                <w:rFonts w:cs="Times New Roman"/>
                <w:szCs w:val="22"/>
                <w:lang w:val="en-US"/>
              </w:rPr>
              <w:t>28,754</w:t>
            </w:r>
          </w:p>
        </w:tc>
        <w:tc>
          <w:tcPr>
            <w:tcW w:w="270" w:type="dxa"/>
          </w:tcPr>
          <w:p w14:paraId="18B3304A"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1440" w:type="dxa"/>
          </w:tcPr>
          <w:p w14:paraId="2D503F75" w14:textId="2EBC119B"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r>
              <w:rPr>
                <w:rFonts w:cs="Times New Roman"/>
                <w:szCs w:val="22"/>
                <w:lang w:val="en-US"/>
              </w:rPr>
              <w:t>1,558</w:t>
            </w:r>
          </w:p>
        </w:tc>
        <w:tc>
          <w:tcPr>
            <w:tcW w:w="270" w:type="dxa"/>
          </w:tcPr>
          <w:p w14:paraId="7A9F244C" w14:textId="77777777" w:rsidR="004C12C7" w:rsidRPr="0017790F" w:rsidRDefault="004C12C7" w:rsidP="004C12C7">
            <w:pPr>
              <w:pStyle w:val="BodyText"/>
              <w:tabs>
                <w:tab w:val="decimal" w:pos="702"/>
              </w:tabs>
              <w:spacing w:after="0" w:line="240" w:lineRule="exact"/>
              <w:rPr>
                <w:sz w:val="21"/>
                <w:szCs w:val="21"/>
                <w:lang w:val="en-GB"/>
              </w:rPr>
            </w:pPr>
          </w:p>
        </w:tc>
        <w:tc>
          <w:tcPr>
            <w:tcW w:w="1710" w:type="dxa"/>
          </w:tcPr>
          <w:p w14:paraId="46406BAC" w14:textId="7FFC36CE"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r>
              <w:rPr>
                <w:rFonts w:cs="Times New Roman"/>
                <w:szCs w:val="22"/>
              </w:rPr>
              <w:t>30,312</w:t>
            </w:r>
          </w:p>
        </w:tc>
      </w:tr>
      <w:tr w:rsidR="004C12C7" w:rsidRPr="0017790F" w14:paraId="083CB8F2" w14:textId="77777777" w:rsidTr="006E318D">
        <w:trPr>
          <w:trHeight w:val="216"/>
        </w:trPr>
        <w:tc>
          <w:tcPr>
            <w:tcW w:w="3960" w:type="dxa"/>
            <w:vAlign w:val="center"/>
          </w:tcPr>
          <w:p w14:paraId="1CC840A2" w14:textId="56B20EE8" w:rsidR="004C12C7" w:rsidRPr="0017790F" w:rsidRDefault="004C12C7" w:rsidP="004C12C7">
            <w:pPr>
              <w:spacing w:line="240" w:lineRule="exact"/>
              <w:rPr>
                <w:sz w:val="21"/>
                <w:szCs w:val="21"/>
              </w:rPr>
            </w:pPr>
            <w:r w:rsidRPr="0017790F">
              <w:rPr>
                <w:sz w:val="21"/>
                <w:szCs w:val="21"/>
              </w:rPr>
              <w:t>Overdue:</w:t>
            </w:r>
          </w:p>
        </w:tc>
        <w:tc>
          <w:tcPr>
            <w:tcW w:w="1440" w:type="dxa"/>
          </w:tcPr>
          <w:p w14:paraId="49643FCC"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270" w:type="dxa"/>
          </w:tcPr>
          <w:p w14:paraId="25F050C0"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1440" w:type="dxa"/>
          </w:tcPr>
          <w:p w14:paraId="0F568ED9"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c>
          <w:tcPr>
            <w:tcW w:w="270" w:type="dxa"/>
          </w:tcPr>
          <w:p w14:paraId="06B2DE0C" w14:textId="77777777" w:rsidR="004C12C7" w:rsidRPr="0017790F" w:rsidRDefault="004C12C7" w:rsidP="004C12C7">
            <w:pPr>
              <w:pStyle w:val="BodyText"/>
              <w:tabs>
                <w:tab w:val="decimal" w:pos="702"/>
              </w:tabs>
              <w:spacing w:after="0" w:line="240" w:lineRule="exact"/>
              <w:rPr>
                <w:sz w:val="21"/>
                <w:szCs w:val="21"/>
                <w:lang w:val="en-GB"/>
              </w:rPr>
            </w:pPr>
          </w:p>
        </w:tc>
        <w:tc>
          <w:tcPr>
            <w:tcW w:w="1710" w:type="dxa"/>
          </w:tcPr>
          <w:p w14:paraId="16FD2337" w14:textId="77777777" w:rsidR="004C12C7" w:rsidRPr="0017790F" w:rsidRDefault="004C12C7" w:rsidP="004C12C7">
            <w:pPr>
              <w:pStyle w:val="BodyText"/>
              <w:tabs>
                <w:tab w:val="decimal" w:pos="1656"/>
                <w:tab w:val="decimal" w:pos="1872"/>
              </w:tabs>
              <w:spacing w:after="0" w:line="240" w:lineRule="exact"/>
              <w:ind w:right="72"/>
              <w:jc w:val="right"/>
              <w:rPr>
                <w:sz w:val="21"/>
                <w:szCs w:val="21"/>
                <w:lang w:val="en-GB"/>
              </w:rPr>
            </w:pPr>
          </w:p>
        </w:tc>
      </w:tr>
      <w:tr w:rsidR="004C12C7" w:rsidRPr="0017790F" w14:paraId="5A3E9E3F" w14:textId="77777777" w:rsidTr="006E318D">
        <w:trPr>
          <w:trHeight w:val="216"/>
        </w:trPr>
        <w:tc>
          <w:tcPr>
            <w:tcW w:w="3960" w:type="dxa"/>
            <w:vAlign w:val="center"/>
          </w:tcPr>
          <w:p w14:paraId="6D5ACCCB" w14:textId="07F2B938" w:rsidR="004C12C7" w:rsidRPr="0017790F" w:rsidRDefault="004C12C7" w:rsidP="004C12C7">
            <w:pPr>
              <w:spacing w:line="240" w:lineRule="exact"/>
              <w:ind w:left="252"/>
              <w:rPr>
                <w:rFonts w:cs="Times New Roman"/>
                <w:sz w:val="21"/>
                <w:szCs w:val="21"/>
              </w:rPr>
            </w:pPr>
            <w:r w:rsidRPr="0017790F">
              <w:rPr>
                <w:sz w:val="21"/>
                <w:szCs w:val="21"/>
              </w:rPr>
              <w:t>Less than 3 months</w:t>
            </w:r>
          </w:p>
        </w:tc>
        <w:tc>
          <w:tcPr>
            <w:tcW w:w="1440" w:type="dxa"/>
          </w:tcPr>
          <w:p w14:paraId="4F6F7E22" w14:textId="09CF7254"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13,031</w:t>
            </w:r>
          </w:p>
        </w:tc>
        <w:tc>
          <w:tcPr>
            <w:tcW w:w="270" w:type="dxa"/>
          </w:tcPr>
          <w:p w14:paraId="0346CEF9"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Pr>
          <w:p w14:paraId="4E7EDA28" w14:textId="7661ACC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t>326</w:t>
            </w:r>
          </w:p>
        </w:tc>
        <w:tc>
          <w:tcPr>
            <w:tcW w:w="270" w:type="dxa"/>
          </w:tcPr>
          <w:p w14:paraId="7384171C"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Pr>
          <w:p w14:paraId="2D777134" w14:textId="1C2EF55D"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13,357</w:t>
            </w:r>
          </w:p>
        </w:tc>
      </w:tr>
      <w:tr w:rsidR="004C12C7" w:rsidRPr="0017790F" w14:paraId="2989D88E" w14:textId="77777777" w:rsidTr="006E318D">
        <w:trPr>
          <w:trHeight w:val="216"/>
        </w:trPr>
        <w:tc>
          <w:tcPr>
            <w:tcW w:w="3960" w:type="dxa"/>
            <w:vAlign w:val="center"/>
          </w:tcPr>
          <w:p w14:paraId="149DD675" w14:textId="020B0A1A" w:rsidR="004C12C7" w:rsidRPr="0017790F" w:rsidRDefault="004C12C7" w:rsidP="004C12C7">
            <w:pPr>
              <w:spacing w:line="240" w:lineRule="exact"/>
              <w:ind w:left="252"/>
              <w:rPr>
                <w:rFonts w:cs="Times New Roman"/>
                <w:sz w:val="21"/>
                <w:szCs w:val="21"/>
              </w:rPr>
            </w:pPr>
            <w:r w:rsidRPr="0017790F">
              <w:rPr>
                <w:sz w:val="21"/>
                <w:szCs w:val="21"/>
              </w:rPr>
              <w:t>3 - 6 months</w:t>
            </w:r>
          </w:p>
        </w:tc>
        <w:tc>
          <w:tcPr>
            <w:tcW w:w="1440" w:type="dxa"/>
          </w:tcPr>
          <w:p w14:paraId="06390EAA" w14:textId="5087AFF3"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2,903</w:t>
            </w:r>
          </w:p>
        </w:tc>
        <w:tc>
          <w:tcPr>
            <w:tcW w:w="270" w:type="dxa"/>
          </w:tcPr>
          <w:p w14:paraId="55F44029"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Pr>
          <w:p w14:paraId="164E4BC6" w14:textId="0075DBD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w:t>
            </w:r>
          </w:p>
        </w:tc>
        <w:tc>
          <w:tcPr>
            <w:tcW w:w="270" w:type="dxa"/>
          </w:tcPr>
          <w:p w14:paraId="54BDAD77"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Pr>
          <w:p w14:paraId="0BB49376" w14:textId="447F836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2,903</w:t>
            </w:r>
          </w:p>
        </w:tc>
      </w:tr>
      <w:tr w:rsidR="004C12C7" w:rsidRPr="0017790F" w14:paraId="7D9ADB43" w14:textId="77777777" w:rsidTr="004B26B5">
        <w:trPr>
          <w:trHeight w:val="216"/>
        </w:trPr>
        <w:tc>
          <w:tcPr>
            <w:tcW w:w="3960" w:type="dxa"/>
            <w:vAlign w:val="center"/>
          </w:tcPr>
          <w:p w14:paraId="2AFD8028" w14:textId="118EB679" w:rsidR="004C12C7" w:rsidRPr="0017790F" w:rsidRDefault="004C12C7" w:rsidP="004C12C7">
            <w:pPr>
              <w:spacing w:line="240" w:lineRule="exact"/>
              <w:ind w:left="252"/>
              <w:rPr>
                <w:rFonts w:cs="Times New Roman"/>
                <w:sz w:val="21"/>
                <w:szCs w:val="21"/>
              </w:rPr>
            </w:pPr>
            <w:r w:rsidRPr="0017790F">
              <w:rPr>
                <w:sz w:val="21"/>
                <w:szCs w:val="21"/>
              </w:rPr>
              <w:t>6 - 12 months</w:t>
            </w:r>
          </w:p>
        </w:tc>
        <w:tc>
          <w:tcPr>
            <w:tcW w:w="1440" w:type="dxa"/>
          </w:tcPr>
          <w:p w14:paraId="5A2A4018" w14:textId="6AE1A88A"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2,695</w:t>
            </w:r>
          </w:p>
        </w:tc>
        <w:tc>
          <w:tcPr>
            <w:tcW w:w="270" w:type="dxa"/>
          </w:tcPr>
          <w:p w14:paraId="21E9B016"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Pr>
          <w:p w14:paraId="1D150DE4" w14:textId="6E0BA76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w:t>
            </w:r>
          </w:p>
        </w:tc>
        <w:tc>
          <w:tcPr>
            <w:tcW w:w="270" w:type="dxa"/>
          </w:tcPr>
          <w:p w14:paraId="4BC2ABC2"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Pr>
          <w:p w14:paraId="064419B5" w14:textId="5022CCA6"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2,695</w:t>
            </w:r>
          </w:p>
        </w:tc>
      </w:tr>
      <w:tr w:rsidR="004C12C7" w:rsidRPr="0017790F" w14:paraId="75C8166A" w14:textId="77777777" w:rsidTr="00CA4919">
        <w:trPr>
          <w:trHeight w:val="216"/>
        </w:trPr>
        <w:tc>
          <w:tcPr>
            <w:tcW w:w="3960" w:type="dxa"/>
            <w:vAlign w:val="center"/>
          </w:tcPr>
          <w:p w14:paraId="4CC0AAB2" w14:textId="77777777" w:rsidR="004C12C7" w:rsidRPr="0017790F" w:rsidRDefault="004C12C7" w:rsidP="004C12C7">
            <w:pPr>
              <w:spacing w:line="240" w:lineRule="exact"/>
              <w:ind w:left="252"/>
              <w:rPr>
                <w:rFonts w:cs="Times New Roman"/>
                <w:sz w:val="21"/>
                <w:szCs w:val="21"/>
              </w:rPr>
            </w:pPr>
            <w:r w:rsidRPr="0017790F">
              <w:rPr>
                <w:rFonts w:cs="Times New Roman"/>
                <w:sz w:val="21"/>
                <w:szCs w:val="21"/>
              </w:rPr>
              <w:t>More than 12 months</w:t>
            </w:r>
          </w:p>
        </w:tc>
        <w:tc>
          <w:tcPr>
            <w:tcW w:w="1440" w:type="dxa"/>
            <w:tcBorders>
              <w:bottom w:val="single" w:sz="4" w:space="0" w:color="auto"/>
            </w:tcBorders>
          </w:tcPr>
          <w:p w14:paraId="166143B6" w14:textId="6211E43A"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41,690</w:t>
            </w:r>
          </w:p>
        </w:tc>
        <w:tc>
          <w:tcPr>
            <w:tcW w:w="270" w:type="dxa"/>
          </w:tcPr>
          <w:p w14:paraId="2C6F56D0"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Borders>
              <w:bottom w:val="single" w:sz="4" w:space="0" w:color="auto"/>
            </w:tcBorders>
          </w:tcPr>
          <w:p w14:paraId="46623E28" w14:textId="636D82CC"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w:t>
            </w:r>
          </w:p>
        </w:tc>
        <w:tc>
          <w:tcPr>
            <w:tcW w:w="270" w:type="dxa"/>
          </w:tcPr>
          <w:p w14:paraId="41F76125" w14:textId="77777777" w:rsidR="004C12C7" w:rsidRPr="0017790F" w:rsidRDefault="004C12C7" w:rsidP="004C12C7">
            <w:pPr>
              <w:pStyle w:val="BodyText"/>
              <w:tabs>
                <w:tab w:val="decimal" w:pos="702"/>
              </w:tabs>
              <w:spacing w:after="0" w:line="240" w:lineRule="exact"/>
              <w:rPr>
                <w:rFonts w:cs="Times New Roman"/>
                <w:sz w:val="21"/>
                <w:szCs w:val="21"/>
                <w:lang w:val="en-US"/>
              </w:rPr>
            </w:pPr>
          </w:p>
        </w:tc>
        <w:tc>
          <w:tcPr>
            <w:tcW w:w="1710" w:type="dxa"/>
            <w:tcBorders>
              <w:bottom w:val="single" w:sz="4" w:space="0" w:color="auto"/>
            </w:tcBorders>
          </w:tcPr>
          <w:p w14:paraId="4A568F66" w14:textId="7B3FC45E"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41,690</w:t>
            </w:r>
          </w:p>
        </w:tc>
      </w:tr>
      <w:tr w:rsidR="004C12C7" w:rsidRPr="0017790F" w14:paraId="61E31720" w14:textId="77777777" w:rsidTr="00CA4919">
        <w:trPr>
          <w:trHeight w:val="216"/>
        </w:trPr>
        <w:tc>
          <w:tcPr>
            <w:tcW w:w="3960" w:type="dxa"/>
            <w:vAlign w:val="center"/>
          </w:tcPr>
          <w:p w14:paraId="413B6663" w14:textId="77777777" w:rsidR="004C12C7" w:rsidRPr="0017790F" w:rsidRDefault="004C12C7" w:rsidP="004C12C7">
            <w:pPr>
              <w:spacing w:line="240" w:lineRule="exact"/>
              <w:rPr>
                <w:rFonts w:cs="Times New Roman"/>
                <w:b/>
                <w:bCs/>
                <w:sz w:val="21"/>
                <w:szCs w:val="21"/>
              </w:rPr>
            </w:pPr>
            <w:r w:rsidRPr="0017790F">
              <w:rPr>
                <w:rFonts w:cs="Times New Roman"/>
                <w:b/>
                <w:bCs/>
                <w:sz w:val="21"/>
                <w:szCs w:val="21"/>
              </w:rPr>
              <w:t>Total</w:t>
            </w:r>
          </w:p>
        </w:tc>
        <w:tc>
          <w:tcPr>
            <w:tcW w:w="1440" w:type="dxa"/>
            <w:tcBorders>
              <w:top w:val="single" w:sz="4" w:space="0" w:color="auto"/>
            </w:tcBorders>
          </w:tcPr>
          <w:p w14:paraId="1ED3CBE5" w14:textId="585D3871"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89,073</w:t>
            </w:r>
          </w:p>
        </w:tc>
        <w:tc>
          <w:tcPr>
            <w:tcW w:w="270" w:type="dxa"/>
          </w:tcPr>
          <w:p w14:paraId="3E41C132"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p>
        </w:tc>
        <w:tc>
          <w:tcPr>
            <w:tcW w:w="1440" w:type="dxa"/>
            <w:tcBorders>
              <w:top w:val="single" w:sz="4" w:space="0" w:color="auto"/>
            </w:tcBorders>
            <w:vAlign w:val="center"/>
          </w:tcPr>
          <w:p w14:paraId="7B9D6D0F" w14:textId="0B4B2F48"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1,884</w:t>
            </w:r>
          </w:p>
        </w:tc>
        <w:tc>
          <w:tcPr>
            <w:tcW w:w="270" w:type="dxa"/>
          </w:tcPr>
          <w:p w14:paraId="616DC6BE" w14:textId="77777777" w:rsidR="004C12C7" w:rsidRPr="0017790F" w:rsidRDefault="004C12C7" w:rsidP="004C12C7">
            <w:pPr>
              <w:pStyle w:val="BodyText"/>
              <w:tabs>
                <w:tab w:val="decimal" w:pos="702"/>
              </w:tabs>
              <w:spacing w:after="0" w:line="240" w:lineRule="exact"/>
              <w:rPr>
                <w:rFonts w:cs="Times New Roman"/>
                <w:b/>
                <w:bCs/>
                <w:sz w:val="21"/>
                <w:szCs w:val="21"/>
                <w:lang w:val="en-US"/>
              </w:rPr>
            </w:pPr>
          </w:p>
        </w:tc>
        <w:tc>
          <w:tcPr>
            <w:tcW w:w="1710" w:type="dxa"/>
            <w:tcBorders>
              <w:top w:val="single" w:sz="4" w:space="0" w:color="auto"/>
            </w:tcBorders>
            <w:vAlign w:val="center"/>
          </w:tcPr>
          <w:p w14:paraId="4B6E4F40" w14:textId="5E6183AB" w:rsidR="004C12C7" w:rsidRPr="0017790F" w:rsidRDefault="004C12C7" w:rsidP="004C12C7">
            <w:pPr>
              <w:tabs>
                <w:tab w:val="left" w:pos="1315"/>
              </w:tabs>
              <w:spacing w:after="20" w:line="240" w:lineRule="exact"/>
              <w:ind w:right="72"/>
              <w:jc w:val="right"/>
              <w:rPr>
                <w:rFonts w:cs="Times New Roman"/>
                <w:b/>
                <w:bCs/>
                <w:sz w:val="21"/>
                <w:szCs w:val="21"/>
                <w:lang w:val="en-US"/>
              </w:rPr>
            </w:pPr>
            <w:r>
              <w:rPr>
                <w:rFonts w:cs="Times New Roman"/>
                <w:b/>
                <w:bCs/>
                <w:color w:val="000000"/>
                <w:szCs w:val="22"/>
              </w:rPr>
              <w:t>90,957</w:t>
            </w:r>
          </w:p>
        </w:tc>
      </w:tr>
      <w:tr w:rsidR="004C12C7" w:rsidRPr="0017790F" w14:paraId="7A9D6098" w14:textId="77777777" w:rsidTr="00863D45">
        <w:trPr>
          <w:trHeight w:val="216"/>
        </w:trPr>
        <w:tc>
          <w:tcPr>
            <w:tcW w:w="3960" w:type="dxa"/>
            <w:vAlign w:val="center"/>
          </w:tcPr>
          <w:p w14:paraId="5FFB0E66" w14:textId="77777777" w:rsidR="004C12C7" w:rsidRPr="0017790F" w:rsidRDefault="004C12C7" w:rsidP="004C12C7">
            <w:pPr>
              <w:spacing w:line="240" w:lineRule="exact"/>
              <w:rPr>
                <w:rFonts w:cs="Times New Roman"/>
                <w:sz w:val="21"/>
                <w:szCs w:val="21"/>
              </w:rPr>
            </w:pPr>
            <w:r w:rsidRPr="0017790F">
              <w:rPr>
                <w:rFonts w:cs="Times New Roman"/>
                <w:sz w:val="21"/>
                <w:szCs w:val="21"/>
              </w:rPr>
              <w:t>Accrued income under operating lease</w:t>
            </w:r>
          </w:p>
        </w:tc>
        <w:tc>
          <w:tcPr>
            <w:tcW w:w="1440" w:type="dxa"/>
            <w:tcBorders>
              <w:bottom w:val="single" w:sz="4" w:space="0" w:color="auto"/>
            </w:tcBorders>
          </w:tcPr>
          <w:p w14:paraId="3D644ED9" w14:textId="5E051EE5"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color w:val="000000"/>
                <w:szCs w:val="22"/>
              </w:rPr>
              <w:t>110,228</w:t>
            </w:r>
          </w:p>
        </w:tc>
        <w:tc>
          <w:tcPr>
            <w:tcW w:w="270" w:type="dxa"/>
          </w:tcPr>
          <w:p w14:paraId="4C31B4F8" w14:textId="77777777" w:rsidR="004C12C7" w:rsidRPr="0017790F" w:rsidRDefault="004C12C7" w:rsidP="004C12C7">
            <w:pPr>
              <w:pStyle w:val="BodyText"/>
              <w:tabs>
                <w:tab w:val="decimal" w:pos="1305"/>
              </w:tabs>
              <w:spacing w:after="0" w:line="240" w:lineRule="exact"/>
              <w:ind w:left="-86" w:right="-17"/>
              <w:rPr>
                <w:rFonts w:cs="Times New Roman"/>
                <w:sz w:val="21"/>
                <w:szCs w:val="21"/>
                <w:lang w:val="en-US"/>
              </w:rPr>
            </w:pPr>
          </w:p>
        </w:tc>
        <w:tc>
          <w:tcPr>
            <w:tcW w:w="1440" w:type="dxa"/>
            <w:tcBorders>
              <w:bottom w:val="single" w:sz="4" w:space="0" w:color="auto"/>
            </w:tcBorders>
          </w:tcPr>
          <w:p w14:paraId="29F87BA4" w14:textId="057F26FD"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color w:val="000000"/>
                <w:szCs w:val="28"/>
                <w:lang w:val="en-US" w:bidi="th-TH"/>
              </w:rPr>
              <w:t>16,723</w:t>
            </w:r>
          </w:p>
        </w:tc>
        <w:tc>
          <w:tcPr>
            <w:tcW w:w="270" w:type="dxa"/>
          </w:tcPr>
          <w:p w14:paraId="3CAC0B7C" w14:textId="77777777" w:rsidR="004C12C7" w:rsidRPr="0017790F" w:rsidRDefault="004C12C7" w:rsidP="004C12C7">
            <w:pPr>
              <w:pStyle w:val="BodyText"/>
              <w:tabs>
                <w:tab w:val="decimal" w:pos="1305"/>
              </w:tabs>
              <w:spacing w:after="0" w:line="240" w:lineRule="exact"/>
              <w:ind w:left="-86" w:right="-17"/>
              <w:rPr>
                <w:rFonts w:cs="Times New Roman"/>
                <w:sz w:val="21"/>
                <w:szCs w:val="21"/>
                <w:lang w:val="en-US"/>
              </w:rPr>
            </w:pPr>
          </w:p>
        </w:tc>
        <w:tc>
          <w:tcPr>
            <w:tcW w:w="1710" w:type="dxa"/>
            <w:tcBorders>
              <w:bottom w:val="single" w:sz="4" w:space="0" w:color="auto"/>
            </w:tcBorders>
          </w:tcPr>
          <w:p w14:paraId="2F4163C6" w14:textId="7A076BAF"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szCs w:val="22"/>
                <w:lang w:val="en-US"/>
              </w:rPr>
              <w:t>126,951</w:t>
            </w:r>
          </w:p>
        </w:tc>
      </w:tr>
      <w:tr w:rsidR="004C12C7" w:rsidRPr="0017790F" w14:paraId="3826ED8B" w14:textId="77777777" w:rsidTr="00863D45">
        <w:trPr>
          <w:trHeight w:val="216"/>
        </w:trPr>
        <w:tc>
          <w:tcPr>
            <w:tcW w:w="3960" w:type="dxa"/>
            <w:vAlign w:val="center"/>
          </w:tcPr>
          <w:p w14:paraId="028F93DE" w14:textId="77777777" w:rsidR="004C12C7" w:rsidRPr="0017790F" w:rsidRDefault="004C12C7" w:rsidP="004C12C7">
            <w:pPr>
              <w:spacing w:line="240" w:lineRule="exact"/>
              <w:rPr>
                <w:rFonts w:cs="Times New Roman"/>
                <w:sz w:val="21"/>
                <w:szCs w:val="21"/>
              </w:rPr>
            </w:pPr>
          </w:p>
        </w:tc>
        <w:tc>
          <w:tcPr>
            <w:tcW w:w="1440" w:type="dxa"/>
            <w:tcBorders>
              <w:top w:val="single" w:sz="4" w:space="0" w:color="auto"/>
            </w:tcBorders>
          </w:tcPr>
          <w:p w14:paraId="59286DCF" w14:textId="09BB061F"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199,301</w:t>
            </w:r>
          </w:p>
        </w:tc>
        <w:tc>
          <w:tcPr>
            <w:tcW w:w="270" w:type="dxa"/>
          </w:tcPr>
          <w:p w14:paraId="7F0986F3" w14:textId="77777777" w:rsidR="004C12C7" w:rsidRPr="0017790F" w:rsidRDefault="004C12C7" w:rsidP="004C12C7">
            <w:pPr>
              <w:pStyle w:val="BodyText"/>
              <w:tabs>
                <w:tab w:val="decimal" w:pos="1305"/>
              </w:tabs>
              <w:spacing w:after="0" w:line="240" w:lineRule="exact"/>
              <w:ind w:left="-86" w:right="-17"/>
              <w:rPr>
                <w:rFonts w:cs="Times New Roman"/>
                <w:b/>
                <w:bCs/>
                <w:sz w:val="21"/>
                <w:szCs w:val="21"/>
                <w:lang w:val="en-US"/>
              </w:rPr>
            </w:pPr>
          </w:p>
        </w:tc>
        <w:tc>
          <w:tcPr>
            <w:tcW w:w="1440" w:type="dxa"/>
            <w:tcBorders>
              <w:top w:val="single" w:sz="4" w:space="0" w:color="auto"/>
            </w:tcBorders>
          </w:tcPr>
          <w:p w14:paraId="2B8B0693" w14:textId="66E69C51"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color w:val="000000"/>
                <w:szCs w:val="22"/>
              </w:rPr>
              <w:t>18,607</w:t>
            </w:r>
          </w:p>
        </w:tc>
        <w:tc>
          <w:tcPr>
            <w:tcW w:w="270" w:type="dxa"/>
          </w:tcPr>
          <w:p w14:paraId="0F87F745" w14:textId="77777777" w:rsidR="004C12C7" w:rsidRPr="0017790F" w:rsidRDefault="004C12C7" w:rsidP="004C12C7">
            <w:pPr>
              <w:pStyle w:val="BodyText"/>
              <w:tabs>
                <w:tab w:val="decimal" w:pos="1305"/>
              </w:tabs>
              <w:spacing w:after="0" w:line="240" w:lineRule="exact"/>
              <w:ind w:left="-86" w:right="-17"/>
              <w:rPr>
                <w:rFonts w:cs="Times New Roman"/>
                <w:b/>
                <w:bCs/>
                <w:sz w:val="21"/>
                <w:szCs w:val="21"/>
                <w:lang w:val="en-US"/>
              </w:rPr>
            </w:pPr>
          </w:p>
        </w:tc>
        <w:tc>
          <w:tcPr>
            <w:tcW w:w="1710" w:type="dxa"/>
            <w:tcBorders>
              <w:top w:val="single" w:sz="4" w:space="0" w:color="auto"/>
            </w:tcBorders>
          </w:tcPr>
          <w:p w14:paraId="6E25B894" w14:textId="3807AD16" w:rsidR="004C12C7" w:rsidRPr="0017790F" w:rsidRDefault="004C12C7" w:rsidP="004C12C7">
            <w:pPr>
              <w:pStyle w:val="BodyText"/>
              <w:tabs>
                <w:tab w:val="decimal" w:pos="1656"/>
                <w:tab w:val="decimal" w:pos="1872"/>
              </w:tabs>
              <w:spacing w:after="0" w:line="240" w:lineRule="exact"/>
              <w:ind w:right="72"/>
              <w:jc w:val="right"/>
              <w:rPr>
                <w:rFonts w:cs="Times New Roman"/>
                <w:b/>
                <w:bCs/>
                <w:sz w:val="21"/>
                <w:szCs w:val="21"/>
                <w:lang w:val="en-US"/>
              </w:rPr>
            </w:pPr>
            <w:r>
              <w:rPr>
                <w:rFonts w:cs="Times New Roman"/>
                <w:b/>
                <w:bCs/>
                <w:szCs w:val="22"/>
                <w:lang w:val="en-US"/>
              </w:rPr>
              <w:t>217,908</w:t>
            </w:r>
          </w:p>
        </w:tc>
      </w:tr>
      <w:tr w:rsidR="004C12C7" w:rsidRPr="0017790F" w14:paraId="1919BDFA" w14:textId="77777777" w:rsidTr="00863D45">
        <w:trPr>
          <w:trHeight w:val="216"/>
        </w:trPr>
        <w:tc>
          <w:tcPr>
            <w:tcW w:w="3960" w:type="dxa"/>
            <w:vAlign w:val="center"/>
          </w:tcPr>
          <w:p w14:paraId="4873B700" w14:textId="77777777" w:rsidR="004C12C7" w:rsidRPr="0017790F" w:rsidRDefault="004C12C7" w:rsidP="004C12C7">
            <w:pPr>
              <w:spacing w:line="240" w:lineRule="exact"/>
              <w:rPr>
                <w:rFonts w:cs="Times New Roman"/>
                <w:sz w:val="21"/>
                <w:szCs w:val="21"/>
              </w:rPr>
            </w:pPr>
            <w:r w:rsidRPr="0017790F">
              <w:rPr>
                <w:rFonts w:cs="Times New Roman"/>
                <w:i/>
                <w:iCs/>
                <w:sz w:val="21"/>
                <w:szCs w:val="21"/>
              </w:rPr>
              <w:t>Less</w:t>
            </w:r>
            <w:r w:rsidRPr="0017790F">
              <w:rPr>
                <w:rFonts w:cs="Times New Roman"/>
                <w:sz w:val="21"/>
                <w:szCs w:val="21"/>
              </w:rPr>
              <w:t xml:space="preserve"> </w:t>
            </w:r>
            <w:r w:rsidRPr="0017790F">
              <w:rPr>
                <w:sz w:val="21"/>
                <w:szCs w:val="21"/>
              </w:rPr>
              <w:t>allowance for</w:t>
            </w:r>
            <w:r w:rsidRPr="0017790F">
              <w:rPr>
                <w:sz w:val="21"/>
                <w:szCs w:val="21"/>
                <w:cs/>
                <w:lang w:bidi="th-TH"/>
              </w:rPr>
              <w:t xml:space="preserve"> </w:t>
            </w:r>
            <w:r w:rsidRPr="0017790F">
              <w:rPr>
                <w:sz w:val="21"/>
                <w:szCs w:val="21"/>
              </w:rPr>
              <w:t>expected credit loss</w:t>
            </w:r>
          </w:p>
        </w:tc>
        <w:tc>
          <w:tcPr>
            <w:tcW w:w="1440" w:type="dxa"/>
            <w:tcBorders>
              <w:bottom w:val="single" w:sz="4" w:space="0" w:color="auto"/>
            </w:tcBorders>
          </w:tcPr>
          <w:p w14:paraId="1A405C1C" w14:textId="198800C8" w:rsidR="004C12C7" w:rsidRPr="0017790F" w:rsidRDefault="004C12C7" w:rsidP="004C12C7">
            <w:pPr>
              <w:pStyle w:val="BodyText"/>
              <w:tabs>
                <w:tab w:val="decimal" w:pos="1656"/>
                <w:tab w:val="decimal" w:pos="1872"/>
              </w:tabs>
              <w:spacing w:after="0" w:line="240" w:lineRule="exact"/>
              <w:jc w:val="right"/>
              <w:rPr>
                <w:rFonts w:cs="Times New Roman"/>
                <w:color w:val="000000"/>
                <w:sz w:val="21"/>
                <w:szCs w:val="21"/>
              </w:rPr>
            </w:pPr>
            <w:r>
              <w:t>(38,823)</w:t>
            </w:r>
          </w:p>
        </w:tc>
        <w:tc>
          <w:tcPr>
            <w:tcW w:w="270" w:type="dxa"/>
          </w:tcPr>
          <w:p w14:paraId="321A613C" w14:textId="77777777"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p>
        </w:tc>
        <w:tc>
          <w:tcPr>
            <w:tcW w:w="1440" w:type="dxa"/>
            <w:tcBorders>
              <w:bottom w:val="single" w:sz="4" w:space="0" w:color="auto"/>
            </w:tcBorders>
          </w:tcPr>
          <w:p w14:paraId="39110414" w14:textId="1192BFB1" w:rsidR="004C12C7" w:rsidRPr="0017790F" w:rsidRDefault="004C12C7" w:rsidP="004C12C7">
            <w:pPr>
              <w:pStyle w:val="BodyText"/>
              <w:tabs>
                <w:tab w:val="decimal" w:pos="1656"/>
                <w:tab w:val="decimal" w:pos="1872"/>
              </w:tabs>
              <w:spacing w:after="0" w:line="240" w:lineRule="exact"/>
              <w:ind w:right="72"/>
              <w:jc w:val="right"/>
              <w:rPr>
                <w:rFonts w:cs="Times New Roman"/>
                <w:sz w:val="21"/>
                <w:szCs w:val="21"/>
                <w:lang w:val="en-US"/>
              </w:rPr>
            </w:pPr>
            <w:r>
              <w:rPr>
                <w:rFonts w:cs="Times New Roman"/>
                <w:color w:val="000000"/>
                <w:szCs w:val="22"/>
              </w:rPr>
              <w:t>-</w:t>
            </w:r>
          </w:p>
        </w:tc>
        <w:tc>
          <w:tcPr>
            <w:tcW w:w="270" w:type="dxa"/>
          </w:tcPr>
          <w:p w14:paraId="5CD63F77" w14:textId="77777777" w:rsidR="004C12C7" w:rsidRPr="0017790F" w:rsidRDefault="004C12C7" w:rsidP="004C12C7">
            <w:pPr>
              <w:pStyle w:val="BodyText"/>
              <w:tabs>
                <w:tab w:val="decimal" w:pos="702"/>
              </w:tabs>
              <w:spacing w:after="0" w:line="240" w:lineRule="exact"/>
              <w:ind w:right="72"/>
              <w:jc w:val="right"/>
              <w:rPr>
                <w:rFonts w:cs="Times New Roman"/>
                <w:sz w:val="21"/>
                <w:szCs w:val="21"/>
                <w:lang w:val="en-US"/>
              </w:rPr>
            </w:pPr>
          </w:p>
        </w:tc>
        <w:tc>
          <w:tcPr>
            <w:tcW w:w="1710" w:type="dxa"/>
            <w:tcBorders>
              <w:bottom w:val="single" w:sz="4" w:space="0" w:color="auto"/>
            </w:tcBorders>
          </w:tcPr>
          <w:p w14:paraId="224DAE05" w14:textId="45D0A445" w:rsidR="004C12C7" w:rsidRPr="0017790F" w:rsidRDefault="004C12C7" w:rsidP="004C12C7">
            <w:pPr>
              <w:pStyle w:val="BodyText"/>
              <w:tabs>
                <w:tab w:val="decimal" w:pos="1656"/>
                <w:tab w:val="decimal" w:pos="1872"/>
              </w:tabs>
              <w:spacing w:after="0" w:line="240" w:lineRule="exact"/>
              <w:ind w:right="-12"/>
              <w:jc w:val="right"/>
              <w:rPr>
                <w:rFonts w:cs="Times New Roman"/>
                <w:sz w:val="21"/>
                <w:szCs w:val="21"/>
                <w:lang w:val="en-US"/>
              </w:rPr>
            </w:pPr>
            <w:r>
              <w:rPr>
                <w:rFonts w:cs="Times New Roman"/>
                <w:szCs w:val="22"/>
                <w:lang w:val="en-US"/>
              </w:rPr>
              <w:t>(38,823)</w:t>
            </w:r>
          </w:p>
        </w:tc>
      </w:tr>
      <w:tr w:rsidR="004C12C7" w:rsidRPr="0017790F" w14:paraId="57F8EE18" w14:textId="77777777" w:rsidTr="009176AC">
        <w:trPr>
          <w:trHeight w:val="216"/>
        </w:trPr>
        <w:tc>
          <w:tcPr>
            <w:tcW w:w="3960" w:type="dxa"/>
            <w:vAlign w:val="center"/>
          </w:tcPr>
          <w:p w14:paraId="0B99D03A" w14:textId="77777777" w:rsidR="004C12C7" w:rsidRPr="0017790F" w:rsidRDefault="004C12C7" w:rsidP="004C12C7">
            <w:pPr>
              <w:spacing w:line="240" w:lineRule="exact"/>
              <w:rPr>
                <w:b/>
                <w:bCs/>
                <w:sz w:val="21"/>
                <w:szCs w:val="21"/>
                <w:lang w:val="en-US" w:bidi="th-TH"/>
              </w:rPr>
            </w:pPr>
            <w:r w:rsidRPr="0017790F">
              <w:rPr>
                <w:b/>
                <w:bCs/>
                <w:sz w:val="21"/>
                <w:szCs w:val="21"/>
                <w:lang w:val="en-US" w:bidi="th-TH"/>
              </w:rPr>
              <w:t>Net</w:t>
            </w:r>
          </w:p>
        </w:tc>
        <w:tc>
          <w:tcPr>
            <w:tcW w:w="1440" w:type="dxa"/>
            <w:tcBorders>
              <w:top w:val="single" w:sz="4" w:space="0" w:color="auto"/>
              <w:bottom w:val="double" w:sz="4" w:space="0" w:color="auto"/>
            </w:tcBorders>
          </w:tcPr>
          <w:p w14:paraId="26D60196" w14:textId="703AC308" w:rsidR="004C12C7" w:rsidRPr="00AF1A95" w:rsidRDefault="004C12C7" w:rsidP="00AF1A95">
            <w:pPr>
              <w:pStyle w:val="BodyText"/>
              <w:tabs>
                <w:tab w:val="decimal" w:pos="1656"/>
                <w:tab w:val="decimal" w:pos="1872"/>
              </w:tabs>
              <w:spacing w:after="0" w:line="220" w:lineRule="exact"/>
              <w:ind w:right="72"/>
              <w:jc w:val="right"/>
              <w:rPr>
                <w:rFonts w:cs="Cordia New"/>
                <w:b/>
                <w:bCs/>
                <w:sz w:val="21"/>
                <w:szCs w:val="21"/>
                <w:lang w:val="en-US"/>
              </w:rPr>
            </w:pPr>
            <w:r w:rsidRPr="00AF1A95">
              <w:rPr>
                <w:rFonts w:cs="Cordia New"/>
                <w:b/>
                <w:bCs/>
                <w:sz w:val="21"/>
                <w:szCs w:val="21"/>
                <w:lang w:val="en-US"/>
              </w:rPr>
              <w:t>160,478</w:t>
            </w:r>
          </w:p>
        </w:tc>
        <w:tc>
          <w:tcPr>
            <w:tcW w:w="270" w:type="dxa"/>
          </w:tcPr>
          <w:p w14:paraId="7B079A06" w14:textId="77777777" w:rsidR="004C12C7" w:rsidRPr="00AF1A95" w:rsidRDefault="004C12C7" w:rsidP="004C12C7">
            <w:pPr>
              <w:pStyle w:val="BodyText"/>
              <w:tabs>
                <w:tab w:val="decimal" w:pos="1656"/>
                <w:tab w:val="decimal" w:pos="1872"/>
              </w:tabs>
              <w:spacing w:after="0" w:line="240" w:lineRule="exact"/>
              <w:ind w:right="72"/>
              <w:jc w:val="right"/>
              <w:rPr>
                <w:rFonts w:cs="Cordia New"/>
                <w:b/>
                <w:bCs/>
                <w:sz w:val="21"/>
                <w:szCs w:val="21"/>
                <w:lang w:val="en-US"/>
              </w:rPr>
            </w:pPr>
          </w:p>
        </w:tc>
        <w:tc>
          <w:tcPr>
            <w:tcW w:w="1440" w:type="dxa"/>
            <w:tcBorders>
              <w:top w:val="single" w:sz="4" w:space="0" w:color="auto"/>
              <w:bottom w:val="double" w:sz="4" w:space="0" w:color="auto"/>
            </w:tcBorders>
          </w:tcPr>
          <w:p w14:paraId="6DACE3C5" w14:textId="1958ED30" w:rsidR="004C12C7" w:rsidRPr="00AF1A95" w:rsidRDefault="004C12C7" w:rsidP="004C12C7">
            <w:pPr>
              <w:pStyle w:val="BodyText"/>
              <w:tabs>
                <w:tab w:val="decimal" w:pos="1656"/>
                <w:tab w:val="decimal" w:pos="1872"/>
              </w:tabs>
              <w:spacing w:after="0" w:line="240" w:lineRule="exact"/>
              <w:ind w:right="72"/>
              <w:jc w:val="right"/>
              <w:rPr>
                <w:rFonts w:cs="Cordia New"/>
                <w:b/>
                <w:bCs/>
                <w:sz w:val="21"/>
                <w:szCs w:val="21"/>
                <w:lang w:val="en-US"/>
              </w:rPr>
            </w:pPr>
            <w:r w:rsidRPr="00AF1A95">
              <w:rPr>
                <w:rFonts w:cs="Cordia New"/>
                <w:b/>
                <w:bCs/>
                <w:sz w:val="21"/>
                <w:szCs w:val="21"/>
                <w:lang w:val="en-US"/>
              </w:rPr>
              <w:t>18,607</w:t>
            </w:r>
          </w:p>
        </w:tc>
        <w:tc>
          <w:tcPr>
            <w:tcW w:w="270" w:type="dxa"/>
          </w:tcPr>
          <w:p w14:paraId="1CAAE5B1" w14:textId="77777777" w:rsidR="004C12C7" w:rsidRPr="00AF1A95" w:rsidRDefault="004C12C7" w:rsidP="004C12C7">
            <w:pPr>
              <w:pStyle w:val="BodyText"/>
              <w:tabs>
                <w:tab w:val="decimal" w:pos="702"/>
              </w:tabs>
              <w:spacing w:after="0" w:line="240" w:lineRule="exact"/>
              <w:rPr>
                <w:rFonts w:cs="Cordia New"/>
                <w:b/>
                <w:bCs/>
                <w:sz w:val="21"/>
                <w:szCs w:val="21"/>
                <w:lang w:val="en-US"/>
              </w:rPr>
            </w:pPr>
          </w:p>
        </w:tc>
        <w:tc>
          <w:tcPr>
            <w:tcW w:w="1710" w:type="dxa"/>
            <w:tcBorders>
              <w:top w:val="single" w:sz="4" w:space="0" w:color="auto"/>
              <w:bottom w:val="double" w:sz="4" w:space="0" w:color="auto"/>
            </w:tcBorders>
          </w:tcPr>
          <w:p w14:paraId="633A8B25" w14:textId="039017D8" w:rsidR="004C12C7" w:rsidRPr="00AF1A95" w:rsidRDefault="004C12C7" w:rsidP="004C12C7">
            <w:pPr>
              <w:pStyle w:val="BodyText"/>
              <w:tabs>
                <w:tab w:val="decimal" w:pos="1656"/>
                <w:tab w:val="decimal" w:pos="1872"/>
              </w:tabs>
              <w:spacing w:after="0" w:line="240" w:lineRule="exact"/>
              <w:ind w:right="72"/>
              <w:jc w:val="right"/>
              <w:rPr>
                <w:rFonts w:cs="Cordia New"/>
                <w:b/>
                <w:bCs/>
                <w:sz w:val="21"/>
                <w:szCs w:val="21"/>
                <w:lang w:val="en-US" w:bidi="th-TH"/>
              </w:rPr>
            </w:pPr>
            <w:r w:rsidRPr="00AF1A95">
              <w:rPr>
                <w:rFonts w:cs="Cordia New"/>
                <w:b/>
                <w:bCs/>
                <w:sz w:val="21"/>
                <w:szCs w:val="21"/>
                <w:lang w:val="en-US"/>
              </w:rPr>
              <w:t>179,085</w:t>
            </w:r>
          </w:p>
        </w:tc>
      </w:tr>
    </w:tbl>
    <w:p w14:paraId="0CC5A4DB" w14:textId="77777777" w:rsidR="006F1590" w:rsidRPr="0017790F" w:rsidRDefault="006F1590" w:rsidP="005E09DF">
      <w:pPr>
        <w:tabs>
          <w:tab w:val="left" w:pos="540"/>
        </w:tabs>
        <w:spacing w:line="240" w:lineRule="exact"/>
        <w:ind w:left="540" w:right="29"/>
        <w:jc w:val="thaiDistribute"/>
        <w:rPr>
          <w:rFonts w:cs="Times New Roman"/>
          <w:sz w:val="21"/>
          <w:szCs w:val="21"/>
        </w:rPr>
      </w:pPr>
    </w:p>
    <w:p w14:paraId="775645FB" w14:textId="7844D314" w:rsidR="005E09DF" w:rsidRPr="0017790F" w:rsidRDefault="00F81C53" w:rsidP="005E09DF">
      <w:pPr>
        <w:spacing w:line="240" w:lineRule="exact"/>
        <w:ind w:left="540"/>
        <w:jc w:val="thaiDistribute"/>
        <w:rPr>
          <w:rFonts w:cs="Times New Roman"/>
          <w:sz w:val="21"/>
          <w:szCs w:val="21"/>
        </w:rPr>
      </w:pPr>
      <w:r w:rsidRPr="0017790F">
        <w:rPr>
          <w:rFonts w:cs="Times New Roman"/>
          <w:sz w:val="21"/>
          <w:szCs w:val="21"/>
        </w:rPr>
        <w:t xml:space="preserve">The normal credit term granted for receivables on </w:t>
      </w:r>
      <w:r w:rsidR="00846FB0" w:rsidRPr="0017790F">
        <w:rPr>
          <w:rFonts w:cs="Times New Roman"/>
          <w:sz w:val="21"/>
          <w:szCs w:val="21"/>
        </w:rPr>
        <w:t xml:space="preserve">accrued </w:t>
      </w:r>
      <w:r w:rsidRPr="0017790F">
        <w:rPr>
          <w:rFonts w:cs="Times New Roman"/>
          <w:sz w:val="21"/>
          <w:szCs w:val="21"/>
        </w:rPr>
        <w:t>rental and service income of the Trust is 15 days.</w:t>
      </w:r>
    </w:p>
    <w:p w14:paraId="5D9C927A" w14:textId="1152C88A" w:rsidR="00D70E9F" w:rsidRPr="0017790F" w:rsidRDefault="00D70E9F" w:rsidP="00400A1A">
      <w:pPr>
        <w:spacing w:line="240" w:lineRule="auto"/>
        <w:rPr>
          <w:rFonts w:cs="Times New Roman"/>
          <w:sz w:val="21"/>
          <w:szCs w:val="21"/>
        </w:rPr>
      </w:pPr>
    </w:p>
    <w:tbl>
      <w:tblPr>
        <w:tblW w:w="9180" w:type="dxa"/>
        <w:tblInd w:w="450" w:type="dxa"/>
        <w:tblLayout w:type="fixed"/>
        <w:tblLook w:val="01E0" w:firstRow="1" w:lastRow="1" w:firstColumn="1" w:lastColumn="1" w:noHBand="0" w:noVBand="0"/>
      </w:tblPr>
      <w:tblGrid>
        <w:gridCol w:w="5850"/>
        <w:gridCol w:w="1530"/>
        <w:gridCol w:w="270"/>
        <w:gridCol w:w="1530"/>
      </w:tblGrid>
      <w:tr w:rsidR="00D70E9F" w:rsidRPr="0017790F" w14:paraId="2E4965D1" w14:textId="77777777" w:rsidTr="00A10EA2">
        <w:trPr>
          <w:tblHeader/>
        </w:trPr>
        <w:tc>
          <w:tcPr>
            <w:tcW w:w="5850" w:type="dxa"/>
            <w:vAlign w:val="bottom"/>
          </w:tcPr>
          <w:p w14:paraId="76825234" w14:textId="77777777" w:rsidR="00D70E9F" w:rsidRPr="0017790F" w:rsidRDefault="00D70E9F" w:rsidP="00A10EA2">
            <w:pPr>
              <w:pStyle w:val="BodyText"/>
              <w:tabs>
                <w:tab w:val="left" w:pos="156"/>
                <w:tab w:val="right" w:pos="9072"/>
              </w:tabs>
              <w:spacing w:after="0" w:line="240" w:lineRule="exact"/>
              <w:ind w:right="-108"/>
              <w:rPr>
                <w:rFonts w:cs="Times New Roman"/>
                <w:b/>
                <w:bCs/>
                <w:i/>
                <w:iCs/>
                <w:sz w:val="21"/>
                <w:szCs w:val="21"/>
                <w:cs/>
                <w:lang w:bidi="th-TH"/>
              </w:rPr>
            </w:pPr>
            <w:bookmarkStart w:id="3" w:name="_Hlk44690717"/>
            <w:r w:rsidRPr="0017790F">
              <w:rPr>
                <w:rFonts w:cs="Times New Roman"/>
                <w:b/>
                <w:bCs/>
                <w:i/>
                <w:iCs/>
                <w:sz w:val="21"/>
                <w:szCs w:val="21"/>
              </w:rPr>
              <w:t>Allowance for expected credit loss</w:t>
            </w:r>
            <w:r w:rsidRPr="0017790F">
              <w:rPr>
                <w:rFonts w:cs="Times New Roman"/>
                <w:b/>
                <w:bCs/>
                <w:color w:val="0000FF"/>
                <w:sz w:val="21"/>
                <w:szCs w:val="21"/>
              </w:rPr>
              <w:t xml:space="preserve"> </w:t>
            </w:r>
          </w:p>
        </w:tc>
        <w:tc>
          <w:tcPr>
            <w:tcW w:w="1530" w:type="dxa"/>
            <w:vAlign w:val="bottom"/>
          </w:tcPr>
          <w:p w14:paraId="00988D74" w14:textId="7F19C9C4" w:rsidR="00D70E9F" w:rsidRPr="0017790F" w:rsidDel="005A3149" w:rsidRDefault="00D70E9F" w:rsidP="00A10EA2">
            <w:pPr>
              <w:tabs>
                <w:tab w:val="center" w:pos="4536"/>
                <w:tab w:val="right" w:pos="9072"/>
              </w:tabs>
              <w:spacing w:line="240" w:lineRule="exact"/>
              <w:jc w:val="center"/>
              <w:rPr>
                <w:i/>
                <w:iCs/>
                <w:sz w:val="21"/>
                <w:szCs w:val="21"/>
                <w:lang w:val="en-US" w:bidi="th-TH"/>
              </w:rPr>
            </w:pPr>
            <w:r w:rsidRPr="0017790F">
              <w:rPr>
                <w:rFonts w:cs="Times New Roman"/>
                <w:sz w:val="21"/>
                <w:szCs w:val="21"/>
              </w:rPr>
              <w:t>202</w:t>
            </w:r>
            <w:r w:rsidR="004C12C7">
              <w:rPr>
                <w:sz w:val="21"/>
                <w:szCs w:val="21"/>
                <w:lang w:val="en-US" w:bidi="th-TH"/>
              </w:rPr>
              <w:t>6</w:t>
            </w:r>
          </w:p>
        </w:tc>
        <w:tc>
          <w:tcPr>
            <w:tcW w:w="270" w:type="dxa"/>
            <w:vAlign w:val="bottom"/>
          </w:tcPr>
          <w:p w14:paraId="777758A7" w14:textId="77777777" w:rsidR="00D70E9F" w:rsidRPr="0017790F" w:rsidDel="005A3149" w:rsidRDefault="00D70E9F" w:rsidP="00A10EA2">
            <w:pPr>
              <w:pStyle w:val="acctfourfigures"/>
              <w:tabs>
                <w:tab w:val="clear" w:pos="765"/>
                <w:tab w:val="decimal" w:pos="1718"/>
              </w:tabs>
              <w:spacing w:line="240" w:lineRule="auto"/>
              <w:ind w:right="110"/>
              <w:rPr>
                <w:rFonts w:cs="Times New Roman"/>
                <w:b/>
                <w:bCs/>
                <w:sz w:val="21"/>
                <w:szCs w:val="21"/>
                <w:lang w:val="en-US" w:bidi="th-TH"/>
              </w:rPr>
            </w:pPr>
          </w:p>
        </w:tc>
        <w:tc>
          <w:tcPr>
            <w:tcW w:w="1530" w:type="dxa"/>
            <w:vAlign w:val="bottom"/>
          </w:tcPr>
          <w:p w14:paraId="389103BE" w14:textId="0FAED690" w:rsidR="00D70E9F" w:rsidRPr="0017790F" w:rsidDel="005A3149" w:rsidRDefault="00D70E9F" w:rsidP="00A10EA2">
            <w:pPr>
              <w:tabs>
                <w:tab w:val="center" w:pos="4536"/>
                <w:tab w:val="right" w:pos="9072"/>
              </w:tabs>
              <w:spacing w:line="240" w:lineRule="exact"/>
              <w:jc w:val="center"/>
              <w:rPr>
                <w:rFonts w:cs="Times New Roman"/>
                <w:i/>
                <w:iCs/>
                <w:sz w:val="21"/>
                <w:szCs w:val="21"/>
              </w:rPr>
            </w:pPr>
            <w:r w:rsidRPr="0017790F">
              <w:rPr>
                <w:rFonts w:cs="Times New Roman"/>
                <w:sz w:val="21"/>
                <w:szCs w:val="21"/>
              </w:rPr>
              <w:t>202</w:t>
            </w:r>
            <w:r w:rsidR="004C12C7">
              <w:rPr>
                <w:rFonts w:cs="Times New Roman"/>
                <w:sz w:val="21"/>
                <w:szCs w:val="21"/>
              </w:rPr>
              <w:t>5</w:t>
            </w:r>
          </w:p>
        </w:tc>
      </w:tr>
      <w:tr w:rsidR="00D70E9F" w:rsidRPr="0017790F" w14:paraId="035F09F9" w14:textId="77777777" w:rsidTr="00A10EA2">
        <w:trPr>
          <w:tblHeader/>
        </w:trPr>
        <w:tc>
          <w:tcPr>
            <w:tcW w:w="5850" w:type="dxa"/>
            <w:vAlign w:val="bottom"/>
          </w:tcPr>
          <w:p w14:paraId="50D3DBF1" w14:textId="77777777" w:rsidR="00D70E9F" w:rsidRPr="0017790F" w:rsidRDefault="00D70E9F" w:rsidP="00A10EA2">
            <w:pPr>
              <w:pStyle w:val="BodyText"/>
              <w:tabs>
                <w:tab w:val="left" w:pos="156"/>
                <w:tab w:val="right" w:pos="9072"/>
              </w:tabs>
              <w:spacing w:after="0" w:line="240" w:lineRule="exact"/>
              <w:ind w:left="156" w:right="-108" w:hanging="156"/>
              <w:rPr>
                <w:rFonts w:cs="Times New Roman"/>
                <w:b/>
                <w:bCs/>
                <w:i/>
                <w:iCs/>
                <w:sz w:val="21"/>
                <w:szCs w:val="21"/>
              </w:rPr>
            </w:pPr>
          </w:p>
        </w:tc>
        <w:tc>
          <w:tcPr>
            <w:tcW w:w="3330" w:type="dxa"/>
            <w:gridSpan w:val="3"/>
            <w:vAlign w:val="bottom"/>
          </w:tcPr>
          <w:p w14:paraId="6AA97E4C" w14:textId="77777777" w:rsidR="00D70E9F" w:rsidRPr="0017790F" w:rsidRDefault="00D70E9F" w:rsidP="00A10EA2">
            <w:pPr>
              <w:pStyle w:val="acctmergecolhdg"/>
              <w:shd w:val="clear" w:color="auto" w:fill="FFFFFF"/>
              <w:spacing w:line="240" w:lineRule="exact"/>
              <w:ind w:left="-101" w:right="-142"/>
              <w:rPr>
                <w:rFonts w:cs="Times New Roman"/>
                <w:b w:val="0"/>
                <w:sz w:val="21"/>
                <w:szCs w:val="21"/>
              </w:rPr>
            </w:pPr>
            <w:r w:rsidRPr="0017790F">
              <w:rPr>
                <w:rFonts w:cs="Times New Roman"/>
                <w:b w:val="0"/>
                <w:i/>
                <w:iCs/>
                <w:sz w:val="21"/>
                <w:szCs w:val="21"/>
              </w:rPr>
              <w:t>(in thousand Baht)</w:t>
            </w:r>
          </w:p>
        </w:tc>
      </w:tr>
      <w:tr w:rsidR="00D70E9F" w:rsidRPr="0017790F" w14:paraId="7C72667C" w14:textId="77777777" w:rsidTr="00A10EA2">
        <w:trPr>
          <w:tblHeader/>
        </w:trPr>
        <w:tc>
          <w:tcPr>
            <w:tcW w:w="5850" w:type="dxa"/>
            <w:vAlign w:val="bottom"/>
          </w:tcPr>
          <w:p w14:paraId="700E3932" w14:textId="77777777" w:rsidR="00D70E9F" w:rsidRPr="0017790F" w:rsidRDefault="00D70E9F" w:rsidP="00A10EA2">
            <w:pPr>
              <w:pStyle w:val="BodyText"/>
              <w:tabs>
                <w:tab w:val="left" w:pos="156"/>
                <w:tab w:val="right" w:pos="9072"/>
              </w:tabs>
              <w:spacing w:after="0" w:line="240" w:lineRule="exact"/>
              <w:ind w:left="156" w:right="-108" w:hanging="156"/>
              <w:rPr>
                <w:rFonts w:cs="Times New Roman"/>
                <w:b/>
                <w:bCs/>
                <w:i/>
                <w:iCs/>
                <w:sz w:val="21"/>
                <w:szCs w:val="21"/>
              </w:rPr>
            </w:pPr>
          </w:p>
        </w:tc>
        <w:tc>
          <w:tcPr>
            <w:tcW w:w="3330" w:type="dxa"/>
            <w:gridSpan w:val="3"/>
            <w:vAlign w:val="bottom"/>
          </w:tcPr>
          <w:p w14:paraId="6CB525A7" w14:textId="77777777" w:rsidR="00D70E9F" w:rsidRPr="0017790F" w:rsidRDefault="00D70E9F" w:rsidP="00A10EA2">
            <w:pPr>
              <w:pStyle w:val="acctmergecolhdg"/>
              <w:shd w:val="clear" w:color="auto" w:fill="FFFFFF"/>
              <w:spacing w:line="240" w:lineRule="exact"/>
              <w:ind w:left="-101" w:right="-142"/>
              <w:rPr>
                <w:rFonts w:cs="Times New Roman"/>
                <w:b w:val="0"/>
                <w:i/>
                <w:iCs/>
                <w:sz w:val="21"/>
                <w:szCs w:val="21"/>
              </w:rPr>
            </w:pPr>
          </w:p>
        </w:tc>
      </w:tr>
      <w:tr w:rsidR="00BB0CCA" w:rsidRPr="0017790F" w14:paraId="292F37BC" w14:textId="77777777" w:rsidTr="0011666C">
        <w:trPr>
          <w:tblHeader/>
        </w:trPr>
        <w:tc>
          <w:tcPr>
            <w:tcW w:w="5850" w:type="dxa"/>
          </w:tcPr>
          <w:p w14:paraId="4BD295C3" w14:textId="77777777" w:rsidR="00BB0CCA" w:rsidRPr="0017790F" w:rsidRDefault="00BB0CCA" w:rsidP="00BB0CCA">
            <w:pPr>
              <w:pStyle w:val="BodyText"/>
              <w:tabs>
                <w:tab w:val="center" w:pos="4536"/>
                <w:tab w:val="right" w:pos="9072"/>
              </w:tabs>
              <w:spacing w:after="0" w:line="240" w:lineRule="exact"/>
              <w:ind w:right="-108"/>
              <w:rPr>
                <w:rFonts w:cs="Times New Roman"/>
                <w:b/>
                <w:i/>
                <w:iCs/>
                <w:sz w:val="21"/>
                <w:szCs w:val="21"/>
                <w:cs/>
              </w:rPr>
            </w:pPr>
            <w:r w:rsidRPr="0017790F">
              <w:rPr>
                <w:rFonts w:eastAsia="Cordia New" w:cs="Times New Roman"/>
                <w:sz w:val="21"/>
                <w:szCs w:val="21"/>
              </w:rPr>
              <w:t xml:space="preserve">At </w:t>
            </w:r>
            <w:r w:rsidRPr="0017790F">
              <w:rPr>
                <w:rFonts w:eastAsia="Cordia New" w:cs="Cordia New"/>
                <w:sz w:val="21"/>
                <w:szCs w:val="21"/>
                <w:lang w:val="en-US" w:bidi="th-TH"/>
              </w:rPr>
              <w:t>the beginning of the period</w:t>
            </w:r>
          </w:p>
        </w:tc>
        <w:tc>
          <w:tcPr>
            <w:tcW w:w="1530" w:type="dxa"/>
            <w:vAlign w:val="bottom"/>
          </w:tcPr>
          <w:p w14:paraId="68C83746" w14:textId="11E12D2B" w:rsidR="00BB0CCA" w:rsidRPr="005061B1" w:rsidDel="005A3149" w:rsidRDefault="00BB0CCA" w:rsidP="00BB0CCA">
            <w:pPr>
              <w:tabs>
                <w:tab w:val="decimal" w:pos="1151"/>
              </w:tabs>
              <w:spacing w:line="240" w:lineRule="exact"/>
              <w:ind w:right="-108"/>
              <w:rPr>
                <w:rFonts w:cs="Times New Roman"/>
                <w:sz w:val="21"/>
                <w:szCs w:val="21"/>
                <w:lang w:val="en-US"/>
              </w:rPr>
            </w:pPr>
            <w:r w:rsidRPr="005061B1" w:rsidDel="00BB0CCA">
              <w:rPr>
                <w:lang w:bidi="th-TH"/>
              </w:rPr>
              <w:t>38,823</w:t>
            </w:r>
          </w:p>
        </w:tc>
        <w:tc>
          <w:tcPr>
            <w:tcW w:w="270" w:type="dxa"/>
          </w:tcPr>
          <w:p w14:paraId="63FD65AC" w14:textId="77777777" w:rsidR="00BB0CCA" w:rsidRPr="0017790F" w:rsidDel="005A3149" w:rsidRDefault="00BB0CCA" w:rsidP="00BB0CCA">
            <w:pPr>
              <w:tabs>
                <w:tab w:val="center" w:pos="4536"/>
                <w:tab w:val="right" w:pos="9072"/>
              </w:tabs>
              <w:spacing w:line="240" w:lineRule="auto"/>
              <w:jc w:val="center"/>
              <w:rPr>
                <w:rFonts w:cs="Times New Roman"/>
                <w:sz w:val="21"/>
                <w:szCs w:val="21"/>
              </w:rPr>
            </w:pPr>
          </w:p>
        </w:tc>
        <w:tc>
          <w:tcPr>
            <w:tcW w:w="1530" w:type="dxa"/>
            <w:vAlign w:val="bottom"/>
          </w:tcPr>
          <w:p w14:paraId="0B32713F" w14:textId="068E83A5" w:rsidR="00BB0CCA" w:rsidRPr="0017790F" w:rsidDel="005A3149" w:rsidRDefault="00BB0CCA" w:rsidP="00BB0CCA">
            <w:pPr>
              <w:tabs>
                <w:tab w:val="decimal" w:pos="1151"/>
              </w:tabs>
              <w:spacing w:line="240" w:lineRule="exact"/>
              <w:ind w:right="-108"/>
              <w:rPr>
                <w:rFonts w:cs="Times New Roman"/>
                <w:sz w:val="21"/>
                <w:szCs w:val="21"/>
                <w:lang w:val="en-US"/>
              </w:rPr>
            </w:pPr>
            <w:r w:rsidRPr="0017790F" w:rsidDel="00BB0CCA">
              <w:rPr>
                <w:rFonts w:cs="Times New Roman"/>
                <w:sz w:val="21"/>
                <w:szCs w:val="21"/>
                <w:lang w:val="en-US"/>
              </w:rPr>
              <w:t>16,746</w:t>
            </w:r>
          </w:p>
        </w:tc>
      </w:tr>
      <w:tr w:rsidR="00BB0CCA" w:rsidRPr="0017790F" w14:paraId="5A772B26" w14:textId="77777777" w:rsidTr="00A10EA2">
        <w:trPr>
          <w:tblHeader/>
        </w:trPr>
        <w:tc>
          <w:tcPr>
            <w:tcW w:w="5850" w:type="dxa"/>
          </w:tcPr>
          <w:p w14:paraId="1379E378" w14:textId="77777777" w:rsidR="00BB0CCA" w:rsidRPr="0017790F" w:rsidRDefault="00BB0CCA" w:rsidP="00BB0CCA">
            <w:pPr>
              <w:pStyle w:val="BodyText"/>
              <w:tabs>
                <w:tab w:val="center" w:pos="4536"/>
                <w:tab w:val="right" w:pos="9072"/>
              </w:tabs>
              <w:spacing w:after="0" w:line="240" w:lineRule="exact"/>
              <w:ind w:right="-108"/>
              <w:rPr>
                <w:rFonts w:cs="Times New Roman"/>
                <w:sz w:val="21"/>
                <w:szCs w:val="21"/>
              </w:rPr>
            </w:pPr>
            <w:r w:rsidRPr="0017790F">
              <w:rPr>
                <w:rFonts w:cs="Times New Roman"/>
                <w:sz w:val="21"/>
                <w:szCs w:val="21"/>
              </w:rPr>
              <w:t>Addition</w:t>
            </w:r>
          </w:p>
        </w:tc>
        <w:tc>
          <w:tcPr>
            <w:tcW w:w="1530" w:type="dxa"/>
          </w:tcPr>
          <w:p w14:paraId="4618209A" w14:textId="20CF9F6A" w:rsidR="00BB0CCA" w:rsidRPr="0017790F" w:rsidRDefault="0030353B" w:rsidP="00BB0CCA">
            <w:pPr>
              <w:tabs>
                <w:tab w:val="decimal" w:pos="1151"/>
              </w:tabs>
              <w:spacing w:line="240" w:lineRule="exact"/>
              <w:ind w:right="-108"/>
              <w:rPr>
                <w:rFonts w:cs="Times New Roman"/>
                <w:sz w:val="21"/>
                <w:szCs w:val="21"/>
                <w:lang w:val="en-US"/>
              </w:rPr>
            </w:pPr>
            <w:r>
              <w:rPr>
                <w:rFonts w:cs="Cordia New"/>
                <w:sz w:val="21"/>
                <w:szCs w:val="26"/>
                <w:lang w:val="en-US" w:bidi="th-TH"/>
              </w:rPr>
              <w:t>669</w:t>
            </w:r>
          </w:p>
        </w:tc>
        <w:tc>
          <w:tcPr>
            <w:tcW w:w="270" w:type="dxa"/>
          </w:tcPr>
          <w:p w14:paraId="26A77BA7" w14:textId="77777777" w:rsidR="00BB0CCA" w:rsidRPr="0017790F" w:rsidDel="005A3149" w:rsidRDefault="00BB0CCA" w:rsidP="00BB0CCA">
            <w:pPr>
              <w:tabs>
                <w:tab w:val="center" w:pos="4536"/>
                <w:tab w:val="right" w:pos="9072"/>
              </w:tabs>
              <w:spacing w:line="240" w:lineRule="auto"/>
              <w:jc w:val="center"/>
              <w:rPr>
                <w:rFonts w:cs="Times New Roman"/>
                <w:sz w:val="21"/>
                <w:szCs w:val="21"/>
              </w:rPr>
            </w:pPr>
          </w:p>
        </w:tc>
        <w:tc>
          <w:tcPr>
            <w:tcW w:w="1530" w:type="dxa"/>
          </w:tcPr>
          <w:p w14:paraId="023F88FE" w14:textId="58236918" w:rsidR="00BB0CCA" w:rsidRPr="0017790F" w:rsidRDefault="00BB0CCA" w:rsidP="00BB0CCA">
            <w:pPr>
              <w:tabs>
                <w:tab w:val="decimal" w:pos="1151"/>
              </w:tabs>
              <w:spacing w:line="240" w:lineRule="exact"/>
              <w:ind w:right="-108"/>
              <w:rPr>
                <w:rFonts w:cs="Times New Roman"/>
                <w:sz w:val="21"/>
                <w:szCs w:val="21"/>
                <w:lang w:val="en-US"/>
              </w:rPr>
            </w:pPr>
            <w:r>
              <w:rPr>
                <w:rFonts w:cs="Times New Roman"/>
                <w:sz w:val="21"/>
                <w:szCs w:val="21"/>
                <w:lang w:val="en-US"/>
              </w:rPr>
              <w:t>1,110</w:t>
            </w:r>
          </w:p>
        </w:tc>
      </w:tr>
      <w:tr w:rsidR="00BB0CCA" w:rsidRPr="0017790F" w14:paraId="039A7795" w14:textId="77777777" w:rsidTr="00A10EA2">
        <w:trPr>
          <w:tblHeader/>
        </w:trPr>
        <w:tc>
          <w:tcPr>
            <w:tcW w:w="5850" w:type="dxa"/>
          </w:tcPr>
          <w:p w14:paraId="191A5A50" w14:textId="4B118C73" w:rsidR="00BB0CCA" w:rsidRPr="0017790F" w:rsidRDefault="00BB0CCA" w:rsidP="00BB0CCA">
            <w:pPr>
              <w:pStyle w:val="BodyText"/>
              <w:tabs>
                <w:tab w:val="center" w:pos="4536"/>
                <w:tab w:val="right" w:pos="9072"/>
              </w:tabs>
              <w:spacing w:after="0" w:line="240" w:lineRule="exact"/>
              <w:ind w:right="-108"/>
              <w:rPr>
                <w:rFonts w:cs="Times New Roman"/>
                <w:sz w:val="21"/>
                <w:szCs w:val="21"/>
              </w:rPr>
            </w:pPr>
            <w:r w:rsidRPr="00CF245E">
              <w:rPr>
                <w:rFonts w:cs="Times New Roman"/>
                <w:szCs w:val="22"/>
              </w:rPr>
              <w:t>Reverse</w:t>
            </w:r>
          </w:p>
        </w:tc>
        <w:tc>
          <w:tcPr>
            <w:tcW w:w="1530" w:type="dxa"/>
          </w:tcPr>
          <w:p w14:paraId="23077FD6" w14:textId="192E341F" w:rsidR="00BB0CCA" w:rsidRPr="0017790F" w:rsidRDefault="00DC4BBA" w:rsidP="00BB0CCA">
            <w:pPr>
              <w:tabs>
                <w:tab w:val="decimal" w:pos="1151"/>
              </w:tabs>
              <w:spacing w:line="240" w:lineRule="exact"/>
              <w:ind w:right="-108"/>
              <w:rPr>
                <w:rFonts w:cs="Times New Roman"/>
                <w:sz w:val="21"/>
                <w:szCs w:val="21"/>
                <w:lang w:val="en-US"/>
              </w:rPr>
            </w:pPr>
            <w:r>
              <w:rPr>
                <w:rFonts w:cs="Times New Roman"/>
                <w:sz w:val="21"/>
                <w:szCs w:val="21"/>
                <w:lang w:val="en-US"/>
              </w:rPr>
              <w:t>(4,978)</w:t>
            </w:r>
          </w:p>
        </w:tc>
        <w:tc>
          <w:tcPr>
            <w:tcW w:w="270" w:type="dxa"/>
          </w:tcPr>
          <w:p w14:paraId="71C0073C" w14:textId="77777777" w:rsidR="00BB0CCA" w:rsidRPr="0017790F" w:rsidDel="005A3149" w:rsidRDefault="00BB0CCA" w:rsidP="00BB0CCA">
            <w:pPr>
              <w:tabs>
                <w:tab w:val="center" w:pos="4536"/>
                <w:tab w:val="right" w:pos="9072"/>
              </w:tabs>
              <w:spacing w:line="240" w:lineRule="auto"/>
              <w:jc w:val="center"/>
              <w:rPr>
                <w:rFonts w:cs="Times New Roman"/>
                <w:sz w:val="21"/>
                <w:szCs w:val="21"/>
              </w:rPr>
            </w:pPr>
          </w:p>
        </w:tc>
        <w:tc>
          <w:tcPr>
            <w:tcW w:w="1530" w:type="dxa"/>
          </w:tcPr>
          <w:p w14:paraId="6EE28879" w14:textId="1C9238C5" w:rsidR="00BB0CCA" w:rsidRPr="0017790F" w:rsidRDefault="00BB0CCA" w:rsidP="00BB0CCA">
            <w:pPr>
              <w:tabs>
                <w:tab w:val="decimal" w:pos="1151"/>
              </w:tabs>
              <w:spacing w:line="240" w:lineRule="exact"/>
              <w:ind w:right="-108"/>
              <w:rPr>
                <w:rFonts w:cs="Times New Roman"/>
                <w:sz w:val="21"/>
                <w:szCs w:val="21"/>
                <w:lang w:val="en-US"/>
              </w:rPr>
            </w:pPr>
            <w:r>
              <w:rPr>
                <w:rFonts w:cs="Times New Roman"/>
                <w:sz w:val="21"/>
                <w:szCs w:val="21"/>
                <w:lang w:val="en-US"/>
              </w:rPr>
              <w:t>(514</w:t>
            </w:r>
            <w:r w:rsidDel="00BB0CCA">
              <w:rPr>
                <w:rFonts w:cs="Times New Roman"/>
                <w:sz w:val="21"/>
                <w:szCs w:val="21"/>
                <w:lang w:val="en-US"/>
              </w:rPr>
              <w:t>)</w:t>
            </w:r>
          </w:p>
        </w:tc>
      </w:tr>
      <w:tr w:rsidR="00BB0CCA" w:rsidRPr="0017790F" w14:paraId="4FA28CC0" w14:textId="77777777" w:rsidTr="00AF1A95">
        <w:trPr>
          <w:tblHeader/>
        </w:trPr>
        <w:tc>
          <w:tcPr>
            <w:tcW w:w="5850" w:type="dxa"/>
          </w:tcPr>
          <w:p w14:paraId="28BF3776" w14:textId="30989730" w:rsidR="00BB0CCA" w:rsidRPr="0017790F" w:rsidRDefault="00BB0CCA" w:rsidP="00BB0CCA">
            <w:pPr>
              <w:pStyle w:val="BodyText"/>
              <w:tabs>
                <w:tab w:val="center" w:pos="4536"/>
                <w:tab w:val="right" w:pos="9072"/>
              </w:tabs>
              <w:spacing w:after="0" w:line="240" w:lineRule="exact"/>
              <w:ind w:right="-108"/>
              <w:rPr>
                <w:rFonts w:cs="Times New Roman"/>
                <w:sz w:val="21"/>
                <w:szCs w:val="21"/>
              </w:rPr>
            </w:pPr>
            <w:r w:rsidRPr="0017790F">
              <w:rPr>
                <w:rFonts w:eastAsia="Cordia New" w:cs="Times New Roman"/>
                <w:b/>
                <w:bCs/>
                <w:sz w:val="21"/>
                <w:szCs w:val="21"/>
              </w:rPr>
              <w:t>At the end of the period</w:t>
            </w:r>
          </w:p>
        </w:tc>
        <w:tc>
          <w:tcPr>
            <w:tcW w:w="1530" w:type="dxa"/>
            <w:tcBorders>
              <w:top w:val="single" w:sz="4" w:space="0" w:color="auto"/>
              <w:bottom w:val="double" w:sz="4" w:space="0" w:color="auto"/>
            </w:tcBorders>
            <w:vAlign w:val="bottom"/>
          </w:tcPr>
          <w:p w14:paraId="4ABF6E80" w14:textId="6176788B" w:rsidR="00BB0CCA" w:rsidRPr="0017790F" w:rsidRDefault="00DC4BBA" w:rsidP="00BB0CCA">
            <w:pPr>
              <w:tabs>
                <w:tab w:val="decimal" w:pos="1151"/>
              </w:tabs>
              <w:spacing w:line="240" w:lineRule="exact"/>
              <w:ind w:right="-108"/>
              <w:rPr>
                <w:rFonts w:cs="Times New Roman"/>
                <w:sz w:val="21"/>
                <w:szCs w:val="21"/>
                <w:lang w:val="en-US"/>
              </w:rPr>
            </w:pPr>
            <w:r>
              <w:rPr>
                <w:rFonts w:cs="Times New Roman"/>
                <w:b/>
                <w:bCs/>
                <w:sz w:val="21"/>
                <w:szCs w:val="21"/>
                <w:lang w:val="en-AU"/>
              </w:rPr>
              <w:t>34,514</w:t>
            </w:r>
          </w:p>
        </w:tc>
        <w:tc>
          <w:tcPr>
            <w:tcW w:w="270" w:type="dxa"/>
          </w:tcPr>
          <w:p w14:paraId="2CFF0D07" w14:textId="77777777" w:rsidR="00BB0CCA" w:rsidRPr="0017790F" w:rsidDel="005A3149" w:rsidRDefault="00BB0CCA" w:rsidP="00BB0CCA">
            <w:pPr>
              <w:tabs>
                <w:tab w:val="center" w:pos="4536"/>
                <w:tab w:val="right" w:pos="9072"/>
              </w:tabs>
              <w:spacing w:line="240" w:lineRule="auto"/>
              <w:jc w:val="center"/>
              <w:rPr>
                <w:rFonts w:cs="Times New Roman"/>
                <w:sz w:val="21"/>
                <w:szCs w:val="21"/>
              </w:rPr>
            </w:pPr>
          </w:p>
        </w:tc>
        <w:tc>
          <w:tcPr>
            <w:tcW w:w="1530" w:type="dxa"/>
            <w:tcBorders>
              <w:top w:val="single" w:sz="4" w:space="0" w:color="auto"/>
              <w:bottom w:val="double" w:sz="4" w:space="0" w:color="auto"/>
            </w:tcBorders>
            <w:vAlign w:val="bottom"/>
          </w:tcPr>
          <w:p w14:paraId="4FA387EE" w14:textId="7DA321EF" w:rsidR="00BB0CCA" w:rsidRPr="004C12C7" w:rsidRDefault="00BB0CCA" w:rsidP="00BB0CCA">
            <w:pPr>
              <w:tabs>
                <w:tab w:val="decimal" w:pos="1151"/>
              </w:tabs>
              <w:spacing w:line="240" w:lineRule="exact"/>
              <w:ind w:right="-108"/>
              <w:rPr>
                <w:rFonts w:cs="Times New Roman"/>
                <w:sz w:val="21"/>
                <w:szCs w:val="21"/>
                <w:lang w:val="en-US"/>
              </w:rPr>
            </w:pPr>
            <w:r>
              <w:rPr>
                <w:rFonts w:cs="Times New Roman"/>
                <w:b/>
                <w:bCs/>
                <w:sz w:val="21"/>
                <w:szCs w:val="21"/>
                <w:lang w:val="en-AU"/>
              </w:rPr>
              <w:t>17,342</w:t>
            </w:r>
          </w:p>
        </w:tc>
      </w:tr>
      <w:tr w:rsidR="00FE1774" w:rsidRPr="0017790F" w14:paraId="4DD84878" w14:textId="77777777" w:rsidTr="00AF1A95">
        <w:trPr>
          <w:tblHeader/>
        </w:trPr>
        <w:tc>
          <w:tcPr>
            <w:tcW w:w="5850" w:type="dxa"/>
          </w:tcPr>
          <w:p w14:paraId="29FE930B" w14:textId="7659BE83" w:rsidR="00FE1774" w:rsidRPr="0017790F" w:rsidRDefault="00FE1774" w:rsidP="004C12C7">
            <w:pPr>
              <w:pStyle w:val="BodyText"/>
              <w:tabs>
                <w:tab w:val="center" w:pos="4536"/>
                <w:tab w:val="right" w:pos="9072"/>
              </w:tabs>
              <w:spacing w:after="0" w:line="240" w:lineRule="exact"/>
              <w:ind w:right="-108"/>
              <w:rPr>
                <w:rFonts w:cs="Times New Roman"/>
                <w:sz w:val="21"/>
                <w:szCs w:val="21"/>
              </w:rPr>
            </w:pPr>
            <w:proofErr w:type="gramStart"/>
            <w:r w:rsidRPr="0017790F">
              <w:rPr>
                <w:rFonts w:cs="Times New Roman"/>
                <w:b/>
                <w:bCs/>
                <w:sz w:val="21"/>
                <w:szCs w:val="21"/>
              </w:rPr>
              <w:t>At</w:t>
            </w:r>
            <w:proofErr w:type="gramEnd"/>
            <w:r w:rsidRPr="0017790F">
              <w:rPr>
                <w:rFonts w:cs="Times New Roman"/>
                <w:b/>
                <w:bCs/>
                <w:sz w:val="21"/>
                <w:szCs w:val="21"/>
              </w:rPr>
              <w:t xml:space="preserve"> 31 December 202</w:t>
            </w:r>
            <w:r>
              <w:rPr>
                <w:rFonts w:cs="Times New Roman"/>
                <w:b/>
                <w:bCs/>
                <w:sz w:val="21"/>
                <w:szCs w:val="21"/>
              </w:rPr>
              <w:t>5</w:t>
            </w:r>
          </w:p>
        </w:tc>
        <w:tc>
          <w:tcPr>
            <w:tcW w:w="1530" w:type="dxa"/>
            <w:tcBorders>
              <w:top w:val="double" w:sz="4" w:space="0" w:color="auto"/>
            </w:tcBorders>
            <w:vAlign w:val="bottom"/>
          </w:tcPr>
          <w:p w14:paraId="265BD90D" w14:textId="6BEEAEFC" w:rsidR="00FE1774" w:rsidRPr="0017790F" w:rsidRDefault="00FE1774" w:rsidP="004C12C7">
            <w:pPr>
              <w:tabs>
                <w:tab w:val="decimal" w:pos="1151"/>
              </w:tabs>
              <w:spacing w:line="240" w:lineRule="exact"/>
              <w:ind w:right="-108"/>
              <w:rPr>
                <w:rFonts w:cs="Times New Roman"/>
                <w:b/>
                <w:bCs/>
                <w:sz w:val="21"/>
                <w:szCs w:val="21"/>
                <w:lang w:val="en-AU"/>
              </w:rPr>
            </w:pPr>
          </w:p>
        </w:tc>
        <w:tc>
          <w:tcPr>
            <w:tcW w:w="270" w:type="dxa"/>
          </w:tcPr>
          <w:p w14:paraId="2CA28936" w14:textId="77777777" w:rsidR="00FE1774" w:rsidRPr="0017790F" w:rsidRDefault="00FE1774" w:rsidP="004C12C7">
            <w:pPr>
              <w:tabs>
                <w:tab w:val="center" w:pos="4536"/>
                <w:tab w:val="right" w:pos="9072"/>
              </w:tabs>
              <w:spacing w:line="240" w:lineRule="auto"/>
              <w:jc w:val="center"/>
              <w:rPr>
                <w:rFonts w:cs="Times New Roman"/>
                <w:b/>
                <w:bCs/>
                <w:sz w:val="21"/>
                <w:szCs w:val="21"/>
              </w:rPr>
            </w:pPr>
          </w:p>
        </w:tc>
        <w:tc>
          <w:tcPr>
            <w:tcW w:w="1530" w:type="dxa"/>
            <w:tcBorders>
              <w:top w:val="double" w:sz="4" w:space="0" w:color="auto"/>
              <w:bottom w:val="double" w:sz="4" w:space="0" w:color="auto"/>
            </w:tcBorders>
            <w:vAlign w:val="bottom"/>
          </w:tcPr>
          <w:p w14:paraId="7276AD03" w14:textId="3EBBDC14" w:rsidR="00FE1774" w:rsidRPr="0017790F" w:rsidRDefault="00FE1774" w:rsidP="004C12C7">
            <w:pPr>
              <w:tabs>
                <w:tab w:val="decimal" w:pos="1151"/>
              </w:tabs>
              <w:spacing w:line="240" w:lineRule="exact"/>
              <w:ind w:right="-108"/>
              <w:rPr>
                <w:rFonts w:cs="Times New Roman"/>
                <w:b/>
                <w:bCs/>
                <w:sz w:val="21"/>
                <w:szCs w:val="21"/>
                <w:lang w:val="en-US"/>
              </w:rPr>
            </w:pPr>
            <w:r>
              <w:rPr>
                <w:b/>
                <w:bCs/>
                <w:lang w:bidi="th-TH"/>
              </w:rPr>
              <w:t>38,823</w:t>
            </w:r>
          </w:p>
        </w:tc>
      </w:tr>
      <w:tr w:rsidR="00FE1774" w:rsidRPr="007B58CD" w14:paraId="1CC929FE" w14:textId="77777777" w:rsidTr="00AF1A95">
        <w:trPr>
          <w:tblHeader/>
        </w:trPr>
        <w:tc>
          <w:tcPr>
            <w:tcW w:w="5850" w:type="dxa"/>
          </w:tcPr>
          <w:p w14:paraId="7D611183" w14:textId="602577CA" w:rsidR="00FE1774" w:rsidRPr="0017790F" w:rsidRDefault="00FE1774" w:rsidP="004C12C7">
            <w:pPr>
              <w:pStyle w:val="BodyText"/>
              <w:tabs>
                <w:tab w:val="center" w:pos="4536"/>
                <w:tab w:val="right" w:pos="9072"/>
              </w:tabs>
              <w:spacing w:after="0" w:line="240" w:lineRule="exact"/>
              <w:ind w:right="-108"/>
              <w:rPr>
                <w:rFonts w:cs="Times New Roman"/>
                <w:sz w:val="21"/>
                <w:szCs w:val="21"/>
                <w:cs/>
              </w:rPr>
            </w:pPr>
          </w:p>
        </w:tc>
        <w:tc>
          <w:tcPr>
            <w:tcW w:w="1530" w:type="dxa"/>
            <w:vAlign w:val="bottom"/>
          </w:tcPr>
          <w:p w14:paraId="0FE9BA57" w14:textId="77777777" w:rsidR="00FE1774" w:rsidRPr="0017790F" w:rsidRDefault="00FE1774" w:rsidP="004C12C7">
            <w:pPr>
              <w:tabs>
                <w:tab w:val="decimal" w:pos="1065"/>
                <w:tab w:val="center" w:pos="4536"/>
                <w:tab w:val="right" w:pos="9072"/>
              </w:tabs>
              <w:spacing w:line="240" w:lineRule="exact"/>
              <w:jc w:val="right"/>
              <w:rPr>
                <w:rFonts w:cs="Cordia New"/>
                <w:sz w:val="21"/>
                <w:szCs w:val="21"/>
                <w:cs/>
                <w:lang w:bidi="th-TH"/>
              </w:rPr>
            </w:pPr>
          </w:p>
        </w:tc>
        <w:tc>
          <w:tcPr>
            <w:tcW w:w="270" w:type="dxa"/>
          </w:tcPr>
          <w:p w14:paraId="149E56E0" w14:textId="77777777" w:rsidR="00FE1774" w:rsidRPr="0017790F" w:rsidRDefault="00FE1774" w:rsidP="004C12C7">
            <w:pPr>
              <w:tabs>
                <w:tab w:val="center" w:pos="4536"/>
                <w:tab w:val="right" w:pos="9072"/>
              </w:tabs>
              <w:spacing w:line="240" w:lineRule="auto"/>
              <w:jc w:val="center"/>
              <w:rPr>
                <w:rFonts w:cs="Times New Roman"/>
                <w:sz w:val="21"/>
                <w:szCs w:val="21"/>
              </w:rPr>
            </w:pPr>
          </w:p>
        </w:tc>
        <w:tc>
          <w:tcPr>
            <w:tcW w:w="1530" w:type="dxa"/>
            <w:tcBorders>
              <w:top w:val="double" w:sz="4" w:space="0" w:color="auto"/>
            </w:tcBorders>
            <w:vAlign w:val="bottom"/>
          </w:tcPr>
          <w:p w14:paraId="19779CDB" w14:textId="187175F3" w:rsidR="00FE1774" w:rsidRPr="00AF1A95" w:rsidRDefault="00FE1774" w:rsidP="004C12C7">
            <w:pPr>
              <w:tabs>
                <w:tab w:val="decimal" w:pos="1151"/>
              </w:tabs>
              <w:spacing w:line="240" w:lineRule="exact"/>
              <w:ind w:right="-108"/>
              <w:rPr>
                <w:rFonts w:cs="Times New Roman"/>
                <w:szCs w:val="22"/>
                <w:lang w:val="en-US"/>
              </w:rPr>
            </w:pPr>
          </w:p>
        </w:tc>
      </w:tr>
      <w:bookmarkEnd w:id="3"/>
    </w:tbl>
    <w:p w14:paraId="25EE17BA" w14:textId="0337427B" w:rsidR="002E5180" w:rsidRPr="0017790F" w:rsidRDefault="002E5180" w:rsidP="003D48B3">
      <w:pPr>
        <w:spacing w:line="240" w:lineRule="auto"/>
        <w:rPr>
          <w:rFonts w:cs="Cordia New"/>
          <w:b/>
          <w:bCs/>
          <w:sz w:val="23"/>
          <w:szCs w:val="23"/>
          <w:lang w:val="en-US" w:bidi="th-TH"/>
        </w:rPr>
      </w:pPr>
    </w:p>
    <w:p w14:paraId="309C9CC7" w14:textId="6EB3535C" w:rsidR="002E5180" w:rsidRPr="0017790F" w:rsidRDefault="00BC0A1E" w:rsidP="003D48B3">
      <w:pPr>
        <w:spacing w:line="240" w:lineRule="auto"/>
        <w:rPr>
          <w:rFonts w:cs="Cordia New"/>
          <w:b/>
          <w:bCs/>
          <w:sz w:val="23"/>
          <w:szCs w:val="23"/>
          <w:lang w:val="en-US" w:bidi="th-TH"/>
        </w:rPr>
      </w:pPr>
      <w:r>
        <w:rPr>
          <w:rFonts w:cs="Cordia New"/>
          <w:b/>
          <w:bCs/>
          <w:sz w:val="23"/>
          <w:szCs w:val="23"/>
          <w:cs/>
          <w:lang w:val="en-US" w:bidi="th-TH"/>
        </w:rPr>
        <w:br w:type="page"/>
      </w:r>
    </w:p>
    <w:p w14:paraId="4B93897D" w14:textId="05BC842D" w:rsidR="00BF51D4" w:rsidRPr="0017790F" w:rsidRDefault="00567027" w:rsidP="00A61C4A">
      <w:pPr>
        <w:spacing w:line="240" w:lineRule="auto"/>
        <w:rPr>
          <w:rFonts w:cs="Times New Roman"/>
          <w:sz w:val="21"/>
          <w:szCs w:val="21"/>
          <w:cs/>
        </w:rPr>
      </w:pPr>
      <w:r w:rsidRPr="0017790F" w:rsidDel="008F7389">
        <w:rPr>
          <w:rFonts w:cs="Cordia New"/>
          <w:b/>
          <w:bCs/>
          <w:sz w:val="23"/>
          <w:szCs w:val="23"/>
          <w:lang w:val="en-US" w:bidi="th-TH"/>
        </w:rPr>
        <w:lastRenderedPageBreak/>
        <w:t>8</w:t>
      </w:r>
      <w:r w:rsidR="00C26D5D" w:rsidRPr="0017790F">
        <w:rPr>
          <w:rFonts w:cs="Times New Roman"/>
          <w:b/>
          <w:bCs/>
          <w:sz w:val="23"/>
          <w:szCs w:val="23"/>
        </w:rPr>
        <w:tab/>
      </w:r>
      <w:r w:rsidR="00C375C0" w:rsidRPr="0017790F">
        <w:rPr>
          <w:rFonts w:cs="Times New Roman"/>
          <w:b/>
          <w:bCs/>
          <w:sz w:val="23"/>
          <w:szCs w:val="23"/>
        </w:rPr>
        <w:t>Borrowings from financial institution</w:t>
      </w:r>
    </w:p>
    <w:p w14:paraId="760E6676" w14:textId="77777777" w:rsidR="00BF51D4" w:rsidRPr="0017790F" w:rsidRDefault="00BF51D4" w:rsidP="00883691">
      <w:pPr>
        <w:tabs>
          <w:tab w:val="left" w:pos="540"/>
        </w:tabs>
        <w:spacing w:line="240" w:lineRule="exact"/>
        <w:ind w:left="540" w:right="29"/>
        <w:jc w:val="thaiDistribute"/>
        <w:rPr>
          <w:rFonts w:cs="Times New Roman"/>
          <w:sz w:val="23"/>
          <w:szCs w:val="23"/>
        </w:rPr>
      </w:pPr>
    </w:p>
    <w:p w14:paraId="217DA5D8" w14:textId="2C190B29" w:rsidR="00BF51D4" w:rsidRPr="0017790F" w:rsidRDefault="00BF51D4" w:rsidP="005E09DF">
      <w:pPr>
        <w:spacing w:line="240" w:lineRule="exact"/>
        <w:ind w:left="540"/>
        <w:jc w:val="thaiDistribute"/>
        <w:rPr>
          <w:rFonts w:cs="Times New Roman"/>
          <w:sz w:val="21"/>
          <w:szCs w:val="21"/>
        </w:rPr>
      </w:pPr>
      <w:r w:rsidRPr="0017790F">
        <w:rPr>
          <w:rFonts w:cs="Times New Roman"/>
          <w:sz w:val="21"/>
          <w:szCs w:val="21"/>
        </w:rPr>
        <w:t>Movement</w:t>
      </w:r>
      <w:r w:rsidR="0036310D" w:rsidRPr="0017790F">
        <w:rPr>
          <w:rFonts w:cs="Times New Roman"/>
          <w:sz w:val="21"/>
          <w:szCs w:val="21"/>
        </w:rPr>
        <w:t>s</w:t>
      </w:r>
      <w:r w:rsidRPr="0017790F">
        <w:rPr>
          <w:rFonts w:cs="Times New Roman"/>
          <w:sz w:val="21"/>
          <w:szCs w:val="21"/>
        </w:rPr>
        <w:t xml:space="preserve"> of </w:t>
      </w:r>
      <w:r w:rsidR="00C375C0" w:rsidRPr="0017790F">
        <w:rPr>
          <w:rFonts w:cs="Times New Roman"/>
          <w:sz w:val="21"/>
          <w:szCs w:val="21"/>
        </w:rPr>
        <w:t>borrowing</w:t>
      </w:r>
      <w:r w:rsidR="00616B82" w:rsidRPr="0017790F">
        <w:rPr>
          <w:rFonts w:cs="Times New Roman"/>
          <w:sz w:val="21"/>
          <w:szCs w:val="21"/>
        </w:rPr>
        <w:t>s</w:t>
      </w:r>
      <w:r w:rsidR="00C375C0" w:rsidRPr="0017790F">
        <w:rPr>
          <w:rFonts w:cs="Times New Roman"/>
          <w:sz w:val="21"/>
          <w:szCs w:val="21"/>
        </w:rPr>
        <w:t xml:space="preserve"> from financial institution </w:t>
      </w:r>
      <w:r w:rsidRPr="0017790F">
        <w:rPr>
          <w:rFonts w:cs="Times New Roman"/>
          <w:sz w:val="21"/>
          <w:szCs w:val="21"/>
        </w:rPr>
        <w:t xml:space="preserve">for the </w:t>
      </w:r>
      <w:r w:rsidR="005061B1">
        <w:rPr>
          <w:rFonts w:cs="Times New Roman"/>
          <w:spacing w:val="-6"/>
          <w:sz w:val="21"/>
          <w:szCs w:val="21"/>
        </w:rPr>
        <w:t>six</w:t>
      </w:r>
      <w:r w:rsidR="00FA1957" w:rsidRPr="00FA1957">
        <w:rPr>
          <w:rFonts w:cs="Times New Roman"/>
          <w:spacing w:val="-6"/>
          <w:sz w:val="21"/>
          <w:szCs w:val="21"/>
          <w:lang w:val="en-US"/>
        </w:rPr>
        <w:t xml:space="preserve">-month period ended </w:t>
      </w:r>
      <w:r w:rsidR="004C12C7">
        <w:rPr>
          <w:rFonts w:cs="Times New Roman"/>
          <w:spacing w:val="-6"/>
          <w:sz w:val="21"/>
          <w:szCs w:val="21"/>
          <w:lang w:val="en-US"/>
        </w:rPr>
        <w:t>3</w:t>
      </w:r>
      <w:r w:rsidR="005061B1">
        <w:rPr>
          <w:rFonts w:cs="Times New Roman"/>
          <w:spacing w:val="-6"/>
          <w:sz w:val="21"/>
          <w:szCs w:val="21"/>
          <w:lang w:val="en-US"/>
        </w:rPr>
        <w:t>0</w:t>
      </w:r>
      <w:r w:rsidR="004C12C7">
        <w:rPr>
          <w:rFonts w:cs="Times New Roman"/>
          <w:spacing w:val="-6"/>
          <w:sz w:val="21"/>
          <w:szCs w:val="21"/>
          <w:lang w:val="en-US"/>
        </w:rPr>
        <w:t xml:space="preserve"> </w:t>
      </w:r>
      <w:r w:rsidR="005061B1">
        <w:rPr>
          <w:rFonts w:cs="Times New Roman"/>
          <w:spacing w:val="-6"/>
          <w:sz w:val="21"/>
          <w:szCs w:val="21"/>
          <w:lang w:val="en-US"/>
        </w:rPr>
        <w:t>June</w:t>
      </w:r>
      <w:r w:rsidR="00FA1957" w:rsidRPr="00FA1957">
        <w:rPr>
          <w:rFonts w:cs="Times New Roman"/>
          <w:spacing w:val="-6"/>
          <w:sz w:val="21"/>
          <w:szCs w:val="21"/>
          <w:lang w:val="en-US"/>
        </w:rPr>
        <w:t xml:space="preserve"> </w:t>
      </w:r>
      <w:r w:rsidR="00B55854" w:rsidRPr="0017790F">
        <w:rPr>
          <w:rFonts w:cs="Times New Roman"/>
          <w:sz w:val="21"/>
          <w:szCs w:val="21"/>
        </w:rPr>
        <w:t>202</w:t>
      </w:r>
      <w:r w:rsidR="004C12C7">
        <w:rPr>
          <w:rFonts w:cs="Times New Roman"/>
          <w:sz w:val="21"/>
          <w:szCs w:val="21"/>
        </w:rPr>
        <w:t>6</w:t>
      </w:r>
      <w:r w:rsidR="00200F59" w:rsidRPr="0017790F">
        <w:rPr>
          <w:rFonts w:cs="Times New Roman"/>
          <w:sz w:val="21"/>
          <w:szCs w:val="21"/>
        </w:rPr>
        <w:t xml:space="preserve"> and 202</w:t>
      </w:r>
      <w:r w:rsidR="004C12C7">
        <w:rPr>
          <w:rFonts w:cs="Times New Roman"/>
          <w:sz w:val="21"/>
          <w:szCs w:val="21"/>
        </w:rPr>
        <w:t>5</w:t>
      </w:r>
      <w:r w:rsidRPr="0017790F">
        <w:rPr>
          <w:rFonts w:cs="Times New Roman"/>
          <w:sz w:val="21"/>
          <w:szCs w:val="21"/>
        </w:rPr>
        <w:t xml:space="preserve"> </w:t>
      </w:r>
      <w:r w:rsidRPr="0017790F">
        <w:rPr>
          <w:sz w:val="21"/>
          <w:szCs w:val="21"/>
          <w:lang w:bidi="th-TH"/>
        </w:rPr>
        <w:t>w</w:t>
      </w:r>
      <w:r w:rsidR="00043DAD" w:rsidRPr="0017790F">
        <w:rPr>
          <w:sz w:val="21"/>
          <w:szCs w:val="21"/>
          <w:lang w:bidi="th-TH"/>
        </w:rPr>
        <w:t>ere</w:t>
      </w:r>
      <w:r w:rsidRPr="0017790F">
        <w:rPr>
          <w:sz w:val="21"/>
          <w:szCs w:val="21"/>
          <w:lang w:bidi="th-TH"/>
        </w:rPr>
        <w:t xml:space="preserve"> </w:t>
      </w:r>
      <w:r w:rsidRPr="0017790F">
        <w:rPr>
          <w:rFonts w:cs="Times New Roman"/>
          <w:sz w:val="21"/>
          <w:szCs w:val="21"/>
        </w:rPr>
        <w:t>as follows:</w:t>
      </w:r>
    </w:p>
    <w:p w14:paraId="219A3AEC" w14:textId="77777777" w:rsidR="005E09DF" w:rsidRPr="0017790F" w:rsidRDefault="005E09DF" w:rsidP="00883691">
      <w:pPr>
        <w:tabs>
          <w:tab w:val="left" w:pos="540"/>
        </w:tabs>
        <w:spacing w:line="240" w:lineRule="exact"/>
        <w:ind w:left="540" w:right="29"/>
        <w:jc w:val="thaiDistribute"/>
        <w:rPr>
          <w:rFonts w:cs="Times New Roman"/>
          <w:sz w:val="23"/>
          <w:szCs w:val="23"/>
        </w:rPr>
      </w:pPr>
    </w:p>
    <w:tbl>
      <w:tblPr>
        <w:tblW w:w="9126" w:type="dxa"/>
        <w:tblInd w:w="450" w:type="dxa"/>
        <w:tblLayout w:type="fixed"/>
        <w:tblLook w:val="01E0" w:firstRow="1" w:lastRow="1" w:firstColumn="1" w:lastColumn="1" w:noHBand="0" w:noVBand="0"/>
      </w:tblPr>
      <w:tblGrid>
        <w:gridCol w:w="5850"/>
        <w:gridCol w:w="1530"/>
        <w:gridCol w:w="237"/>
        <w:gridCol w:w="1509"/>
      </w:tblGrid>
      <w:tr w:rsidR="005E09DF" w:rsidRPr="0017790F" w14:paraId="28BE8FF0" w14:textId="77777777" w:rsidTr="00A10EA2">
        <w:trPr>
          <w:trHeight w:hRule="exact" w:val="288"/>
        </w:trPr>
        <w:tc>
          <w:tcPr>
            <w:tcW w:w="5850" w:type="dxa"/>
          </w:tcPr>
          <w:p w14:paraId="34D33724" w14:textId="77777777" w:rsidR="005E09DF" w:rsidRPr="0017790F" w:rsidRDefault="005E09DF" w:rsidP="005E09DF">
            <w:pPr>
              <w:spacing w:line="240" w:lineRule="exact"/>
              <w:rPr>
                <w:rFonts w:eastAsia="Cordia New" w:cs="Times New Roman"/>
                <w:sz w:val="21"/>
                <w:szCs w:val="21"/>
              </w:rPr>
            </w:pPr>
          </w:p>
        </w:tc>
        <w:tc>
          <w:tcPr>
            <w:tcW w:w="1530" w:type="dxa"/>
          </w:tcPr>
          <w:p w14:paraId="25F73DE4" w14:textId="506CD965" w:rsidR="005E09DF" w:rsidRPr="0017790F" w:rsidRDefault="005E09DF" w:rsidP="005E09DF">
            <w:pPr>
              <w:spacing w:line="240" w:lineRule="exact"/>
              <w:jc w:val="center"/>
              <w:rPr>
                <w:rFonts w:eastAsia="Cordia New" w:cs="Times New Roman"/>
                <w:sz w:val="21"/>
                <w:szCs w:val="21"/>
              </w:rPr>
            </w:pPr>
            <w:r w:rsidRPr="0017790F">
              <w:rPr>
                <w:rFonts w:eastAsia="Cordia New" w:cs="Times New Roman"/>
                <w:sz w:val="21"/>
                <w:szCs w:val="21"/>
              </w:rPr>
              <w:t>202</w:t>
            </w:r>
            <w:r w:rsidR="004C12C7">
              <w:rPr>
                <w:rFonts w:eastAsia="Cordia New" w:cs="Times New Roman"/>
                <w:sz w:val="21"/>
                <w:szCs w:val="21"/>
              </w:rPr>
              <w:t>6</w:t>
            </w:r>
          </w:p>
        </w:tc>
        <w:tc>
          <w:tcPr>
            <w:tcW w:w="237" w:type="dxa"/>
          </w:tcPr>
          <w:p w14:paraId="190E1731" w14:textId="77777777" w:rsidR="005E09DF" w:rsidRPr="0017790F" w:rsidRDefault="005E09DF" w:rsidP="005E09DF">
            <w:pPr>
              <w:spacing w:line="240" w:lineRule="exact"/>
              <w:jc w:val="center"/>
              <w:rPr>
                <w:rFonts w:eastAsia="Cordia New" w:cs="Times New Roman"/>
                <w:sz w:val="21"/>
                <w:szCs w:val="21"/>
              </w:rPr>
            </w:pPr>
          </w:p>
        </w:tc>
        <w:tc>
          <w:tcPr>
            <w:tcW w:w="1509" w:type="dxa"/>
          </w:tcPr>
          <w:p w14:paraId="4C9C7197" w14:textId="03792A6E" w:rsidR="005E09DF" w:rsidRPr="0017790F" w:rsidRDefault="005E09DF" w:rsidP="005E09DF">
            <w:pPr>
              <w:spacing w:line="240" w:lineRule="exact"/>
              <w:jc w:val="center"/>
              <w:rPr>
                <w:rFonts w:eastAsia="Cordia New" w:cs="Cordia New"/>
                <w:sz w:val="21"/>
                <w:szCs w:val="21"/>
                <w:cs/>
                <w:lang w:bidi="th-TH"/>
              </w:rPr>
            </w:pPr>
            <w:r w:rsidRPr="0017790F">
              <w:rPr>
                <w:rFonts w:eastAsia="Cordia New" w:cs="Times New Roman"/>
                <w:sz w:val="21"/>
                <w:szCs w:val="21"/>
              </w:rPr>
              <w:t>202</w:t>
            </w:r>
            <w:r w:rsidR="004C12C7">
              <w:rPr>
                <w:rFonts w:eastAsia="Cordia New" w:cs="Times New Roman"/>
                <w:sz w:val="21"/>
                <w:szCs w:val="21"/>
              </w:rPr>
              <w:t>5</w:t>
            </w:r>
          </w:p>
        </w:tc>
      </w:tr>
      <w:tr w:rsidR="005E09DF" w:rsidRPr="0017790F" w14:paraId="16696862" w14:textId="77777777" w:rsidTr="00A10EA2">
        <w:trPr>
          <w:trHeight w:hRule="exact" w:val="288"/>
        </w:trPr>
        <w:tc>
          <w:tcPr>
            <w:tcW w:w="5850" w:type="dxa"/>
          </w:tcPr>
          <w:p w14:paraId="31A4BB1C" w14:textId="77777777" w:rsidR="005E09DF" w:rsidRPr="0017790F" w:rsidRDefault="005E09DF" w:rsidP="005E09DF">
            <w:pPr>
              <w:spacing w:line="240" w:lineRule="exact"/>
              <w:rPr>
                <w:rFonts w:eastAsia="Cordia New" w:cs="Times New Roman"/>
                <w:sz w:val="21"/>
                <w:szCs w:val="21"/>
              </w:rPr>
            </w:pPr>
          </w:p>
        </w:tc>
        <w:tc>
          <w:tcPr>
            <w:tcW w:w="3276" w:type="dxa"/>
            <w:gridSpan w:val="3"/>
          </w:tcPr>
          <w:p w14:paraId="17AB019B" w14:textId="77777777" w:rsidR="005E09DF" w:rsidRPr="0017790F" w:rsidRDefault="005E09DF" w:rsidP="005E09DF">
            <w:pPr>
              <w:spacing w:line="240" w:lineRule="exact"/>
              <w:jc w:val="center"/>
              <w:rPr>
                <w:rFonts w:cs="Times New Roman"/>
                <w:sz w:val="21"/>
                <w:szCs w:val="21"/>
                <w:lang w:bidi="th-TH"/>
              </w:rPr>
            </w:pPr>
            <w:r w:rsidRPr="0017790F">
              <w:rPr>
                <w:rFonts w:eastAsia="Cordia New" w:cs="Times New Roman"/>
                <w:i/>
                <w:iCs/>
                <w:sz w:val="21"/>
                <w:szCs w:val="21"/>
              </w:rPr>
              <w:t>(in thousand Baht)</w:t>
            </w:r>
          </w:p>
        </w:tc>
      </w:tr>
      <w:tr w:rsidR="005E09DF" w:rsidRPr="0017790F" w14:paraId="03290923" w14:textId="77777777" w:rsidTr="00A10EA2">
        <w:trPr>
          <w:trHeight w:hRule="exact" w:val="288"/>
        </w:trPr>
        <w:tc>
          <w:tcPr>
            <w:tcW w:w="5850" w:type="dxa"/>
          </w:tcPr>
          <w:p w14:paraId="64D63F9B" w14:textId="77777777" w:rsidR="005E09DF" w:rsidRPr="0017790F" w:rsidRDefault="005E09DF" w:rsidP="005E09DF">
            <w:pPr>
              <w:spacing w:line="240" w:lineRule="exact"/>
              <w:rPr>
                <w:rFonts w:eastAsia="Cordia New" w:cs="Times New Roman"/>
                <w:sz w:val="21"/>
                <w:szCs w:val="21"/>
              </w:rPr>
            </w:pPr>
          </w:p>
        </w:tc>
        <w:tc>
          <w:tcPr>
            <w:tcW w:w="1530" w:type="dxa"/>
          </w:tcPr>
          <w:p w14:paraId="0A530C81" w14:textId="77777777" w:rsidR="005E09DF" w:rsidRPr="0017790F" w:rsidRDefault="005E09DF" w:rsidP="005E09DF">
            <w:pPr>
              <w:spacing w:line="240" w:lineRule="exact"/>
              <w:jc w:val="center"/>
              <w:rPr>
                <w:rFonts w:eastAsia="Cordia New" w:cs="Times New Roman"/>
                <w:i/>
                <w:iCs/>
                <w:sz w:val="21"/>
                <w:szCs w:val="21"/>
              </w:rPr>
            </w:pPr>
          </w:p>
        </w:tc>
        <w:tc>
          <w:tcPr>
            <w:tcW w:w="237" w:type="dxa"/>
          </w:tcPr>
          <w:p w14:paraId="2F13799F" w14:textId="77777777" w:rsidR="005E09DF" w:rsidRPr="0017790F" w:rsidRDefault="005E09DF" w:rsidP="005E09DF">
            <w:pPr>
              <w:spacing w:line="240" w:lineRule="exact"/>
              <w:jc w:val="center"/>
              <w:rPr>
                <w:rFonts w:eastAsia="Cordia New" w:cs="Times New Roman"/>
                <w:i/>
                <w:iCs/>
                <w:sz w:val="21"/>
                <w:szCs w:val="21"/>
              </w:rPr>
            </w:pPr>
          </w:p>
        </w:tc>
        <w:tc>
          <w:tcPr>
            <w:tcW w:w="1509" w:type="dxa"/>
          </w:tcPr>
          <w:p w14:paraId="192D8A8D" w14:textId="77777777" w:rsidR="005E09DF" w:rsidRPr="0017790F" w:rsidRDefault="005E09DF" w:rsidP="005E09DF">
            <w:pPr>
              <w:spacing w:line="240" w:lineRule="exact"/>
              <w:jc w:val="center"/>
              <w:rPr>
                <w:rFonts w:eastAsia="Cordia New" w:cs="Times New Roman"/>
                <w:i/>
                <w:iCs/>
                <w:sz w:val="21"/>
                <w:szCs w:val="21"/>
              </w:rPr>
            </w:pPr>
          </w:p>
        </w:tc>
      </w:tr>
      <w:tr w:rsidR="00283065" w:rsidRPr="0017790F" w14:paraId="50D31423" w14:textId="77777777" w:rsidTr="00973577">
        <w:trPr>
          <w:trHeight w:hRule="exact" w:val="274"/>
        </w:trPr>
        <w:tc>
          <w:tcPr>
            <w:tcW w:w="5850" w:type="dxa"/>
          </w:tcPr>
          <w:p w14:paraId="585022E2" w14:textId="77777777" w:rsidR="00283065" w:rsidRPr="0017790F" w:rsidRDefault="00283065" w:rsidP="00283065">
            <w:pPr>
              <w:spacing w:line="240" w:lineRule="exact"/>
              <w:rPr>
                <w:rFonts w:eastAsia="Cordia New" w:cs="Cordia New"/>
                <w:sz w:val="21"/>
                <w:szCs w:val="21"/>
                <w:lang w:val="en-US" w:bidi="th-TH"/>
              </w:rPr>
            </w:pPr>
            <w:r w:rsidRPr="0017790F">
              <w:rPr>
                <w:rFonts w:eastAsia="Cordia New" w:cs="Times New Roman"/>
                <w:sz w:val="21"/>
                <w:szCs w:val="21"/>
              </w:rPr>
              <w:t xml:space="preserve">At </w:t>
            </w:r>
            <w:r w:rsidRPr="0017790F">
              <w:rPr>
                <w:rFonts w:eastAsia="Cordia New" w:cs="Cordia New"/>
                <w:sz w:val="21"/>
                <w:szCs w:val="21"/>
                <w:lang w:val="en-US" w:bidi="th-TH"/>
              </w:rPr>
              <w:t>the beginning of the period</w:t>
            </w:r>
          </w:p>
        </w:tc>
        <w:tc>
          <w:tcPr>
            <w:tcW w:w="1530" w:type="dxa"/>
          </w:tcPr>
          <w:p w14:paraId="15572786" w14:textId="57CDE0F6" w:rsidR="00283065" w:rsidRPr="005061B1" w:rsidRDefault="004C12C7" w:rsidP="00283065">
            <w:pPr>
              <w:tabs>
                <w:tab w:val="decimal" w:pos="1241"/>
              </w:tabs>
              <w:spacing w:line="240" w:lineRule="exact"/>
              <w:ind w:right="-108"/>
              <w:rPr>
                <w:rFonts w:cs="Times New Roman"/>
                <w:sz w:val="21"/>
                <w:szCs w:val="21"/>
                <w:cs/>
                <w:lang w:val="en-US" w:bidi="th-TH"/>
              </w:rPr>
            </w:pPr>
            <w:r w:rsidRPr="005061B1" w:rsidDel="00BB0CCA">
              <w:rPr>
                <w:rFonts w:cs="Times New Roman"/>
                <w:szCs w:val="22"/>
                <w:lang w:val="en-US"/>
              </w:rPr>
              <w:t>3,572,494</w:t>
            </w:r>
          </w:p>
        </w:tc>
        <w:tc>
          <w:tcPr>
            <w:tcW w:w="237" w:type="dxa"/>
          </w:tcPr>
          <w:p w14:paraId="4B940DFB" w14:textId="77777777" w:rsidR="00283065" w:rsidRPr="0017790F" w:rsidRDefault="00283065" w:rsidP="00283065">
            <w:pPr>
              <w:tabs>
                <w:tab w:val="decimal" w:pos="1241"/>
              </w:tabs>
              <w:spacing w:line="240" w:lineRule="exact"/>
              <w:ind w:right="-108"/>
              <w:rPr>
                <w:rFonts w:cs="Times New Roman"/>
                <w:sz w:val="21"/>
                <w:szCs w:val="21"/>
                <w:lang w:val="en-US"/>
              </w:rPr>
            </w:pPr>
          </w:p>
        </w:tc>
        <w:tc>
          <w:tcPr>
            <w:tcW w:w="1509" w:type="dxa"/>
          </w:tcPr>
          <w:p w14:paraId="09E928E8" w14:textId="7E6B16D2" w:rsidR="00283065" w:rsidRPr="0017790F" w:rsidRDefault="004C12C7" w:rsidP="00283065">
            <w:pPr>
              <w:tabs>
                <w:tab w:val="decimal" w:pos="1241"/>
              </w:tabs>
              <w:spacing w:line="240" w:lineRule="exact"/>
              <w:ind w:right="-108"/>
              <w:rPr>
                <w:rFonts w:cs="Times New Roman"/>
                <w:sz w:val="21"/>
                <w:szCs w:val="21"/>
                <w:lang w:val="en-US"/>
              </w:rPr>
            </w:pPr>
            <w:r w:rsidRPr="0017790F" w:rsidDel="00BB0CCA">
              <w:rPr>
                <w:rFonts w:cs="Times New Roman"/>
                <w:sz w:val="21"/>
                <w:szCs w:val="21"/>
                <w:cs/>
                <w:lang w:val="en-US" w:bidi="th-TH"/>
              </w:rPr>
              <w:t>3</w:t>
            </w:r>
            <w:r w:rsidRPr="0017790F" w:rsidDel="00BB0CCA">
              <w:rPr>
                <w:rFonts w:cs="Times New Roman"/>
                <w:sz w:val="21"/>
                <w:szCs w:val="21"/>
                <w:lang w:val="en-US"/>
              </w:rPr>
              <w:t>,</w:t>
            </w:r>
            <w:r w:rsidRPr="0017790F" w:rsidDel="00BB0CCA">
              <w:rPr>
                <w:rFonts w:cs="Times New Roman"/>
                <w:sz w:val="21"/>
                <w:szCs w:val="21"/>
                <w:cs/>
                <w:lang w:val="en-US" w:bidi="th-TH"/>
              </w:rPr>
              <w:t>728</w:t>
            </w:r>
            <w:r w:rsidRPr="0017790F" w:rsidDel="00BB0CCA">
              <w:rPr>
                <w:rFonts w:cs="Times New Roman"/>
                <w:sz w:val="21"/>
                <w:szCs w:val="21"/>
                <w:lang w:val="en-US"/>
              </w:rPr>
              <w:t>,</w:t>
            </w:r>
            <w:r w:rsidRPr="0017790F" w:rsidDel="00BB0CCA">
              <w:rPr>
                <w:rFonts w:cs="Times New Roman"/>
                <w:sz w:val="21"/>
                <w:szCs w:val="21"/>
                <w:cs/>
                <w:lang w:val="en-US" w:bidi="th-TH"/>
              </w:rPr>
              <w:t>419</w:t>
            </w:r>
          </w:p>
        </w:tc>
      </w:tr>
      <w:tr w:rsidR="00BB0CCA" w:rsidRPr="0017790F" w14:paraId="6CB190B6" w14:textId="77777777" w:rsidTr="001826E5">
        <w:trPr>
          <w:trHeight w:hRule="exact" w:val="274"/>
        </w:trPr>
        <w:tc>
          <w:tcPr>
            <w:tcW w:w="5850" w:type="dxa"/>
          </w:tcPr>
          <w:p w14:paraId="182C338B" w14:textId="6DC9E202" w:rsidR="00BB0CCA" w:rsidRPr="0017790F" w:rsidRDefault="00BB0CCA" w:rsidP="00BB0CCA">
            <w:pPr>
              <w:spacing w:line="240" w:lineRule="exact"/>
              <w:rPr>
                <w:rFonts w:eastAsia="Cordia New" w:cs="Times New Roman"/>
                <w:sz w:val="21"/>
                <w:szCs w:val="21"/>
              </w:rPr>
            </w:pPr>
            <w:r>
              <w:rPr>
                <w:rFonts w:eastAsia="Cordia New" w:cs="Times New Roman"/>
                <w:i/>
                <w:iCs/>
                <w:szCs w:val="22"/>
              </w:rPr>
              <w:t xml:space="preserve">(Less) </w:t>
            </w:r>
            <w:r w:rsidRPr="00BF51D4">
              <w:rPr>
                <w:rFonts w:eastAsia="Cordia New" w:cs="Times New Roman"/>
                <w:szCs w:val="22"/>
              </w:rPr>
              <w:t>Amortisation of finance costs by effective interest rate</w:t>
            </w:r>
          </w:p>
        </w:tc>
        <w:tc>
          <w:tcPr>
            <w:tcW w:w="1530" w:type="dxa"/>
          </w:tcPr>
          <w:p w14:paraId="72C2278C" w14:textId="6D57827A" w:rsidR="00BB0CCA" w:rsidRPr="0017790F" w:rsidRDefault="00DC4BBA" w:rsidP="00BB0CCA">
            <w:pPr>
              <w:tabs>
                <w:tab w:val="decimal" w:pos="1241"/>
              </w:tabs>
              <w:spacing w:line="240" w:lineRule="exact"/>
              <w:ind w:right="-108"/>
              <w:rPr>
                <w:rFonts w:cs="Cordia New"/>
                <w:sz w:val="21"/>
                <w:szCs w:val="21"/>
                <w:lang w:bidi="th-TH"/>
              </w:rPr>
            </w:pPr>
            <w:r>
              <w:rPr>
                <w:rFonts w:cs="Cordia New"/>
                <w:sz w:val="21"/>
                <w:szCs w:val="21"/>
                <w:lang w:bidi="th-TH"/>
              </w:rPr>
              <w:t>(1,257</w:t>
            </w:r>
            <w:r w:rsidR="00BB0CCA" w:rsidDel="00BB0CCA">
              <w:rPr>
                <w:rFonts w:cs="Cordia New"/>
                <w:sz w:val="21"/>
                <w:szCs w:val="21"/>
                <w:lang w:bidi="th-TH"/>
              </w:rPr>
              <w:t>)</w:t>
            </w:r>
          </w:p>
        </w:tc>
        <w:tc>
          <w:tcPr>
            <w:tcW w:w="237" w:type="dxa"/>
          </w:tcPr>
          <w:p w14:paraId="1D740DB6" w14:textId="77777777" w:rsidR="00BB0CCA" w:rsidRPr="0017790F" w:rsidRDefault="00BB0CCA" w:rsidP="00BB0CCA">
            <w:pPr>
              <w:tabs>
                <w:tab w:val="decimal" w:pos="1241"/>
              </w:tabs>
              <w:spacing w:line="240" w:lineRule="exact"/>
              <w:ind w:right="-108"/>
              <w:rPr>
                <w:rFonts w:cs="Times New Roman"/>
                <w:sz w:val="21"/>
                <w:szCs w:val="21"/>
                <w:lang w:val="en-US"/>
              </w:rPr>
            </w:pPr>
          </w:p>
        </w:tc>
        <w:tc>
          <w:tcPr>
            <w:tcW w:w="1509" w:type="dxa"/>
          </w:tcPr>
          <w:p w14:paraId="083ECFAB" w14:textId="51357CD4" w:rsidR="00BB0CCA" w:rsidRPr="0017790F" w:rsidRDefault="00BB0CCA" w:rsidP="00BB0CCA">
            <w:pPr>
              <w:tabs>
                <w:tab w:val="decimal" w:pos="1241"/>
              </w:tabs>
              <w:spacing w:line="240" w:lineRule="exact"/>
              <w:ind w:right="-108"/>
              <w:rPr>
                <w:rFonts w:cs="Times New Roman"/>
                <w:sz w:val="21"/>
                <w:szCs w:val="21"/>
                <w:lang w:val="en-US"/>
              </w:rPr>
            </w:pPr>
            <w:r>
              <w:rPr>
                <w:rFonts w:cs="Cordia New"/>
                <w:sz w:val="21"/>
                <w:szCs w:val="21"/>
                <w:lang w:bidi="th-TH"/>
              </w:rPr>
              <w:t>(1,174</w:t>
            </w:r>
            <w:r w:rsidDel="00BB0CCA">
              <w:rPr>
                <w:rFonts w:cs="Cordia New"/>
                <w:sz w:val="21"/>
                <w:szCs w:val="21"/>
                <w:lang w:bidi="th-TH"/>
              </w:rPr>
              <w:t>)</w:t>
            </w:r>
          </w:p>
        </w:tc>
      </w:tr>
      <w:tr w:rsidR="00BB0CCA" w:rsidRPr="0017790F" w14:paraId="57E70467" w14:textId="77777777" w:rsidTr="001826E5">
        <w:trPr>
          <w:trHeight w:hRule="exact" w:val="274"/>
        </w:trPr>
        <w:tc>
          <w:tcPr>
            <w:tcW w:w="5850" w:type="dxa"/>
          </w:tcPr>
          <w:p w14:paraId="75C294DD" w14:textId="115F277C" w:rsidR="00BB0CCA" w:rsidRPr="0017790F" w:rsidRDefault="00BB0CCA" w:rsidP="00BB0CCA">
            <w:pPr>
              <w:spacing w:line="240" w:lineRule="exact"/>
              <w:rPr>
                <w:rFonts w:eastAsia="Cordia New" w:cs="Times New Roman"/>
                <w:i/>
                <w:iCs/>
                <w:sz w:val="21"/>
                <w:szCs w:val="21"/>
              </w:rPr>
            </w:pPr>
            <w:r w:rsidRPr="0017790F">
              <w:rPr>
                <w:rFonts w:eastAsia="Cordia New" w:cs="Times New Roman"/>
                <w:sz w:val="21"/>
                <w:szCs w:val="21"/>
              </w:rPr>
              <w:t>Paid during the period</w:t>
            </w:r>
          </w:p>
        </w:tc>
        <w:tc>
          <w:tcPr>
            <w:tcW w:w="1530" w:type="dxa"/>
            <w:tcBorders>
              <w:bottom w:val="single" w:sz="4" w:space="0" w:color="auto"/>
            </w:tcBorders>
          </w:tcPr>
          <w:p w14:paraId="44D5CEB5" w14:textId="0C02AA42" w:rsidR="00BB0CCA" w:rsidRPr="0017790F" w:rsidRDefault="00DC4BBA" w:rsidP="00BB0CCA">
            <w:pPr>
              <w:tabs>
                <w:tab w:val="decimal" w:pos="1241"/>
              </w:tabs>
              <w:spacing w:line="240" w:lineRule="exact"/>
              <w:ind w:right="-108"/>
              <w:rPr>
                <w:rFonts w:cs="Cordia New"/>
                <w:sz w:val="21"/>
                <w:szCs w:val="21"/>
                <w:lang w:val="en-US" w:bidi="th-TH"/>
              </w:rPr>
            </w:pPr>
            <w:r>
              <w:rPr>
                <w:rFonts w:cs="Cordia New"/>
                <w:sz w:val="21"/>
                <w:szCs w:val="21"/>
                <w:lang w:val="en-US" w:bidi="th-TH"/>
              </w:rPr>
              <w:t>(95,781</w:t>
            </w:r>
            <w:r w:rsidR="00BB0CCA" w:rsidDel="00BB0CCA">
              <w:rPr>
                <w:rFonts w:cs="Cordia New"/>
                <w:sz w:val="21"/>
                <w:szCs w:val="21"/>
                <w:lang w:val="en-US" w:bidi="th-TH"/>
              </w:rPr>
              <w:t>)</w:t>
            </w:r>
          </w:p>
        </w:tc>
        <w:tc>
          <w:tcPr>
            <w:tcW w:w="237" w:type="dxa"/>
          </w:tcPr>
          <w:p w14:paraId="5967C94C" w14:textId="77777777" w:rsidR="00BB0CCA" w:rsidRPr="0017790F" w:rsidRDefault="00BB0CCA" w:rsidP="00BB0CCA">
            <w:pPr>
              <w:tabs>
                <w:tab w:val="decimal" w:pos="1241"/>
              </w:tabs>
              <w:spacing w:line="240" w:lineRule="exact"/>
              <w:ind w:right="-108"/>
              <w:rPr>
                <w:rFonts w:cs="Times New Roman"/>
                <w:sz w:val="21"/>
                <w:szCs w:val="21"/>
                <w:lang w:val="en-US"/>
              </w:rPr>
            </w:pPr>
          </w:p>
        </w:tc>
        <w:tc>
          <w:tcPr>
            <w:tcW w:w="1509" w:type="dxa"/>
            <w:tcBorders>
              <w:bottom w:val="single" w:sz="4" w:space="0" w:color="auto"/>
            </w:tcBorders>
          </w:tcPr>
          <w:p w14:paraId="7DA256C0" w14:textId="5D4A6643" w:rsidR="00BB0CCA" w:rsidRPr="0017790F" w:rsidRDefault="00BB0CCA" w:rsidP="00BB0CCA">
            <w:pPr>
              <w:tabs>
                <w:tab w:val="decimal" w:pos="1241"/>
              </w:tabs>
              <w:spacing w:line="240" w:lineRule="exact"/>
              <w:ind w:right="-108"/>
              <w:rPr>
                <w:rFonts w:cs="Times New Roman"/>
                <w:sz w:val="21"/>
                <w:szCs w:val="21"/>
                <w:lang w:val="en-US"/>
              </w:rPr>
            </w:pPr>
            <w:r>
              <w:rPr>
                <w:rFonts w:cs="Cordia New"/>
                <w:sz w:val="21"/>
                <w:szCs w:val="21"/>
                <w:lang w:val="en-US" w:bidi="th-TH"/>
              </w:rPr>
              <w:t>(76,626</w:t>
            </w:r>
            <w:r w:rsidDel="00BB0CCA">
              <w:rPr>
                <w:rFonts w:cs="Cordia New"/>
                <w:sz w:val="21"/>
                <w:szCs w:val="21"/>
                <w:lang w:val="en-US" w:bidi="th-TH"/>
              </w:rPr>
              <w:t>)</w:t>
            </w:r>
          </w:p>
        </w:tc>
      </w:tr>
      <w:tr w:rsidR="00BB0CCA" w:rsidRPr="0017790F" w14:paraId="3A2486F9" w14:textId="77777777" w:rsidTr="00973577">
        <w:trPr>
          <w:trHeight w:hRule="exact" w:val="274"/>
        </w:trPr>
        <w:tc>
          <w:tcPr>
            <w:tcW w:w="5850" w:type="dxa"/>
          </w:tcPr>
          <w:p w14:paraId="7ABFFE6B" w14:textId="77777777" w:rsidR="00BB0CCA" w:rsidRPr="0017790F" w:rsidRDefault="00BB0CCA" w:rsidP="00BB0CCA">
            <w:pPr>
              <w:spacing w:line="240" w:lineRule="exact"/>
              <w:rPr>
                <w:rFonts w:eastAsia="Cordia New" w:cs="Times New Roman"/>
                <w:b/>
                <w:bCs/>
                <w:sz w:val="21"/>
                <w:szCs w:val="21"/>
              </w:rPr>
            </w:pPr>
            <w:r w:rsidRPr="0017790F">
              <w:rPr>
                <w:rFonts w:eastAsia="Cordia New" w:cs="Times New Roman"/>
                <w:b/>
                <w:bCs/>
                <w:sz w:val="21"/>
                <w:szCs w:val="21"/>
              </w:rPr>
              <w:t xml:space="preserve">At the end of the period </w:t>
            </w:r>
          </w:p>
        </w:tc>
        <w:tc>
          <w:tcPr>
            <w:tcW w:w="1530" w:type="dxa"/>
            <w:tcBorders>
              <w:top w:val="single" w:sz="4" w:space="0" w:color="auto"/>
              <w:bottom w:val="double" w:sz="4" w:space="0" w:color="auto"/>
            </w:tcBorders>
          </w:tcPr>
          <w:p w14:paraId="329044CF" w14:textId="0A4212B4" w:rsidR="00BB0CCA" w:rsidRPr="00A8613B" w:rsidRDefault="00DC4BBA" w:rsidP="00BB0CCA">
            <w:pPr>
              <w:tabs>
                <w:tab w:val="decimal" w:pos="1241"/>
              </w:tabs>
              <w:spacing w:line="240" w:lineRule="exact"/>
              <w:ind w:right="-108"/>
              <w:rPr>
                <w:rFonts w:cs="Cordia New"/>
                <w:b/>
                <w:bCs/>
                <w:sz w:val="21"/>
                <w:szCs w:val="26"/>
                <w:cs/>
                <w:lang w:val="en-US" w:bidi="th-TH"/>
              </w:rPr>
            </w:pPr>
            <w:r>
              <w:rPr>
                <w:rFonts w:cs="Cordia New"/>
                <w:b/>
                <w:bCs/>
                <w:sz w:val="21"/>
                <w:szCs w:val="26"/>
                <w:lang w:val="en-US" w:bidi="th-TH"/>
              </w:rPr>
              <w:t>3,475,456</w:t>
            </w:r>
          </w:p>
        </w:tc>
        <w:tc>
          <w:tcPr>
            <w:tcW w:w="237" w:type="dxa"/>
          </w:tcPr>
          <w:p w14:paraId="63AC8F71" w14:textId="77777777" w:rsidR="00BB0CCA" w:rsidRPr="0017790F" w:rsidRDefault="00BB0CCA" w:rsidP="00BB0CCA">
            <w:pPr>
              <w:tabs>
                <w:tab w:val="decimal" w:pos="1241"/>
              </w:tabs>
              <w:spacing w:line="240" w:lineRule="exact"/>
              <w:ind w:right="-108"/>
              <w:rPr>
                <w:rFonts w:cs="Times New Roman"/>
                <w:b/>
                <w:bCs/>
                <w:sz w:val="21"/>
                <w:szCs w:val="21"/>
                <w:lang w:val="en-US"/>
              </w:rPr>
            </w:pPr>
          </w:p>
        </w:tc>
        <w:tc>
          <w:tcPr>
            <w:tcW w:w="1509" w:type="dxa"/>
            <w:tcBorders>
              <w:top w:val="single" w:sz="4" w:space="0" w:color="auto"/>
              <w:bottom w:val="double" w:sz="4" w:space="0" w:color="auto"/>
            </w:tcBorders>
          </w:tcPr>
          <w:p w14:paraId="6E07BE83" w14:textId="23D42842" w:rsidR="00BB0CCA" w:rsidRPr="0017790F" w:rsidRDefault="00BB0CCA" w:rsidP="00BB0CCA">
            <w:pPr>
              <w:tabs>
                <w:tab w:val="decimal" w:pos="1241"/>
              </w:tabs>
              <w:spacing w:line="240" w:lineRule="exact"/>
              <w:ind w:right="-108"/>
              <w:rPr>
                <w:rFonts w:cs="Times New Roman"/>
                <w:b/>
                <w:bCs/>
                <w:sz w:val="21"/>
                <w:szCs w:val="21"/>
                <w:lang w:val="en-US"/>
              </w:rPr>
            </w:pPr>
            <w:r>
              <w:rPr>
                <w:rFonts w:cs="Times New Roman"/>
                <w:b/>
                <w:bCs/>
                <w:sz w:val="21"/>
                <w:szCs w:val="21"/>
                <w:lang w:val="en-US"/>
              </w:rPr>
              <w:t>3,650,619</w:t>
            </w:r>
          </w:p>
        </w:tc>
      </w:tr>
      <w:tr w:rsidR="004C12C7" w:rsidRPr="0017790F" w14:paraId="5B28BE49" w14:textId="77777777" w:rsidTr="00973577">
        <w:trPr>
          <w:trHeight w:hRule="exact" w:val="274"/>
        </w:trPr>
        <w:tc>
          <w:tcPr>
            <w:tcW w:w="5850" w:type="dxa"/>
          </w:tcPr>
          <w:p w14:paraId="265AE124" w14:textId="3F35B973" w:rsidR="004C12C7" w:rsidRPr="0017790F" w:rsidRDefault="004C12C7" w:rsidP="004C12C7">
            <w:pPr>
              <w:spacing w:line="240" w:lineRule="exact"/>
              <w:rPr>
                <w:rFonts w:eastAsia="Cordia New" w:cs="Cordia New"/>
                <w:b/>
                <w:bCs/>
                <w:sz w:val="21"/>
                <w:szCs w:val="21"/>
                <w:cs/>
                <w:lang w:bidi="th-TH"/>
              </w:rPr>
            </w:pPr>
            <w:proofErr w:type="gramStart"/>
            <w:r w:rsidRPr="0017790F">
              <w:rPr>
                <w:rFonts w:eastAsia="Cordia New" w:cs="Times New Roman"/>
                <w:b/>
                <w:bCs/>
                <w:sz w:val="21"/>
                <w:szCs w:val="21"/>
              </w:rPr>
              <w:t>At</w:t>
            </w:r>
            <w:proofErr w:type="gramEnd"/>
            <w:r w:rsidRPr="0017790F">
              <w:rPr>
                <w:rFonts w:eastAsia="Cordia New" w:cs="Times New Roman"/>
                <w:b/>
                <w:bCs/>
                <w:sz w:val="21"/>
                <w:szCs w:val="21"/>
              </w:rPr>
              <w:t xml:space="preserve"> 31 December 202</w:t>
            </w:r>
            <w:r w:rsidR="00826041">
              <w:rPr>
                <w:rFonts w:eastAsia="Cordia New" w:cs="Times New Roman"/>
                <w:b/>
                <w:bCs/>
                <w:sz w:val="21"/>
                <w:szCs w:val="21"/>
              </w:rPr>
              <w:t>5</w:t>
            </w:r>
          </w:p>
        </w:tc>
        <w:tc>
          <w:tcPr>
            <w:tcW w:w="1530" w:type="dxa"/>
            <w:tcBorders>
              <w:top w:val="double" w:sz="4" w:space="0" w:color="auto"/>
            </w:tcBorders>
          </w:tcPr>
          <w:p w14:paraId="077BDE06" w14:textId="77777777" w:rsidR="004C12C7" w:rsidRPr="0017790F" w:rsidRDefault="004C12C7" w:rsidP="004C12C7">
            <w:pPr>
              <w:tabs>
                <w:tab w:val="decimal" w:pos="1241"/>
              </w:tabs>
              <w:spacing w:line="240" w:lineRule="exact"/>
              <w:ind w:right="-108"/>
              <w:rPr>
                <w:rFonts w:cs="Times New Roman"/>
                <w:b/>
                <w:bCs/>
                <w:sz w:val="21"/>
                <w:szCs w:val="21"/>
                <w:lang w:val="en-US"/>
              </w:rPr>
            </w:pPr>
          </w:p>
        </w:tc>
        <w:tc>
          <w:tcPr>
            <w:tcW w:w="237" w:type="dxa"/>
          </w:tcPr>
          <w:p w14:paraId="36014BA5" w14:textId="77777777" w:rsidR="004C12C7" w:rsidRPr="0017790F" w:rsidRDefault="004C12C7" w:rsidP="004C12C7">
            <w:pPr>
              <w:tabs>
                <w:tab w:val="decimal" w:pos="1241"/>
              </w:tabs>
              <w:spacing w:line="240" w:lineRule="exact"/>
              <w:ind w:right="-108"/>
              <w:rPr>
                <w:rFonts w:cs="Times New Roman"/>
                <w:b/>
                <w:bCs/>
                <w:sz w:val="21"/>
                <w:szCs w:val="21"/>
                <w:lang w:val="en-US"/>
              </w:rPr>
            </w:pPr>
          </w:p>
        </w:tc>
        <w:tc>
          <w:tcPr>
            <w:tcW w:w="1509" w:type="dxa"/>
            <w:tcBorders>
              <w:top w:val="double" w:sz="4" w:space="0" w:color="auto"/>
              <w:bottom w:val="double" w:sz="4" w:space="0" w:color="auto"/>
            </w:tcBorders>
          </w:tcPr>
          <w:p w14:paraId="6ABFCD02" w14:textId="5015634F" w:rsidR="004C12C7" w:rsidRPr="0017790F" w:rsidRDefault="004C12C7" w:rsidP="004C12C7">
            <w:pPr>
              <w:tabs>
                <w:tab w:val="decimal" w:pos="1241"/>
              </w:tabs>
              <w:spacing w:line="240" w:lineRule="exact"/>
              <w:ind w:right="-108"/>
              <w:rPr>
                <w:rFonts w:cs="Times New Roman"/>
                <w:b/>
                <w:bCs/>
                <w:sz w:val="21"/>
                <w:szCs w:val="21"/>
                <w:lang w:val="en-US"/>
              </w:rPr>
            </w:pPr>
            <w:r>
              <w:rPr>
                <w:rFonts w:cs="Times New Roman"/>
                <w:b/>
                <w:bCs/>
                <w:szCs w:val="22"/>
                <w:lang w:val="en-US"/>
              </w:rPr>
              <w:t>3,572,494</w:t>
            </w:r>
          </w:p>
        </w:tc>
      </w:tr>
    </w:tbl>
    <w:p w14:paraId="716A419C" w14:textId="77777777" w:rsidR="002E49D9" w:rsidRPr="0017790F" w:rsidRDefault="002E49D9" w:rsidP="00D1310A">
      <w:pPr>
        <w:tabs>
          <w:tab w:val="left" w:pos="540"/>
        </w:tabs>
        <w:spacing w:line="240" w:lineRule="exact"/>
        <w:ind w:left="540" w:right="29"/>
        <w:jc w:val="thaiDistribute"/>
        <w:rPr>
          <w:rFonts w:cs="Times New Roman"/>
          <w:sz w:val="21"/>
          <w:szCs w:val="21"/>
          <w:cs/>
          <w:lang w:bidi="th-TH"/>
        </w:rPr>
      </w:pPr>
    </w:p>
    <w:p w14:paraId="78269B96" w14:textId="23BACF64" w:rsidR="00E17E02" w:rsidRPr="0017790F" w:rsidRDefault="00E17E02" w:rsidP="00E17E02">
      <w:pPr>
        <w:tabs>
          <w:tab w:val="left" w:pos="540"/>
        </w:tabs>
        <w:ind w:left="540" w:right="29"/>
        <w:jc w:val="both"/>
        <w:rPr>
          <w:sz w:val="21"/>
          <w:szCs w:val="21"/>
        </w:rPr>
      </w:pPr>
      <w:r w:rsidRPr="0017790F">
        <w:rPr>
          <w:spacing w:val="-2"/>
          <w:sz w:val="21"/>
          <w:szCs w:val="21"/>
        </w:rPr>
        <w:t xml:space="preserve">On 2 December 2019, the Trust </w:t>
      </w:r>
      <w:r w:rsidRPr="0017790F">
        <w:rPr>
          <w:spacing w:val="-2"/>
          <w:sz w:val="21"/>
          <w:szCs w:val="21"/>
          <w:lang w:val="en-US"/>
        </w:rPr>
        <w:t xml:space="preserve">has </w:t>
      </w:r>
      <w:r w:rsidRPr="0017790F">
        <w:rPr>
          <w:spacing w:val="-2"/>
          <w:sz w:val="21"/>
          <w:szCs w:val="21"/>
        </w:rPr>
        <w:t xml:space="preserve">entered into a loan agreement from </w:t>
      </w:r>
      <w:r w:rsidRPr="0017790F">
        <w:rPr>
          <w:spacing w:val="-2"/>
          <w:sz w:val="21"/>
          <w:szCs w:val="21"/>
          <w:lang w:val="en-US" w:bidi="th-TH"/>
        </w:rPr>
        <w:t>Bangkok</w:t>
      </w:r>
      <w:r w:rsidRPr="0017790F">
        <w:rPr>
          <w:rFonts w:cs="Times New Roman"/>
          <w:spacing w:val="-2"/>
          <w:sz w:val="21"/>
          <w:szCs w:val="21"/>
        </w:rPr>
        <w:t xml:space="preserve"> Bank Public</w:t>
      </w:r>
      <w:r w:rsidRPr="0017790F">
        <w:rPr>
          <w:rFonts w:cs="Times New Roman"/>
          <w:spacing w:val="2"/>
          <w:sz w:val="21"/>
          <w:szCs w:val="21"/>
        </w:rPr>
        <w:t xml:space="preserve"> </w:t>
      </w:r>
      <w:r w:rsidRPr="0017790F">
        <w:rPr>
          <w:rFonts w:cs="Times New Roman"/>
          <w:sz w:val="21"/>
          <w:szCs w:val="21"/>
        </w:rPr>
        <w:t xml:space="preserve">Company Limited (“the bank”) </w:t>
      </w:r>
      <w:r w:rsidRPr="0017790F">
        <w:rPr>
          <w:sz w:val="21"/>
          <w:szCs w:val="21"/>
        </w:rPr>
        <w:t xml:space="preserve">with credit facilities of Baht 4,025.0 million </w:t>
      </w:r>
      <w:r w:rsidRPr="0017790F">
        <w:rPr>
          <w:rFonts w:cs="Times New Roman"/>
          <w:sz w:val="21"/>
          <w:szCs w:val="21"/>
        </w:rPr>
        <w:t xml:space="preserve">by divided into 2 credit facilities. </w:t>
      </w:r>
      <w:r w:rsidR="008076D2" w:rsidRPr="0017790F">
        <w:rPr>
          <w:rFonts w:cs="Times New Roman"/>
          <w:sz w:val="21"/>
          <w:szCs w:val="21"/>
        </w:rPr>
        <w:br/>
      </w:r>
      <w:r w:rsidRPr="0017790F">
        <w:rPr>
          <w:rFonts w:cs="Times New Roman"/>
          <w:sz w:val="21"/>
          <w:szCs w:val="21"/>
        </w:rPr>
        <w:t xml:space="preserve">The first credit facility was </w:t>
      </w:r>
      <w:r w:rsidRPr="0017790F">
        <w:rPr>
          <w:rFonts w:cs="Times New Roman"/>
          <w:spacing w:val="-4"/>
          <w:sz w:val="21"/>
          <w:szCs w:val="21"/>
        </w:rPr>
        <w:t>amounting</w:t>
      </w:r>
      <w:r w:rsidRPr="0017790F">
        <w:rPr>
          <w:rFonts w:cs="Times New Roman"/>
          <w:sz w:val="21"/>
          <w:szCs w:val="21"/>
        </w:rPr>
        <w:t xml:space="preserve"> to Baht 2,764.0 million and the second credit facility </w:t>
      </w:r>
      <w:r w:rsidRPr="0017790F">
        <w:rPr>
          <w:rFonts w:cs="Times New Roman"/>
          <w:spacing w:val="2"/>
          <w:sz w:val="21"/>
          <w:szCs w:val="21"/>
        </w:rPr>
        <w:t xml:space="preserve">was </w:t>
      </w:r>
      <w:r w:rsidRPr="0017790F">
        <w:rPr>
          <w:rFonts w:cs="Times New Roman"/>
          <w:spacing w:val="-4"/>
          <w:sz w:val="21"/>
          <w:szCs w:val="21"/>
        </w:rPr>
        <w:t>amounting to Baht 1,261.0 million</w:t>
      </w:r>
      <w:r w:rsidRPr="0017790F">
        <w:rPr>
          <w:rFonts w:cs="Times New Roman"/>
          <w:color w:val="222222"/>
          <w:spacing w:val="-4"/>
          <w:sz w:val="21"/>
          <w:szCs w:val="21"/>
        </w:rPr>
        <w:t>. The Trust has withdrawn the first credit facility of Baht 2,764.0 million.</w:t>
      </w:r>
      <w:r w:rsidRPr="0017790F">
        <w:rPr>
          <w:rFonts w:cs="Times New Roman"/>
          <w:color w:val="222222"/>
          <w:sz w:val="21"/>
          <w:szCs w:val="21"/>
        </w:rPr>
        <w:t xml:space="preserve"> The principal is payable </w:t>
      </w:r>
      <w:r w:rsidRPr="0017790F">
        <w:rPr>
          <w:sz w:val="21"/>
          <w:szCs w:val="21"/>
        </w:rPr>
        <w:t xml:space="preserve">due at the term of agreements for </w:t>
      </w:r>
      <w:r w:rsidRPr="0017790F">
        <w:rPr>
          <w:sz w:val="21"/>
          <w:szCs w:val="21"/>
          <w:lang w:val="en-US" w:bidi="th-TH"/>
        </w:rPr>
        <w:t>the</w:t>
      </w:r>
      <w:r w:rsidRPr="0017790F">
        <w:rPr>
          <w:sz w:val="21"/>
          <w:szCs w:val="21"/>
        </w:rPr>
        <w:t xml:space="preserve"> period of 10 years and repayment principle of 24 payable terms. </w:t>
      </w:r>
      <w:r w:rsidRPr="0017790F">
        <w:rPr>
          <w:sz w:val="21"/>
          <w:szCs w:val="21"/>
          <w:lang w:val="en-US" w:bidi="th-TH"/>
        </w:rPr>
        <w:t xml:space="preserve">The first repayment </w:t>
      </w:r>
      <w:proofErr w:type="gramStart"/>
      <w:r w:rsidRPr="0017790F">
        <w:rPr>
          <w:sz w:val="21"/>
          <w:szCs w:val="21"/>
          <w:lang w:val="en-US" w:bidi="th-TH"/>
        </w:rPr>
        <w:t>due</w:t>
      </w:r>
      <w:proofErr w:type="gramEnd"/>
      <w:r w:rsidRPr="0017790F">
        <w:rPr>
          <w:sz w:val="21"/>
          <w:szCs w:val="21"/>
          <w:lang w:val="en-US" w:bidi="th-TH"/>
        </w:rPr>
        <w:t xml:space="preserve"> </w:t>
      </w:r>
      <w:proofErr w:type="gramStart"/>
      <w:r w:rsidRPr="0017790F">
        <w:rPr>
          <w:sz w:val="21"/>
          <w:szCs w:val="21"/>
          <w:lang w:val="en-US" w:bidi="th-TH"/>
        </w:rPr>
        <w:t>within</w:t>
      </w:r>
      <w:proofErr w:type="gramEnd"/>
      <w:r w:rsidRPr="0017790F">
        <w:rPr>
          <w:sz w:val="21"/>
          <w:szCs w:val="21"/>
          <w:lang w:val="en-US" w:bidi="th-TH"/>
        </w:rPr>
        <w:t xml:space="preserve"> the last day of the 51</w:t>
      </w:r>
      <w:r w:rsidRPr="0017790F">
        <w:rPr>
          <w:sz w:val="21"/>
          <w:szCs w:val="21"/>
          <w:vertAlign w:val="superscript"/>
          <w:lang w:val="en-US" w:bidi="th-TH"/>
        </w:rPr>
        <w:t>st</w:t>
      </w:r>
      <w:r w:rsidRPr="0017790F">
        <w:rPr>
          <w:sz w:val="21"/>
          <w:szCs w:val="21"/>
          <w:lang w:val="en-US" w:bidi="th-TH"/>
        </w:rPr>
        <w:t xml:space="preserve"> month </w:t>
      </w:r>
      <w:r w:rsidRPr="0017790F">
        <w:rPr>
          <w:spacing w:val="2"/>
          <w:sz w:val="21"/>
          <w:szCs w:val="21"/>
          <w:lang w:val="en-US" w:bidi="th-TH"/>
        </w:rPr>
        <w:t xml:space="preserve">from the first month </w:t>
      </w:r>
      <w:r w:rsidRPr="0017790F">
        <w:rPr>
          <w:spacing w:val="-2"/>
          <w:sz w:val="21"/>
          <w:szCs w:val="21"/>
          <w:lang w:val="en-US" w:bidi="th-TH"/>
        </w:rPr>
        <w:t xml:space="preserve">of borrowings, and then repayment </w:t>
      </w:r>
      <w:proofErr w:type="gramStart"/>
      <w:r w:rsidRPr="0017790F">
        <w:rPr>
          <w:spacing w:val="-2"/>
          <w:sz w:val="21"/>
          <w:szCs w:val="21"/>
          <w:lang w:val="en-US" w:bidi="th-TH"/>
        </w:rPr>
        <w:t>in</w:t>
      </w:r>
      <w:proofErr w:type="gramEnd"/>
      <w:r w:rsidRPr="0017790F">
        <w:rPr>
          <w:spacing w:val="-2"/>
          <w:sz w:val="21"/>
          <w:szCs w:val="21"/>
          <w:lang w:val="en-US" w:bidi="th-TH"/>
        </w:rPr>
        <w:t xml:space="preserve"> every 3 months</w:t>
      </w:r>
      <w:r w:rsidRPr="0017790F">
        <w:rPr>
          <w:spacing w:val="-2"/>
          <w:sz w:val="21"/>
          <w:szCs w:val="21"/>
        </w:rPr>
        <w:t xml:space="preserve">. The repayment of principal </w:t>
      </w:r>
      <w:r w:rsidRPr="0017790F">
        <w:rPr>
          <w:spacing w:val="-2"/>
          <w:sz w:val="21"/>
          <w:szCs w:val="21"/>
          <w:lang w:val="en-US" w:bidi="th-TH"/>
        </w:rPr>
        <w:t>is within 120 months</w:t>
      </w:r>
      <w:r w:rsidRPr="0017790F">
        <w:rPr>
          <w:sz w:val="21"/>
          <w:szCs w:val="21"/>
          <w:lang w:val="en-US" w:bidi="th-TH"/>
        </w:rPr>
        <w:t xml:space="preserve"> since the first date of withdrawing date and pay interest in every 3 months. </w:t>
      </w:r>
      <w:r w:rsidRPr="0017790F">
        <w:rPr>
          <w:sz w:val="21"/>
          <w:szCs w:val="21"/>
        </w:rPr>
        <w:t xml:space="preserve">The borrowing bears interests as follows: </w:t>
      </w:r>
    </w:p>
    <w:p w14:paraId="204BB8AF" w14:textId="77777777" w:rsidR="003E339E" w:rsidRPr="0017790F" w:rsidRDefault="003E339E" w:rsidP="005E0B02">
      <w:pPr>
        <w:tabs>
          <w:tab w:val="left" w:pos="540"/>
        </w:tabs>
        <w:spacing w:line="240" w:lineRule="auto"/>
        <w:ind w:left="540" w:right="29"/>
        <w:jc w:val="both"/>
        <w:rPr>
          <w:sz w:val="21"/>
          <w:szCs w:val="21"/>
        </w:rPr>
      </w:pPr>
    </w:p>
    <w:p w14:paraId="36B7B9AC" w14:textId="73AE3740" w:rsidR="00E17E02" w:rsidRPr="0017790F" w:rsidRDefault="00E17E02" w:rsidP="008F7AA7">
      <w:pPr>
        <w:numPr>
          <w:ilvl w:val="0"/>
          <w:numId w:val="8"/>
        </w:numPr>
        <w:tabs>
          <w:tab w:val="left" w:pos="540"/>
        </w:tabs>
        <w:ind w:right="29"/>
        <w:jc w:val="both"/>
        <w:rPr>
          <w:sz w:val="21"/>
          <w:szCs w:val="21"/>
          <w:lang w:val="en-US" w:bidi="th-TH"/>
        </w:rPr>
      </w:pPr>
      <w:r w:rsidRPr="0017790F">
        <w:rPr>
          <w:sz w:val="21"/>
          <w:szCs w:val="21"/>
          <w:lang w:val="en-US" w:bidi="th-TH"/>
        </w:rPr>
        <w:t>F</w:t>
      </w:r>
      <w:proofErr w:type="spellStart"/>
      <w:r w:rsidRPr="0017790F">
        <w:rPr>
          <w:sz w:val="21"/>
          <w:szCs w:val="21"/>
        </w:rPr>
        <w:t>ixed</w:t>
      </w:r>
      <w:proofErr w:type="spellEnd"/>
      <w:r w:rsidRPr="0017790F">
        <w:rPr>
          <w:sz w:val="21"/>
          <w:szCs w:val="21"/>
        </w:rPr>
        <w:t xml:space="preserve"> interest at 3.85% per annum from the withdrawing date of the first credit facility to </w:t>
      </w:r>
      <w:r w:rsidR="00210B95" w:rsidRPr="0017790F">
        <w:rPr>
          <w:sz w:val="21"/>
          <w:szCs w:val="21"/>
        </w:rPr>
        <w:br/>
      </w:r>
      <w:r w:rsidRPr="0017790F">
        <w:rPr>
          <w:sz w:val="21"/>
          <w:szCs w:val="21"/>
        </w:rPr>
        <w:t>2 December 2021</w:t>
      </w:r>
      <w:r w:rsidR="00FB5176" w:rsidRPr="0017790F">
        <w:rPr>
          <w:sz w:val="21"/>
          <w:szCs w:val="21"/>
        </w:rPr>
        <w:t>;</w:t>
      </w:r>
      <w:r w:rsidRPr="0017790F">
        <w:rPr>
          <w:sz w:val="21"/>
          <w:szCs w:val="21"/>
        </w:rPr>
        <w:t xml:space="preserve"> </w:t>
      </w:r>
    </w:p>
    <w:p w14:paraId="4B3EE6A0" w14:textId="77777777" w:rsidR="00BF51D4" w:rsidRPr="0017790F" w:rsidRDefault="00BF51D4" w:rsidP="008F7AA7">
      <w:pPr>
        <w:numPr>
          <w:ilvl w:val="0"/>
          <w:numId w:val="8"/>
        </w:numPr>
        <w:tabs>
          <w:tab w:val="left" w:pos="540"/>
        </w:tabs>
        <w:ind w:right="29"/>
        <w:jc w:val="both"/>
        <w:rPr>
          <w:sz w:val="21"/>
          <w:szCs w:val="21"/>
          <w:lang w:val="en-US" w:bidi="th-TH"/>
        </w:rPr>
      </w:pPr>
      <w:r w:rsidRPr="0017790F">
        <w:rPr>
          <w:sz w:val="21"/>
          <w:szCs w:val="21"/>
        </w:rPr>
        <w:t>MLR - 2.15 per annum from 3 December 2021 until 2 December 2024; and</w:t>
      </w:r>
    </w:p>
    <w:p w14:paraId="47225C6B" w14:textId="042D29C6" w:rsidR="00823CB1" w:rsidRDefault="00BF51D4" w:rsidP="008F7AA7">
      <w:pPr>
        <w:numPr>
          <w:ilvl w:val="0"/>
          <w:numId w:val="8"/>
        </w:numPr>
        <w:tabs>
          <w:tab w:val="left" w:pos="540"/>
        </w:tabs>
        <w:spacing w:line="0" w:lineRule="atLeast"/>
        <w:ind w:right="29"/>
        <w:jc w:val="both"/>
        <w:rPr>
          <w:sz w:val="21"/>
          <w:szCs w:val="21"/>
        </w:rPr>
      </w:pPr>
      <w:r w:rsidRPr="0017790F">
        <w:rPr>
          <w:sz w:val="21"/>
          <w:szCs w:val="21"/>
        </w:rPr>
        <w:t xml:space="preserve">MLR - 2 per annum from 3 December 2024 onwards until </w:t>
      </w:r>
      <w:r w:rsidRPr="0017790F">
        <w:rPr>
          <w:sz w:val="21"/>
          <w:szCs w:val="21"/>
          <w:lang w:val="en-US" w:bidi="th-TH"/>
        </w:rPr>
        <w:t>the settlement is completed</w:t>
      </w:r>
      <w:r w:rsidR="004E2FCD" w:rsidRPr="0017790F">
        <w:rPr>
          <w:sz w:val="21"/>
          <w:szCs w:val="21"/>
          <w:lang w:val="en-US" w:bidi="th-TH"/>
        </w:rPr>
        <w:t>.</w:t>
      </w:r>
      <w:r w:rsidRPr="0017790F">
        <w:rPr>
          <w:sz w:val="21"/>
          <w:szCs w:val="21"/>
        </w:rPr>
        <w:t xml:space="preserve"> </w:t>
      </w:r>
    </w:p>
    <w:p w14:paraId="53A8380B" w14:textId="1D192D8B" w:rsidR="00823CB1" w:rsidRDefault="00823CB1">
      <w:pPr>
        <w:spacing w:line="240" w:lineRule="auto"/>
        <w:rPr>
          <w:sz w:val="21"/>
          <w:szCs w:val="21"/>
        </w:rPr>
      </w:pPr>
    </w:p>
    <w:p w14:paraId="3DA1BC56" w14:textId="7D8F5906" w:rsidR="00241BAE" w:rsidRPr="0017790F" w:rsidRDefault="00241BAE" w:rsidP="00AF2EC0">
      <w:pPr>
        <w:tabs>
          <w:tab w:val="left" w:pos="540"/>
        </w:tabs>
        <w:spacing w:line="0" w:lineRule="atLeast"/>
        <w:ind w:left="540" w:right="29"/>
        <w:jc w:val="both"/>
        <w:rPr>
          <w:sz w:val="19"/>
          <w:szCs w:val="19"/>
          <w:lang w:val="en-US"/>
        </w:rPr>
      </w:pPr>
      <w:r w:rsidRPr="0017790F">
        <w:rPr>
          <w:sz w:val="21"/>
          <w:szCs w:val="21"/>
          <w:lang w:val="en-US"/>
        </w:rPr>
        <w:tab/>
        <w:t xml:space="preserve">Later </w:t>
      </w:r>
      <w:proofErr w:type="gramStart"/>
      <w:r w:rsidRPr="0017790F">
        <w:rPr>
          <w:sz w:val="21"/>
          <w:szCs w:val="21"/>
        </w:rPr>
        <w:t>on</w:t>
      </w:r>
      <w:proofErr w:type="gramEnd"/>
      <w:r w:rsidRPr="0017790F">
        <w:rPr>
          <w:sz w:val="21"/>
          <w:szCs w:val="21"/>
        </w:rPr>
        <w:t xml:space="preserve"> 6 May 2021, the Trust has withdrawn the second credit facility for investing in </w:t>
      </w:r>
      <w:r w:rsidRPr="0017790F">
        <w:rPr>
          <w:sz w:val="21"/>
          <w:szCs w:val="21"/>
          <w:lang w:val="en-US"/>
        </w:rPr>
        <w:t xml:space="preserve">Kad Farang Village Project </w:t>
      </w:r>
      <w:r w:rsidRPr="0017790F">
        <w:rPr>
          <w:sz w:val="21"/>
          <w:szCs w:val="21"/>
        </w:rPr>
        <w:t xml:space="preserve">from the bank of Baht 390.0 million. The principal is payable due at the term of agreements for </w:t>
      </w:r>
      <w:r w:rsidRPr="0017790F">
        <w:rPr>
          <w:sz w:val="21"/>
          <w:szCs w:val="21"/>
          <w:lang w:val="en-US"/>
        </w:rPr>
        <w:t>the</w:t>
      </w:r>
      <w:r w:rsidRPr="0017790F">
        <w:rPr>
          <w:sz w:val="21"/>
          <w:szCs w:val="21"/>
        </w:rPr>
        <w:t xml:space="preserve"> period of </w:t>
      </w:r>
      <w:r w:rsidR="00607E37" w:rsidRPr="0017790F">
        <w:rPr>
          <w:sz w:val="21"/>
          <w:szCs w:val="21"/>
          <w:lang w:val="en-US"/>
        </w:rPr>
        <w:t>9</w:t>
      </w:r>
      <w:r w:rsidRPr="0017790F">
        <w:rPr>
          <w:sz w:val="21"/>
          <w:szCs w:val="21"/>
        </w:rPr>
        <w:t xml:space="preserve"> years and on 30 November 2021, the Trust has withdrawn the second </w:t>
      </w:r>
      <w:r w:rsidRPr="0017790F">
        <w:rPr>
          <w:spacing w:val="2"/>
          <w:sz w:val="21"/>
          <w:szCs w:val="21"/>
        </w:rPr>
        <w:t xml:space="preserve">credit facility for investing in The Crystal </w:t>
      </w:r>
      <w:proofErr w:type="spellStart"/>
      <w:r w:rsidRPr="0017790F">
        <w:rPr>
          <w:spacing w:val="2"/>
          <w:sz w:val="21"/>
          <w:szCs w:val="21"/>
        </w:rPr>
        <w:t>Chaiyapruek</w:t>
      </w:r>
      <w:proofErr w:type="spellEnd"/>
      <w:r w:rsidRPr="0017790F">
        <w:rPr>
          <w:spacing w:val="2"/>
          <w:sz w:val="21"/>
          <w:szCs w:val="21"/>
        </w:rPr>
        <w:t xml:space="preserve"> Project from the bank of Baht 280.0 million. </w:t>
      </w:r>
      <w:r w:rsidR="003F72CF" w:rsidRPr="0017790F">
        <w:rPr>
          <w:sz w:val="21"/>
          <w:szCs w:val="21"/>
        </w:rPr>
        <w:t xml:space="preserve">The principal is payable due at the term of agreements for </w:t>
      </w:r>
      <w:r w:rsidR="003F72CF" w:rsidRPr="0017790F">
        <w:rPr>
          <w:sz w:val="21"/>
          <w:szCs w:val="21"/>
          <w:lang w:val="en-US"/>
        </w:rPr>
        <w:t>the</w:t>
      </w:r>
      <w:r w:rsidR="003F72CF" w:rsidRPr="0017790F">
        <w:rPr>
          <w:sz w:val="21"/>
          <w:szCs w:val="21"/>
        </w:rPr>
        <w:t xml:space="preserve"> period of </w:t>
      </w:r>
      <w:r w:rsidR="00D60E91" w:rsidRPr="0017790F">
        <w:rPr>
          <w:sz w:val="21"/>
          <w:szCs w:val="21"/>
        </w:rPr>
        <w:t>8</w:t>
      </w:r>
      <w:r w:rsidR="003F72CF" w:rsidRPr="0017790F">
        <w:rPr>
          <w:sz w:val="21"/>
          <w:szCs w:val="21"/>
        </w:rPr>
        <w:t xml:space="preserve"> years</w:t>
      </w:r>
      <w:r w:rsidR="003F72CF" w:rsidRPr="0017790F">
        <w:rPr>
          <w:sz w:val="21"/>
          <w:szCs w:val="21"/>
          <w:lang w:val="en-US" w:bidi="th-TH"/>
        </w:rPr>
        <w:t>.</w:t>
      </w:r>
      <w:r w:rsidR="003F72CF" w:rsidRPr="0017790F">
        <w:rPr>
          <w:spacing w:val="2"/>
          <w:sz w:val="21"/>
          <w:szCs w:val="21"/>
        </w:rPr>
        <w:t xml:space="preserve"> </w:t>
      </w:r>
      <w:r w:rsidR="008562BB" w:rsidRPr="0017790F">
        <w:rPr>
          <w:spacing w:val="2"/>
          <w:sz w:val="21"/>
          <w:szCs w:val="21"/>
        </w:rPr>
        <w:t>On</w:t>
      </w:r>
      <w:r w:rsidR="008562BB" w:rsidRPr="0017790F">
        <w:rPr>
          <w:sz w:val="21"/>
          <w:szCs w:val="21"/>
        </w:rPr>
        <w:t xml:space="preserve"> 1 February 2022, the Trust has withdrawn the second credit facility for investing in The Prime Hua </w:t>
      </w:r>
      <w:proofErr w:type="spellStart"/>
      <w:r w:rsidR="008562BB" w:rsidRPr="0017790F">
        <w:rPr>
          <w:sz w:val="21"/>
          <w:szCs w:val="21"/>
        </w:rPr>
        <w:t>Lamphong</w:t>
      </w:r>
      <w:proofErr w:type="spellEnd"/>
      <w:r w:rsidR="008562BB" w:rsidRPr="0017790F">
        <w:rPr>
          <w:sz w:val="21"/>
          <w:szCs w:val="21"/>
        </w:rPr>
        <w:t xml:space="preserve"> Project from the bank of Baht 171.8 million. </w:t>
      </w:r>
      <w:r w:rsidR="00D60E91" w:rsidRPr="0017790F">
        <w:rPr>
          <w:sz w:val="21"/>
          <w:szCs w:val="21"/>
        </w:rPr>
        <w:t>The principal is</w:t>
      </w:r>
      <w:r w:rsidRPr="0017790F">
        <w:rPr>
          <w:sz w:val="21"/>
          <w:szCs w:val="21"/>
        </w:rPr>
        <w:t xml:space="preserve"> payable due at the term of agreements for the period of </w:t>
      </w:r>
      <w:r w:rsidR="00607E37" w:rsidRPr="0017790F">
        <w:rPr>
          <w:sz w:val="21"/>
          <w:szCs w:val="21"/>
        </w:rPr>
        <w:t>8</w:t>
      </w:r>
      <w:r w:rsidR="00217ADE" w:rsidRPr="0017790F">
        <w:rPr>
          <w:sz w:val="21"/>
          <w:szCs w:val="21"/>
          <w:lang w:bidi="th-TH"/>
        </w:rPr>
        <w:t xml:space="preserve"> years. </w:t>
      </w:r>
      <w:r w:rsidR="00217ADE" w:rsidRPr="0017790F">
        <w:rPr>
          <w:spacing w:val="2"/>
          <w:sz w:val="21"/>
          <w:szCs w:val="21"/>
        </w:rPr>
        <w:t>O</w:t>
      </w:r>
      <w:r w:rsidR="00C44FDF" w:rsidRPr="0017790F">
        <w:rPr>
          <w:spacing w:val="2"/>
          <w:sz w:val="21"/>
          <w:szCs w:val="21"/>
        </w:rPr>
        <w:t>n</w:t>
      </w:r>
      <w:r w:rsidR="00C44FDF" w:rsidRPr="0017790F">
        <w:rPr>
          <w:sz w:val="21"/>
          <w:szCs w:val="21"/>
        </w:rPr>
        <w:t xml:space="preserve"> </w:t>
      </w:r>
      <w:r w:rsidR="005F11EF" w:rsidRPr="0017790F">
        <w:rPr>
          <w:sz w:val="21"/>
          <w:szCs w:val="21"/>
        </w:rPr>
        <w:t>30</w:t>
      </w:r>
      <w:r w:rsidR="00C44FDF" w:rsidRPr="0017790F">
        <w:rPr>
          <w:sz w:val="21"/>
          <w:szCs w:val="21"/>
        </w:rPr>
        <w:t xml:space="preserve"> </w:t>
      </w:r>
      <w:r w:rsidR="002D6036" w:rsidRPr="0017790F">
        <w:rPr>
          <w:sz w:val="21"/>
          <w:szCs w:val="21"/>
        </w:rPr>
        <w:t>May</w:t>
      </w:r>
      <w:r w:rsidR="00C44FDF" w:rsidRPr="0017790F">
        <w:rPr>
          <w:sz w:val="21"/>
          <w:szCs w:val="21"/>
        </w:rPr>
        <w:t xml:space="preserve"> 202</w:t>
      </w:r>
      <w:r w:rsidR="009E70A2" w:rsidRPr="0017790F">
        <w:rPr>
          <w:sz w:val="21"/>
          <w:szCs w:val="21"/>
        </w:rPr>
        <w:t>4</w:t>
      </w:r>
      <w:r w:rsidR="00C44FDF" w:rsidRPr="0017790F">
        <w:rPr>
          <w:sz w:val="21"/>
          <w:szCs w:val="21"/>
        </w:rPr>
        <w:t>, the Trust has withdrawn the second credit facility for investing in</w:t>
      </w:r>
      <w:r w:rsidR="001577FF" w:rsidRPr="0017790F">
        <w:rPr>
          <w:sz w:val="21"/>
          <w:szCs w:val="21"/>
        </w:rPr>
        <w:t xml:space="preserve"> Happy Avenue</w:t>
      </w:r>
      <w:r w:rsidR="001A25BA" w:rsidRPr="0017790F">
        <w:rPr>
          <w:sz w:val="21"/>
          <w:szCs w:val="21"/>
        </w:rPr>
        <w:t xml:space="preserve"> </w:t>
      </w:r>
      <w:proofErr w:type="spellStart"/>
      <w:r w:rsidR="001A25BA" w:rsidRPr="0017790F">
        <w:rPr>
          <w:sz w:val="21"/>
          <w:szCs w:val="21"/>
        </w:rPr>
        <w:t>Don</w:t>
      </w:r>
      <w:r w:rsidR="00CB2DC5" w:rsidRPr="0017790F">
        <w:rPr>
          <w:sz w:val="21"/>
          <w:szCs w:val="21"/>
        </w:rPr>
        <w:t>m</w:t>
      </w:r>
      <w:r w:rsidR="00BA5B68" w:rsidRPr="0017790F">
        <w:rPr>
          <w:sz w:val="21"/>
          <w:szCs w:val="21"/>
        </w:rPr>
        <w:t>uang</w:t>
      </w:r>
      <w:proofErr w:type="spellEnd"/>
      <w:r w:rsidR="00C44FDF" w:rsidRPr="0017790F">
        <w:rPr>
          <w:sz w:val="21"/>
          <w:szCs w:val="21"/>
        </w:rPr>
        <w:t xml:space="preserve"> Project from the bank of Baht </w:t>
      </w:r>
      <w:r w:rsidR="0021739D" w:rsidRPr="0017790F">
        <w:rPr>
          <w:sz w:val="21"/>
          <w:szCs w:val="21"/>
        </w:rPr>
        <w:t>225.5</w:t>
      </w:r>
      <w:r w:rsidR="00C44FDF" w:rsidRPr="0017790F">
        <w:rPr>
          <w:sz w:val="21"/>
          <w:szCs w:val="21"/>
        </w:rPr>
        <w:t xml:space="preserve"> million. The principal is payable due at the term of agreements for the period of </w:t>
      </w:r>
      <w:r w:rsidR="00607E37" w:rsidRPr="0017790F">
        <w:rPr>
          <w:sz w:val="21"/>
          <w:szCs w:val="21"/>
        </w:rPr>
        <w:t>6</w:t>
      </w:r>
      <w:r w:rsidR="00C44FDF" w:rsidRPr="0017790F">
        <w:rPr>
          <w:sz w:val="21"/>
          <w:szCs w:val="21"/>
        </w:rPr>
        <w:t xml:space="preserve"> years and repayment the said principals of 24 payable terms.</w:t>
      </w:r>
      <w:r w:rsidRPr="0017790F">
        <w:rPr>
          <w:sz w:val="21"/>
          <w:szCs w:val="21"/>
        </w:rPr>
        <w:t xml:space="preserve"> </w:t>
      </w:r>
      <w:r w:rsidRPr="0017790F">
        <w:rPr>
          <w:sz w:val="21"/>
          <w:szCs w:val="21"/>
          <w:lang w:val="en-US"/>
        </w:rPr>
        <w:t xml:space="preserve">The first repayment </w:t>
      </w:r>
      <w:proofErr w:type="gramStart"/>
      <w:r w:rsidRPr="0017790F">
        <w:rPr>
          <w:sz w:val="21"/>
          <w:szCs w:val="21"/>
          <w:lang w:val="en-US"/>
        </w:rPr>
        <w:t>due</w:t>
      </w:r>
      <w:proofErr w:type="gramEnd"/>
      <w:r w:rsidRPr="0017790F">
        <w:rPr>
          <w:sz w:val="21"/>
          <w:szCs w:val="21"/>
          <w:lang w:val="en-US"/>
        </w:rPr>
        <w:t xml:space="preserve"> </w:t>
      </w:r>
      <w:proofErr w:type="gramStart"/>
      <w:r w:rsidRPr="0017790F">
        <w:rPr>
          <w:sz w:val="21"/>
          <w:szCs w:val="21"/>
          <w:lang w:val="en-US"/>
        </w:rPr>
        <w:t>within</w:t>
      </w:r>
      <w:proofErr w:type="gramEnd"/>
      <w:r w:rsidRPr="0017790F">
        <w:rPr>
          <w:sz w:val="21"/>
          <w:szCs w:val="21"/>
          <w:lang w:val="en-US"/>
        </w:rPr>
        <w:t xml:space="preserve"> the last day of the </w:t>
      </w:r>
      <w:r w:rsidR="00140CAE">
        <w:rPr>
          <w:sz w:val="21"/>
          <w:szCs w:val="21"/>
          <w:lang w:val="en-US"/>
        </w:rPr>
        <w:br/>
      </w:r>
      <w:r w:rsidRPr="0017790F">
        <w:rPr>
          <w:sz w:val="21"/>
          <w:szCs w:val="21"/>
          <w:lang w:val="en-US"/>
        </w:rPr>
        <w:t>51</w:t>
      </w:r>
      <w:r w:rsidRPr="0017790F">
        <w:rPr>
          <w:sz w:val="21"/>
          <w:szCs w:val="21"/>
          <w:vertAlign w:val="superscript"/>
          <w:lang w:val="en-US"/>
        </w:rPr>
        <w:t>st</w:t>
      </w:r>
      <w:r w:rsidRPr="0017790F">
        <w:rPr>
          <w:sz w:val="21"/>
          <w:szCs w:val="21"/>
          <w:lang w:val="en-US"/>
        </w:rPr>
        <w:t xml:space="preserve"> month from the first month of </w:t>
      </w:r>
      <w:r w:rsidRPr="0017790F">
        <w:rPr>
          <w:sz w:val="21"/>
          <w:szCs w:val="21"/>
        </w:rPr>
        <w:t>the withdrawing date of the first credit facility</w:t>
      </w:r>
      <w:r w:rsidRPr="0017790F">
        <w:rPr>
          <w:sz w:val="21"/>
          <w:szCs w:val="21"/>
          <w:lang w:val="en-US"/>
        </w:rPr>
        <w:t>, and then repayment in every 3 months</w:t>
      </w:r>
      <w:r w:rsidRPr="0017790F">
        <w:rPr>
          <w:sz w:val="21"/>
          <w:szCs w:val="21"/>
        </w:rPr>
        <w:t xml:space="preserve">. The repayment of principal </w:t>
      </w:r>
      <w:r w:rsidRPr="0017790F">
        <w:rPr>
          <w:sz w:val="21"/>
          <w:szCs w:val="21"/>
          <w:lang w:val="en-US"/>
        </w:rPr>
        <w:t xml:space="preserve">is within 102 months since </w:t>
      </w:r>
      <w:r w:rsidRPr="0017790F">
        <w:rPr>
          <w:spacing w:val="4"/>
          <w:sz w:val="21"/>
          <w:szCs w:val="21"/>
          <w:lang w:val="en-US"/>
        </w:rPr>
        <w:t xml:space="preserve">the first date of withdrawing date of the second credit facility and pay interest in every 3 months. </w:t>
      </w:r>
      <w:r w:rsidRPr="0017790F">
        <w:rPr>
          <w:spacing w:val="4"/>
          <w:sz w:val="21"/>
          <w:szCs w:val="21"/>
        </w:rPr>
        <w:t>The</w:t>
      </w:r>
      <w:r w:rsidRPr="0017790F">
        <w:rPr>
          <w:sz w:val="21"/>
          <w:szCs w:val="21"/>
        </w:rPr>
        <w:t xml:space="preserve"> borrowing bears interests as follows: </w:t>
      </w:r>
      <w:r w:rsidR="00BF51D4" w:rsidRPr="0017790F">
        <w:rPr>
          <w:sz w:val="21"/>
          <w:szCs w:val="21"/>
          <w:lang w:val="en-US"/>
        </w:rPr>
        <w:tab/>
      </w:r>
    </w:p>
    <w:p w14:paraId="1E6FB068" w14:textId="7F57310A" w:rsidR="00241BAE" w:rsidRPr="0017790F" w:rsidRDefault="00241BAE" w:rsidP="008F7AA7">
      <w:pPr>
        <w:numPr>
          <w:ilvl w:val="0"/>
          <w:numId w:val="13"/>
        </w:numPr>
        <w:tabs>
          <w:tab w:val="left" w:pos="540"/>
        </w:tabs>
        <w:spacing w:line="0" w:lineRule="atLeast"/>
        <w:ind w:right="29"/>
        <w:jc w:val="both"/>
        <w:rPr>
          <w:sz w:val="21"/>
          <w:szCs w:val="21"/>
          <w:lang w:val="en-US"/>
        </w:rPr>
      </w:pPr>
      <w:r w:rsidRPr="0017790F">
        <w:rPr>
          <w:spacing w:val="2"/>
          <w:sz w:val="21"/>
          <w:szCs w:val="21"/>
          <w:lang w:val="en-US"/>
        </w:rPr>
        <w:t>F</w:t>
      </w:r>
      <w:proofErr w:type="spellStart"/>
      <w:r w:rsidRPr="0017790F">
        <w:rPr>
          <w:spacing w:val="2"/>
          <w:sz w:val="21"/>
          <w:szCs w:val="21"/>
        </w:rPr>
        <w:t>ixed</w:t>
      </w:r>
      <w:proofErr w:type="spellEnd"/>
      <w:r w:rsidRPr="0017790F">
        <w:rPr>
          <w:spacing w:val="2"/>
          <w:sz w:val="21"/>
          <w:szCs w:val="21"/>
        </w:rPr>
        <w:t xml:space="preserve"> interest at 4.25% per annum from the withdrawing date of the second credit facility to </w:t>
      </w:r>
      <w:r w:rsidR="00140CAE">
        <w:rPr>
          <w:spacing w:val="2"/>
          <w:sz w:val="21"/>
          <w:szCs w:val="21"/>
        </w:rPr>
        <w:br/>
      </w:r>
      <w:r w:rsidRPr="0017790F">
        <w:rPr>
          <w:spacing w:val="2"/>
          <w:sz w:val="21"/>
          <w:szCs w:val="21"/>
        </w:rPr>
        <w:t>2</w:t>
      </w:r>
      <w:r w:rsidRPr="0017790F">
        <w:rPr>
          <w:sz w:val="21"/>
          <w:szCs w:val="21"/>
        </w:rPr>
        <w:t xml:space="preserve"> December 2021</w:t>
      </w:r>
      <w:r w:rsidR="006E3C6C" w:rsidRPr="0017790F">
        <w:rPr>
          <w:sz w:val="21"/>
          <w:szCs w:val="21"/>
        </w:rPr>
        <w:t>;</w:t>
      </w:r>
    </w:p>
    <w:p w14:paraId="3DCF37C2" w14:textId="77777777" w:rsidR="00241BAE" w:rsidRPr="0017790F" w:rsidRDefault="00241BAE" w:rsidP="008F7AA7">
      <w:pPr>
        <w:numPr>
          <w:ilvl w:val="0"/>
          <w:numId w:val="13"/>
        </w:numPr>
        <w:tabs>
          <w:tab w:val="left" w:pos="540"/>
        </w:tabs>
        <w:spacing w:line="0" w:lineRule="atLeast"/>
        <w:ind w:right="29"/>
        <w:jc w:val="both"/>
        <w:rPr>
          <w:sz w:val="21"/>
          <w:szCs w:val="21"/>
          <w:lang w:val="en-US"/>
        </w:rPr>
      </w:pPr>
      <w:r w:rsidRPr="0017790F">
        <w:rPr>
          <w:sz w:val="21"/>
          <w:szCs w:val="21"/>
        </w:rPr>
        <w:t>MLR - 2 per annum from 3 December 2021 until 2 December 2024; and</w:t>
      </w:r>
    </w:p>
    <w:p w14:paraId="519AED3C" w14:textId="76DF31D0" w:rsidR="00241BAE" w:rsidRPr="0017790F" w:rsidRDefault="00241BAE" w:rsidP="008F7AA7">
      <w:pPr>
        <w:numPr>
          <w:ilvl w:val="0"/>
          <w:numId w:val="13"/>
        </w:numPr>
        <w:tabs>
          <w:tab w:val="left" w:pos="540"/>
        </w:tabs>
        <w:spacing w:line="0" w:lineRule="atLeast"/>
        <w:ind w:right="29"/>
        <w:jc w:val="both"/>
        <w:rPr>
          <w:sz w:val="21"/>
          <w:szCs w:val="21"/>
          <w:lang w:val="en-US"/>
        </w:rPr>
      </w:pPr>
      <w:r w:rsidRPr="0017790F">
        <w:rPr>
          <w:sz w:val="21"/>
          <w:szCs w:val="21"/>
        </w:rPr>
        <w:t xml:space="preserve">MLR - 1.75 per annum from 3 December 2024 onwards until </w:t>
      </w:r>
      <w:r w:rsidRPr="0017790F">
        <w:rPr>
          <w:sz w:val="21"/>
          <w:szCs w:val="21"/>
          <w:lang w:val="en-US"/>
        </w:rPr>
        <w:t>the settlement is completed</w:t>
      </w:r>
      <w:r w:rsidR="006E3C6C" w:rsidRPr="0017790F">
        <w:rPr>
          <w:sz w:val="21"/>
          <w:szCs w:val="21"/>
          <w:lang w:val="en-US"/>
        </w:rPr>
        <w:t>.</w:t>
      </w:r>
    </w:p>
    <w:p w14:paraId="6584C3E1" w14:textId="77777777" w:rsidR="00071460" w:rsidRDefault="00071460" w:rsidP="0051299F">
      <w:pPr>
        <w:tabs>
          <w:tab w:val="left" w:pos="540"/>
        </w:tabs>
        <w:spacing w:line="0" w:lineRule="atLeast"/>
        <w:ind w:right="29"/>
        <w:jc w:val="both"/>
        <w:rPr>
          <w:sz w:val="21"/>
          <w:szCs w:val="21"/>
          <w:lang w:val="en-US" w:bidi="th-TH"/>
        </w:rPr>
      </w:pPr>
    </w:p>
    <w:p w14:paraId="120A4F8E" w14:textId="77777777" w:rsidR="00787A75" w:rsidRDefault="00787A75" w:rsidP="0051299F">
      <w:pPr>
        <w:tabs>
          <w:tab w:val="left" w:pos="540"/>
        </w:tabs>
        <w:spacing w:line="0" w:lineRule="atLeast"/>
        <w:ind w:right="29"/>
        <w:jc w:val="both"/>
        <w:rPr>
          <w:sz w:val="21"/>
          <w:szCs w:val="21"/>
          <w:lang w:val="en-US" w:bidi="th-TH"/>
        </w:rPr>
      </w:pPr>
    </w:p>
    <w:p w14:paraId="504A4507" w14:textId="77777777" w:rsidR="00787A75" w:rsidRDefault="00787A75" w:rsidP="0051299F">
      <w:pPr>
        <w:tabs>
          <w:tab w:val="left" w:pos="540"/>
        </w:tabs>
        <w:spacing w:line="0" w:lineRule="atLeast"/>
        <w:ind w:right="29"/>
        <w:jc w:val="both"/>
        <w:rPr>
          <w:sz w:val="21"/>
          <w:szCs w:val="21"/>
          <w:lang w:val="en-US" w:bidi="th-TH"/>
        </w:rPr>
      </w:pPr>
    </w:p>
    <w:p w14:paraId="695D3FBB" w14:textId="77777777" w:rsidR="00787A75" w:rsidRDefault="00787A75" w:rsidP="0051299F">
      <w:pPr>
        <w:tabs>
          <w:tab w:val="left" w:pos="540"/>
        </w:tabs>
        <w:spacing w:line="0" w:lineRule="atLeast"/>
        <w:ind w:right="29"/>
        <w:jc w:val="both"/>
        <w:rPr>
          <w:sz w:val="21"/>
          <w:szCs w:val="21"/>
          <w:lang w:val="en-US" w:bidi="th-TH"/>
        </w:rPr>
      </w:pPr>
    </w:p>
    <w:p w14:paraId="0D45AB20" w14:textId="77777777" w:rsidR="00787A75" w:rsidRDefault="00787A75" w:rsidP="0051299F">
      <w:pPr>
        <w:tabs>
          <w:tab w:val="left" w:pos="540"/>
        </w:tabs>
        <w:spacing w:line="0" w:lineRule="atLeast"/>
        <w:ind w:right="29"/>
        <w:jc w:val="both"/>
        <w:rPr>
          <w:sz w:val="21"/>
          <w:szCs w:val="21"/>
          <w:lang w:val="en-US" w:bidi="th-TH"/>
        </w:rPr>
      </w:pPr>
    </w:p>
    <w:p w14:paraId="32151745" w14:textId="77777777" w:rsidR="00787A75" w:rsidRDefault="00787A75" w:rsidP="0051299F">
      <w:pPr>
        <w:tabs>
          <w:tab w:val="left" w:pos="540"/>
        </w:tabs>
        <w:spacing w:line="0" w:lineRule="atLeast"/>
        <w:ind w:right="29"/>
        <w:jc w:val="both"/>
        <w:rPr>
          <w:sz w:val="21"/>
          <w:szCs w:val="21"/>
          <w:lang w:val="en-US" w:bidi="th-TH"/>
        </w:rPr>
      </w:pPr>
    </w:p>
    <w:p w14:paraId="6BAC28C2" w14:textId="77777777" w:rsidR="00787A75" w:rsidRDefault="00787A75" w:rsidP="0051299F">
      <w:pPr>
        <w:tabs>
          <w:tab w:val="left" w:pos="540"/>
        </w:tabs>
        <w:spacing w:line="0" w:lineRule="atLeast"/>
        <w:ind w:right="29"/>
        <w:jc w:val="both"/>
        <w:rPr>
          <w:sz w:val="21"/>
          <w:szCs w:val="21"/>
          <w:lang w:val="en-US" w:bidi="th-TH"/>
        </w:rPr>
      </w:pPr>
    </w:p>
    <w:p w14:paraId="139BB181" w14:textId="77777777" w:rsidR="00787A75" w:rsidRPr="0017790F" w:rsidRDefault="00787A75" w:rsidP="0051299F">
      <w:pPr>
        <w:tabs>
          <w:tab w:val="left" w:pos="540"/>
        </w:tabs>
        <w:spacing w:line="0" w:lineRule="atLeast"/>
        <w:ind w:right="29"/>
        <w:jc w:val="both"/>
        <w:rPr>
          <w:sz w:val="21"/>
          <w:szCs w:val="21"/>
          <w:lang w:val="en-US" w:bidi="th-TH"/>
        </w:rPr>
      </w:pPr>
    </w:p>
    <w:p w14:paraId="1C1536E7" w14:textId="60EA5D78" w:rsidR="00BF51D4" w:rsidRPr="0017790F" w:rsidRDefault="00BF51D4" w:rsidP="00FF1275">
      <w:pPr>
        <w:tabs>
          <w:tab w:val="left" w:pos="540"/>
        </w:tabs>
        <w:spacing w:line="0" w:lineRule="atLeast"/>
        <w:ind w:right="29" w:firstLine="630"/>
        <w:jc w:val="both"/>
        <w:rPr>
          <w:spacing w:val="4"/>
          <w:sz w:val="21"/>
          <w:szCs w:val="21"/>
        </w:rPr>
      </w:pPr>
      <w:r w:rsidRPr="0017790F">
        <w:rPr>
          <w:spacing w:val="4"/>
          <w:sz w:val="21"/>
          <w:szCs w:val="21"/>
        </w:rPr>
        <w:lastRenderedPageBreak/>
        <w:t>The borrowing was secured by the followings:</w:t>
      </w:r>
    </w:p>
    <w:p w14:paraId="74E7EE6B" w14:textId="77777777" w:rsidR="00BF51D4" w:rsidRPr="0017790F" w:rsidRDefault="00BF51D4" w:rsidP="005E0B02">
      <w:pPr>
        <w:tabs>
          <w:tab w:val="left" w:pos="540"/>
        </w:tabs>
        <w:spacing w:line="240" w:lineRule="auto"/>
        <w:ind w:right="29"/>
        <w:jc w:val="both"/>
        <w:rPr>
          <w:sz w:val="15"/>
          <w:szCs w:val="15"/>
        </w:rPr>
      </w:pPr>
    </w:p>
    <w:p w14:paraId="2509ACE0" w14:textId="71DD7CA7" w:rsidR="00E17E02" w:rsidRPr="0017790F" w:rsidRDefault="00E17E02" w:rsidP="008F7AA7">
      <w:pPr>
        <w:numPr>
          <w:ilvl w:val="0"/>
          <w:numId w:val="9"/>
        </w:numPr>
        <w:tabs>
          <w:tab w:val="left" w:pos="540"/>
        </w:tabs>
        <w:spacing w:line="0" w:lineRule="atLeast"/>
        <w:ind w:right="29"/>
        <w:jc w:val="thaiDistribute"/>
        <w:rPr>
          <w:spacing w:val="-20"/>
          <w:sz w:val="21"/>
          <w:szCs w:val="21"/>
        </w:rPr>
      </w:pPr>
      <w:r w:rsidRPr="0017790F">
        <w:rPr>
          <w:sz w:val="21"/>
          <w:szCs w:val="21"/>
        </w:rPr>
        <w:t xml:space="preserve">Leasehold rights of Crystal Design </w:t>
      </w:r>
      <w:proofErr w:type="spellStart"/>
      <w:r w:rsidRPr="0017790F">
        <w:rPr>
          <w:sz w:val="21"/>
          <w:szCs w:val="21"/>
        </w:rPr>
        <w:t>Center</w:t>
      </w:r>
      <w:proofErr w:type="spellEnd"/>
      <w:r w:rsidRPr="0017790F">
        <w:rPr>
          <w:sz w:val="21"/>
          <w:szCs w:val="21"/>
        </w:rPr>
        <w:t xml:space="preserve"> Project</w:t>
      </w:r>
      <w:r w:rsidR="00BC0ABC" w:rsidRPr="0017790F">
        <w:rPr>
          <w:sz w:val="21"/>
          <w:szCs w:val="21"/>
        </w:rPr>
        <w:t>,</w:t>
      </w:r>
      <w:r w:rsidR="00AA3138" w:rsidRPr="0017790F">
        <w:rPr>
          <w:sz w:val="21"/>
          <w:szCs w:val="21"/>
        </w:rPr>
        <w:t xml:space="preserve"> </w:t>
      </w:r>
      <w:r w:rsidRPr="0017790F">
        <w:rPr>
          <w:sz w:val="21"/>
          <w:szCs w:val="21"/>
        </w:rPr>
        <w:t xml:space="preserve">The Crystal </w:t>
      </w:r>
      <w:proofErr w:type="spellStart"/>
      <w:r w:rsidRPr="0017790F">
        <w:rPr>
          <w:sz w:val="21"/>
          <w:szCs w:val="21"/>
        </w:rPr>
        <w:t>Ekamai-Ramindra</w:t>
      </w:r>
      <w:proofErr w:type="spellEnd"/>
      <w:r w:rsidRPr="0017790F">
        <w:rPr>
          <w:sz w:val="21"/>
          <w:szCs w:val="21"/>
        </w:rPr>
        <w:t xml:space="preserve"> Project</w:t>
      </w:r>
      <w:r w:rsidR="00AA3138" w:rsidRPr="0017790F">
        <w:rPr>
          <w:sz w:val="21"/>
          <w:szCs w:val="21"/>
        </w:rPr>
        <w:t>,</w:t>
      </w:r>
      <w:r w:rsidRPr="0017790F">
        <w:rPr>
          <w:sz w:val="21"/>
          <w:szCs w:val="21"/>
        </w:rPr>
        <w:t xml:space="preserve"> </w:t>
      </w:r>
      <w:r w:rsidR="00AA3138" w:rsidRPr="0017790F">
        <w:rPr>
          <w:sz w:val="21"/>
          <w:szCs w:val="21"/>
        </w:rPr>
        <w:br/>
      </w:r>
      <w:r w:rsidR="00AA3138" w:rsidRPr="0017790F">
        <w:rPr>
          <w:spacing w:val="2"/>
          <w:sz w:val="21"/>
          <w:szCs w:val="21"/>
        </w:rPr>
        <w:t>Kad</w:t>
      </w:r>
      <w:r w:rsidR="00871AAC" w:rsidRPr="0017790F">
        <w:rPr>
          <w:spacing w:val="2"/>
          <w:sz w:val="21"/>
          <w:szCs w:val="21"/>
        </w:rPr>
        <w:t xml:space="preserve"> </w:t>
      </w:r>
      <w:r w:rsidR="00AA3138" w:rsidRPr="0017790F">
        <w:rPr>
          <w:spacing w:val="2"/>
          <w:sz w:val="21"/>
          <w:szCs w:val="21"/>
        </w:rPr>
        <w:t>Farang Village Project</w:t>
      </w:r>
      <w:r w:rsidR="00AA3138" w:rsidRPr="0017790F">
        <w:rPr>
          <w:spacing w:val="2"/>
          <w:sz w:val="21"/>
          <w:szCs w:val="21"/>
          <w:lang w:val="en-US" w:bidi="th-TH"/>
        </w:rPr>
        <w:t>,</w:t>
      </w:r>
      <w:r w:rsidR="00D3153F" w:rsidRPr="0017790F">
        <w:rPr>
          <w:spacing w:val="2"/>
          <w:sz w:val="21"/>
          <w:szCs w:val="21"/>
          <w:lang w:val="en-US" w:bidi="th-TH"/>
        </w:rPr>
        <w:t xml:space="preserve"> </w:t>
      </w:r>
      <w:proofErr w:type="spellStart"/>
      <w:r w:rsidR="00AA3138" w:rsidRPr="0017790F">
        <w:rPr>
          <w:spacing w:val="2"/>
          <w:sz w:val="21"/>
          <w:szCs w:val="21"/>
        </w:rPr>
        <w:t>Sammakorn</w:t>
      </w:r>
      <w:proofErr w:type="spellEnd"/>
      <w:r w:rsidR="00AA3138" w:rsidRPr="0017790F">
        <w:rPr>
          <w:spacing w:val="2"/>
          <w:sz w:val="21"/>
          <w:szCs w:val="21"/>
        </w:rPr>
        <w:t xml:space="preserve"> Place Ramkhamhaeng (West) Project</w:t>
      </w:r>
      <w:r w:rsidR="00D3153F" w:rsidRPr="0017790F">
        <w:rPr>
          <w:spacing w:val="2"/>
          <w:sz w:val="21"/>
          <w:szCs w:val="21"/>
        </w:rPr>
        <w:t xml:space="preserve"> and</w:t>
      </w:r>
      <w:r w:rsidR="00DB3142" w:rsidRPr="0017790F">
        <w:rPr>
          <w:spacing w:val="2"/>
          <w:sz w:val="21"/>
          <w:szCs w:val="21"/>
        </w:rPr>
        <w:t xml:space="preserve"> </w:t>
      </w:r>
      <w:proofErr w:type="spellStart"/>
      <w:r w:rsidR="00EA4F8B" w:rsidRPr="0017790F">
        <w:rPr>
          <w:spacing w:val="2"/>
          <w:sz w:val="21"/>
          <w:szCs w:val="21"/>
        </w:rPr>
        <w:t>Amo</w:t>
      </w:r>
      <w:r w:rsidR="004420E0" w:rsidRPr="0017790F">
        <w:rPr>
          <w:spacing w:val="2"/>
          <w:sz w:val="21"/>
          <w:szCs w:val="21"/>
        </w:rPr>
        <w:t>rini</w:t>
      </w:r>
      <w:proofErr w:type="spellEnd"/>
      <w:r w:rsidR="00C620C0" w:rsidRPr="0017790F">
        <w:rPr>
          <w:spacing w:val="2"/>
          <w:sz w:val="21"/>
          <w:szCs w:val="21"/>
        </w:rPr>
        <w:t xml:space="preserve"> </w:t>
      </w:r>
      <w:proofErr w:type="spellStart"/>
      <w:r w:rsidR="00FB1962" w:rsidRPr="0017790F">
        <w:rPr>
          <w:spacing w:val="2"/>
          <w:sz w:val="21"/>
          <w:szCs w:val="21"/>
        </w:rPr>
        <w:t>Ramintra</w:t>
      </w:r>
      <w:proofErr w:type="spellEnd"/>
      <w:r w:rsidR="00FB1962" w:rsidRPr="0017790F">
        <w:rPr>
          <w:sz w:val="21"/>
          <w:szCs w:val="21"/>
        </w:rPr>
        <w:t xml:space="preserve"> Project</w:t>
      </w:r>
      <w:r w:rsidR="00AA3138" w:rsidRPr="0017790F">
        <w:rPr>
          <w:sz w:val="21"/>
          <w:szCs w:val="21"/>
        </w:rPr>
        <w:t xml:space="preserve"> </w:t>
      </w:r>
      <w:r w:rsidRPr="0017790F">
        <w:rPr>
          <w:sz w:val="21"/>
          <w:szCs w:val="21"/>
        </w:rPr>
        <w:t>which registered</w:t>
      </w:r>
      <w:r w:rsidRPr="0017790F">
        <w:rPr>
          <w:rFonts w:hint="cs"/>
          <w:sz w:val="21"/>
          <w:szCs w:val="21"/>
          <w:cs/>
          <w:lang w:bidi="th-TH"/>
        </w:rPr>
        <w:t xml:space="preserve"> </w:t>
      </w:r>
      <w:r w:rsidRPr="0017790F">
        <w:rPr>
          <w:sz w:val="21"/>
          <w:szCs w:val="21"/>
          <w:lang w:bidi="th-TH"/>
        </w:rPr>
        <w:t xml:space="preserve">as </w:t>
      </w:r>
      <w:r w:rsidRPr="0017790F">
        <w:rPr>
          <w:sz w:val="21"/>
          <w:szCs w:val="21"/>
        </w:rPr>
        <w:t>the business collateral agreement</w:t>
      </w:r>
      <w:r w:rsidR="006E3C6C" w:rsidRPr="0017790F">
        <w:rPr>
          <w:sz w:val="21"/>
          <w:szCs w:val="21"/>
        </w:rPr>
        <w:t>;</w:t>
      </w:r>
    </w:p>
    <w:p w14:paraId="7F39D0A8" w14:textId="43B2BC76" w:rsidR="00E17E02" w:rsidRPr="0017790F" w:rsidRDefault="00044D3B" w:rsidP="008F7AA7">
      <w:pPr>
        <w:numPr>
          <w:ilvl w:val="0"/>
          <w:numId w:val="9"/>
        </w:numPr>
        <w:tabs>
          <w:tab w:val="left" w:pos="540"/>
        </w:tabs>
        <w:spacing w:line="0" w:lineRule="atLeast"/>
        <w:ind w:right="29"/>
        <w:jc w:val="thaiDistribute"/>
        <w:rPr>
          <w:sz w:val="21"/>
          <w:szCs w:val="21"/>
        </w:rPr>
      </w:pPr>
      <w:proofErr w:type="spellStart"/>
      <w:r w:rsidRPr="0017790F">
        <w:rPr>
          <w:spacing w:val="-2"/>
          <w:sz w:val="21"/>
          <w:szCs w:val="21"/>
        </w:rPr>
        <w:t>Subl</w:t>
      </w:r>
      <w:r w:rsidR="00E17E02" w:rsidRPr="0017790F">
        <w:rPr>
          <w:spacing w:val="-2"/>
          <w:sz w:val="21"/>
          <w:szCs w:val="21"/>
        </w:rPr>
        <w:t>easehold</w:t>
      </w:r>
      <w:proofErr w:type="spellEnd"/>
      <w:r w:rsidR="00E17E02" w:rsidRPr="0017790F">
        <w:rPr>
          <w:spacing w:val="-2"/>
          <w:sz w:val="21"/>
          <w:szCs w:val="21"/>
        </w:rPr>
        <w:t xml:space="preserve"> rights of</w:t>
      </w:r>
      <w:r w:rsidR="00CD55CC" w:rsidRPr="0017790F">
        <w:rPr>
          <w:spacing w:val="-2"/>
          <w:sz w:val="21"/>
          <w:szCs w:val="21"/>
        </w:rPr>
        <w:t xml:space="preserve"> </w:t>
      </w:r>
      <w:proofErr w:type="spellStart"/>
      <w:r w:rsidR="00CD55CC" w:rsidRPr="0017790F">
        <w:rPr>
          <w:spacing w:val="-2"/>
          <w:sz w:val="21"/>
          <w:szCs w:val="21"/>
        </w:rPr>
        <w:t>Plearnery</w:t>
      </w:r>
      <w:proofErr w:type="spellEnd"/>
      <w:r w:rsidR="00CD55CC" w:rsidRPr="0017790F">
        <w:rPr>
          <w:spacing w:val="-2"/>
          <w:sz w:val="21"/>
          <w:szCs w:val="21"/>
        </w:rPr>
        <w:t xml:space="preserve"> Mall Watcharapol Project</w:t>
      </w:r>
      <w:r w:rsidR="000F50AB" w:rsidRPr="0017790F">
        <w:rPr>
          <w:spacing w:val="-2"/>
          <w:sz w:val="21"/>
          <w:szCs w:val="21"/>
        </w:rPr>
        <w:t>,</w:t>
      </w:r>
      <w:r w:rsidR="00BA3D39" w:rsidRPr="0017790F">
        <w:rPr>
          <w:spacing w:val="-2"/>
          <w:sz w:val="21"/>
          <w:szCs w:val="21"/>
        </w:rPr>
        <w:t xml:space="preserve"> </w:t>
      </w:r>
      <w:r w:rsidR="00BF6469" w:rsidRPr="0017790F">
        <w:rPr>
          <w:spacing w:val="-2"/>
          <w:sz w:val="21"/>
          <w:szCs w:val="21"/>
        </w:rPr>
        <w:t xml:space="preserve">The </w:t>
      </w:r>
      <w:r w:rsidR="00CD55CC" w:rsidRPr="0017790F">
        <w:rPr>
          <w:spacing w:val="-2"/>
          <w:sz w:val="21"/>
          <w:szCs w:val="21"/>
        </w:rPr>
        <w:t xml:space="preserve">Prime Hua </w:t>
      </w:r>
      <w:proofErr w:type="spellStart"/>
      <w:r w:rsidR="00CD55CC" w:rsidRPr="0017790F">
        <w:rPr>
          <w:spacing w:val="-2"/>
          <w:sz w:val="21"/>
          <w:szCs w:val="21"/>
        </w:rPr>
        <w:t>Lamphong</w:t>
      </w:r>
      <w:proofErr w:type="spellEnd"/>
      <w:r w:rsidR="00757137" w:rsidRPr="0017790F">
        <w:rPr>
          <w:spacing w:val="-2"/>
          <w:sz w:val="21"/>
          <w:szCs w:val="21"/>
        </w:rPr>
        <w:t xml:space="preserve"> Pro</w:t>
      </w:r>
      <w:r w:rsidR="00665D91" w:rsidRPr="0017790F">
        <w:rPr>
          <w:spacing w:val="-2"/>
          <w:sz w:val="21"/>
          <w:szCs w:val="21"/>
        </w:rPr>
        <w:t>ject</w:t>
      </w:r>
      <w:r w:rsidR="00BA3D39" w:rsidRPr="0017790F">
        <w:rPr>
          <w:spacing w:val="-2"/>
          <w:sz w:val="21"/>
          <w:szCs w:val="21"/>
        </w:rPr>
        <w:t>,</w:t>
      </w:r>
      <w:r w:rsidR="00BA3D39" w:rsidRPr="0017790F">
        <w:rPr>
          <w:sz w:val="21"/>
          <w:szCs w:val="21"/>
        </w:rPr>
        <w:t xml:space="preserve"> </w:t>
      </w:r>
      <w:r w:rsidR="00BA3D39" w:rsidRPr="0017790F">
        <w:rPr>
          <w:spacing w:val="-2"/>
          <w:sz w:val="21"/>
          <w:szCs w:val="21"/>
        </w:rPr>
        <w:t>and</w:t>
      </w:r>
      <w:r w:rsidR="005C3AF0" w:rsidRPr="0017790F">
        <w:rPr>
          <w:spacing w:val="-2"/>
          <w:sz w:val="21"/>
          <w:szCs w:val="21"/>
        </w:rPr>
        <w:t xml:space="preserve"> </w:t>
      </w:r>
      <w:proofErr w:type="spellStart"/>
      <w:r w:rsidR="005C3AF0" w:rsidRPr="0017790F">
        <w:rPr>
          <w:spacing w:val="-2"/>
          <w:sz w:val="21"/>
          <w:szCs w:val="21"/>
        </w:rPr>
        <w:t>Sammakorn</w:t>
      </w:r>
      <w:proofErr w:type="spellEnd"/>
      <w:r w:rsidR="006B1AD9" w:rsidRPr="0017790F">
        <w:rPr>
          <w:spacing w:val="-2"/>
          <w:sz w:val="21"/>
          <w:szCs w:val="21"/>
        </w:rPr>
        <w:t xml:space="preserve"> Place</w:t>
      </w:r>
      <w:r w:rsidR="00F94909" w:rsidRPr="0017790F">
        <w:rPr>
          <w:spacing w:val="-2"/>
          <w:sz w:val="21"/>
          <w:szCs w:val="21"/>
        </w:rPr>
        <w:t xml:space="preserve"> </w:t>
      </w:r>
      <w:proofErr w:type="spellStart"/>
      <w:r w:rsidR="00F94909" w:rsidRPr="0017790F">
        <w:rPr>
          <w:spacing w:val="-2"/>
          <w:sz w:val="21"/>
          <w:szCs w:val="21"/>
        </w:rPr>
        <w:t>Ratchapruek</w:t>
      </w:r>
      <w:proofErr w:type="spellEnd"/>
      <w:r w:rsidR="00CD55CC" w:rsidRPr="0017790F">
        <w:rPr>
          <w:spacing w:val="-2"/>
          <w:sz w:val="21"/>
          <w:szCs w:val="21"/>
        </w:rPr>
        <w:t xml:space="preserve"> Project</w:t>
      </w:r>
      <w:r w:rsidR="00E17E02" w:rsidRPr="0017790F">
        <w:rPr>
          <w:spacing w:val="-2"/>
          <w:sz w:val="21"/>
          <w:szCs w:val="21"/>
        </w:rPr>
        <w:t xml:space="preserve"> which registered</w:t>
      </w:r>
      <w:r w:rsidR="00E17E02" w:rsidRPr="0017790F">
        <w:rPr>
          <w:rFonts w:hint="cs"/>
          <w:spacing w:val="-2"/>
          <w:sz w:val="21"/>
          <w:szCs w:val="21"/>
          <w:cs/>
          <w:lang w:bidi="th-TH"/>
        </w:rPr>
        <w:t xml:space="preserve"> </w:t>
      </w:r>
      <w:r w:rsidR="00E17E02" w:rsidRPr="0017790F">
        <w:rPr>
          <w:spacing w:val="-2"/>
          <w:sz w:val="21"/>
          <w:szCs w:val="21"/>
          <w:lang w:bidi="th-TH"/>
        </w:rPr>
        <w:t xml:space="preserve">as </w:t>
      </w:r>
      <w:r w:rsidR="00E17E02" w:rsidRPr="0017790F">
        <w:rPr>
          <w:spacing w:val="-2"/>
          <w:sz w:val="21"/>
          <w:szCs w:val="21"/>
        </w:rPr>
        <w:t>the business collateral agreement</w:t>
      </w:r>
      <w:r w:rsidR="006E3C6C" w:rsidRPr="0017790F">
        <w:rPr>
          <w:spacing w:val="-2"/>
          <w:sz w:val="21"/>
          <w:szCs w:val="21"/>
        </w:rPr>
        <w:t>;</w:t>
      </w:r>
      <w:r w:rsidR="006E3C6C" w:rsidRPr="0017790F">
        <w:rPr>
          <w:sz w:val="21"/>
          <w:szCs w:val="21"/>
        </w:rPr>
        <w:t xml:space="preserve"> </w:t>
      </w:r>
    </w:p>
    <w:p w14:paraId="663D310A" w14:textId="69F4DE7F" w:rsidR="00E17E02" w:rsidRPr="0017790F" w:rsidRDefault="00E17E02" w:rsidP="008F7AA7">
      <w:pPr>
        <w:numPr>
          <w:ilvl w:val="0"/>
          <w:numId w:val="9"/>
        </w:numPr>
        <w:tabs>
          <w:tab w:val="left" w:pos="540"/>
        </w:tabs>
        <w:spacing w:line="0" w:lineRule="atLeast"/>
        <w:ind w:right="29"/>
        <w:jc w:val="thaiDistribute"/>
        <w:rPr>
          <w:sz w:val="21"/>
          <w:szCs w:val="21"/>
        </w:rPr>
      </w:pPr>
      <w:r w:rsidRPr="0017790F">
        <w:rPr>
          <w:sz w:val="21"/>
          <w:szCs w:val="21"/>
        </w:rPr>
        <w:t xml:space="preserve">Rights of collection from receivables related to the existing investment assets </w:t>
      </w:r>
      <w:r w:rsidR="00D709D5">
        <w:rPr>
          <w:sz w:val="21"/>
          <w:szCs w:val="21"/>
        </w:rPr>
        <w:t>No.</w:t>
      </w:r>
      <w:r w:rsidRPr="0017790F">
        <w:rPr>
          <w:sz w:val="21"/>
          <w:szCs w:val="21"/>
        </w:rPr>
        <w:t xml:space="preserve"> </w:t>
      </w:r>
      <w:r w:rsidRPr="0017790F">
        <w:rPr>
          <w:sz w:val="21"/>
          <w:szCs w:val="21"/>
          <w:lang w:val="en-US" w:bidi="th-TH"/>
        </w:rPr>
        <w:t>1 (</w:t>
      </w:r>
      <w:r w:rsidRPr="0017790F">
        <w:rPr>
          <w:sz w:val="21"/>
          <w:szCs w:val="21"/>
        </w:rPr>
        <w:t>project No. 1 to project No. 10)</w:t>
      </w:r>
      <w:r w:rsidR="00FE25C6" w:rsidRPr="0017790F">
        <w:rPr>
          <w:sz w:val="21"/>
          <w:szCs w:val="21"/>
          <w:lang w:val="en-US" w:bidi="th-TH"/>
        </w:rPr>
        <w:t xml:space="preserve"> </w:t>
      </w:r>
      <w:r w:rsidRPr="0017790F">
        <w:rPr>
          <w:sz w:val="21"/>
          <w:szCs w:val="21"/>
        </w:rPr>
        <w:t>which registered</w:t>
      </w:r>
      <w:r w:rsidRPr="0017790F">
        <w:rPr>
          <w:rFonts w:hint="cs"/>
          <w:sz w:val="21"/>
          <w:szCs w:val="21"/>
          <w:cs/>
          <w:lang w:bidi="th-TH"/>
        </w:rPr>
        <w:t xml:space="preserve"> </w:t>
      </w:r>
      <w:r w:rsidRPr="0017790F">
        <w:rPr>
          <w:sz w:val="21"/>
          <w:szCs w:val="21"/>
          <w:lang w:bidi="th-TH"/>
        </w:rPr>
        <w:t xml:space="preserve">as </w:t>
      </w:r>
      <w:r w:rsidRPr="0017790F">
        <w:rPr>
          <w:sz w:val="21"/>
          <w:szCs w:val="21"/>
        </w:rPr>
        <w:t>the business collateral agreement</w:t>
      </w:r>
      <w:r w:rsidR="00D64D02" w:rsidRPr="0017790F">
        <w:rPr>
          <w:sz w:val="21"/>
          <w:szCs w:val="21"/>
        </w:rPr>
        <w:t>; and</w:t>
      </w:r>
    </w:p>
    <w:p w14:paraId="71A7FBC4" w14:textId="2DDF7E4E" w:rsidR="00D50026" w:rsidRPr="0017790F" w:rsidRDefault="00026C3A" w:rsidP="008F7AA7">
      <w:pPr>
        <w:numPr>
          <w:ilvl w:val="0"/>
          <w:numId w:val="9"/>
        </w:numPr>
        <w:tabs>
          <w:tab w:val="left" w:pos="540"/>
        </w:tabs>
        <w:spacing w:line="0" w:lineRule="atLeast"/>
        <w:ind w:right="29"/>
        <w:jc w:val="thaiDistribute"/>
        <w:rPr>
          <w:spacing w:val="-2"/>
          <w:sz w:val="21"/>
          <w:szCs w:val="21"/>
        </w:rPr>
      </w:pPr>
      <w:r w:rsidRPr="0017790F">
        <w:rPr>
          <w:spacing w:val="-8"/>
          <w:sz w:val="21"/>
          <w:szCs w:val="21"/>
        </w:rPr>
        <w:t xml:space="preserve">Land </w:t>
      </w:r>
      <w:r w:rsidR="00E452CD" w:rsidRPr="0017790F">
        <w:rPr>
          <w:spacing w:val="-8"/>
          <w:sz w:val="21"/>
          <w:szCs w:val="21"/>
        </w:rPr>
        <w:t>T</w:t>
      </w:r>
      <w:r w:rsidRPr="0017790F">
        <w:rPr>
          <w:spacing w:val="-8"/>
          <w:sz w:val="21"/>
          <w:szCs w:val="21"/>
        </w:rPr>
        <w:t xml:space="preserve">itle </w:t>
      </w:r>
      <w:r w:rsidR="00E452CD" w:rsidRPr="0017790F">
        <w:rPr>
          <w:spacing w:val="-8"/>
          <w:sz w:val="21"/>
          <w:szCs w:val="21"/>
        </w:rPr>
        <w:t>D</w:t>
      </w:r>
      <w:r w:rsidRPr="0017790F">
        <w:rPr>
          <w:spacing w:val="-8"/>
          <w:sz w:val="21"/>
          <w:szCs w:val="21"/>
        </w:rPr>
        <w:t>eed No. 24428, located in Si Kan Sub</w:t>
      </w:r>
      <w:r w:rsidR="00E452CD" w:rsidRPr="0017790F">
        <w:rPr>
          <w:spacing w:val="-8"/>
          <w:sz w:val="21"/>
          <w:szCs w:val="21"/>
        </w:rPr>
        <w:t>-</w:t>
      </w:r>
      <w:r w:rsidRPr="0017790F">
        <w:rPr>
          <w:spacing w:val="-8"/>
          <w:sz w:val="21"/>
          <w:szCs w:val="21"/>
        </w:rPr>
        <w:t xml:space="preserve">district, Don Mueang District, Bangkok, </w:t>
      </w:r>
      <w:r w:rsidR="00AD47FF" w:rsidRPr="0017790F">
        <w:rPr>
          <w:spacing w:val="-8"/>
          <w:sz w:val="21"/>
          <w:szCs w:val="21"/>
        </w:rPr>
        <w:t>including</w:t>
      </w:r>
      <w:r w:rsidRPr="0017790F">
        <w:rPr>
          <w:spacing w:val="-4"/>
          <w:sz w:val="21"/>
          <w:szCs w:val="21"/>
        </w:rPr>
        <w:t xml:space="preserve"> </w:t>
      </w:r>
      <w:r w:rsidRPr="0017790F">
        <w:rPr>
          <w:spacing w:val="-6"/>
          <w:sz w:val="21"/>
          <w:szCs w:val="21"/>
        </w:rPr>
        <w:t xml:space="preserve">building </w:t>
      </w:r>
      <w:r w:rsidR="00C459DB" w:rsidRPr="0017790F">
        <w:rPr>
          <w:spacing w:val="-6"/>
          <w:sz w:val="21"/>
          <w:szCs w:val="21"/>
        </w:rPr>
        <w:t>owned</w:t>
      </w:r>
      <w:r w:rsidRPr="0017790F">
        <w:rPr>
          <w:spacing w:val="-6"/>
          <w:sz w:val="21"/>
          <w:szCs w:val="21"/>
        </w:rPr>
        <w:t xml:space="preserve"> by SCB Asset Management Company Limited as the Trustee of </w:t>
      </w:r>
      <w:r w:rsidR="00703DAA" w:rsidRPr="0017790F">
        <w:rPr>
          <w:spacing w:val="-6"/>
          <w:sz w:val="21"/>
          <w:szCs w:val="21"/>
        </w:rPr>
        <w:t>ALLY Freehold</w:t>
      </w:r>
      <w:r w:rsidR="005C7F30" w:rsidRPr="0017790F">
        <w:rPr>
          <w:spacing w:val="-6"/>
          <w:sz w:val="21"/>
          <w:szCs w:val="21"/>
        </w:rPr>
        <w:br/>
      </w:r>
      <w:r w:rsidR="00703DAA" w:rsidRPr="0017790F">
        <w:rPr>
          <w:spacing w:val="-6"/>
          <w:sz w:val="21"/>
          <w:szCs w:val="21"/>
        </w:rPr>
        <w:t xml:space="preserve">and Leasehold Real Estate Investment Trust </w:t>
      </w:r>
      <w:r w:rsidRPr="0017790F">
        <w:rPr>
          <w:spacing w:val="-6"/>
          <w:sz w:val="21"/>
          <w:szCs w:val="21"/>
        </w:rPr>
        <w:t>which registered the mortgage</w:t>
      </w:r>
      <w:r w:rsidR="00852EEC" w:rsidRPr="0017790F">
        <w:rPr>
          <w:spacing w:val="-6"/>
          <w:sz w:val="21"/>
          <w:szCs w:val="21"/>
        </w:rPr>
        <w:t xml:space="preserve"> </w:t>
      </w:r>
      <w:r w:rsidR="002758CC" w:rsidRPr="0017790F">
        <w:rPr>
          <w:spacing w:val="-6"/>
          <w:sz w:val="21"/>
          <w:szCs w:val="21"/>
        </w:rPr>
        <w:t>as the business</w:t>
      </w:r>
      <w:r w:rsidR="002758CC" w:rsidRPr="0017790F">
        <w:rPr>
          <w:spacing w:val="-2"/>
          <w:sz w:val="21"/>
          <w:szCs w:val="21"/>
        </w:rPr>
        <w:t xml:space="preserve"> collateral agreement</w:t>
      </w:r>
      <w:r w:rsidR="00746ED0" w:rsidRPr="0017790F">
        <w:rPr>
          <w:spacing w:val="-2"/>
          <w:sz w:val="21"/>
          <w:szCs w:val="21"/>
        </w:rPr>
        <w:t>.</w:t>
      </w:r>
      <w:r w:rsidRPr="0017790F">
        <w:rPr>
          <w:spacing w:val="-2"/>
          <w:sz w:val="21"/>
          <w:szCs w:val="21"/>
        </w:rPr>
        <w:t xml:space="preserve"> </w:t>
      </w:r>
    </w:p>
    <w:p w14:paraId="22DFD18B" w14:textId="77777777" w:rsidR="00746ED0" w:rsidRPr="0017790F" w:rsidRDefault="00746ED0" w:rsidP="00746ED0">
      <w:pPr>
        <w:tabs>
          <w:tab w:val="left" w:pos="540"/>
        </w:tabs>
        <w:spacing w:line="0" w:lineRule="atLeast"/>
        <w:ind w:right="29"/>
        <w:jc w:val="thaiDistribute"/>
        <w:rPr>
          <w:sz w:val="19"/>
          <w:szCs w:val="19"/>
        </w:rPr>
      </w:pPr>
    </w:p>
    <w:p w14:paraId="5313ABA0" w14:textId="46B441A3" w:rsidR="00BC1D9B" w:rsidRPr="0017790F" w:rsidRDefault="00BC1D9B" w:rsidP="00E02B2C">
      <w:pPr>
        <w:spacing w:line="240" w:lineRule="atLeast"/>
        <w:ind w:left="540"/>
        <w:jc w:val="both"/>
        <w:rPr>
          <w:sz w:val="21"/>
          <w:szCs w:val="21"/>
          <w:lang w:val="en-US" w:bidi="th-TH"/>
        </w:rPr>
      </w:pPr>
      <w:r w:rsidRPr="0017790F">
        <w:rPr>
          <w:sz w:val="21"/>
          <w:szCs w:val="21"/>
          <w:lang w:bidi="th-TH"/>
        </w:rPr>
        <w:t xml:space="preserve">In </w:t>
      </w:r>
      <w:r w:rsidRPr="0017790F">
        <w:rPr>
          <w:rFonts w:cs="Times New Roman"/>
          <w:sz w:val="21"/>
          <w:szCs w:val="21"/>
        </w:rPr>
        <w:t xml:space="preserve">addition, the Trust agreed to accept existing and future collateral according to business security registration according to the loan agreement and additional amendment and </w:t>
      </w:r>
      <w:r w:rsidRPr="0017790F">
        <w:rPr>
          <w:sz w:val="21"/>
          <w:szCs w:val="21"/>
          <w:lang w:bidi="th-TH"/>
        </w:rPr>
        <w:t>the Trust</w:t>
      </w:r>
      <w:r w:rsidRPr="0017790F">
        <w:rPr>
          <w:rFonts w:hint="cs"/>
          <w:sz w:val="21"/>
          <w:szCs w:val="21"/>
          <w:cs/>
          <w:lang w:bidi="th-TH"/>
        </w:rPr>
        <w:t xml:space="preserve"> </w:t>
      </w:r>
      <w:r w:rsidRPr="0017790F">
        <w:rPr>
          <w:sz w:val="21"/>
          <w:szCs w:val="21"/>
          <w:lang w:bidi="th-TH"/>
        </w:rPr>
        <w:t>must</w:t>
      </w:r>
      <w:r w:rsidRPr="0017790F">
        <w:rPr>
          <w:sz w:val="21"/>
          <w:szCs w:val="21"/>
          <w:lang w:val="en-US" w:bidi="th-TH"/>
        </w:rPr>
        <w:t xml:space="preserve"> provide</w:t>
      </w:r>
      <w:r w:rsidR="00E02B2C" w:rsidRPr="0017790F">
        <w:rPr>
          <w:sz w:val="21"/>
          <w:szCs w:val="21"/>
          <w:lang w:val="en-US" w:bidi="th-TH"/>
        </w:rPr>
        <w:t xml:space="preserve"> </w:t>
      </w:r>
      <w:r w:rsidR="00E02B2C" w:rsidRPr="0017790F">
        <w:rPr>
          <w:sz w:val="21"/>
          <w:szCs w:val="21"/>
          <w:lang w:val="en-US" w:bidi="th-TH"/>
        </w:rPr>
        <w:br/>
      </w:r>
      <w:r w:rsidRPr="0017790F">
        <w:rPr>
          <w:sz w:val="21"/>
          <w:szCs w:val="21"/>
          <w:lang w:val="en-US" w:bidi="th-TH"/>
        </w:rPr>
        <w:t xml:space="preserve">an </w:t>
      </w:r>
      <w:r w:rsidRPr="0017790F">
        <w:rPr>
          <w:rFonts w:cs="Times New Roman"/>
          <w:sz w:val="21"/>
          <w:szCs w:val="21"/>
        </w:rPr>
        <w:t xml:space="preserve">insurances including all risk insurances and business interruption insurances for the investments in the </w:t>
      </w:r>
      <w:r w:rsidRPr="0017790F">
        <w:rPr>
          <w:spacing w:val="2"/>
          <w:sz w:val="21"/>
          <w:szCs w:val="21"/>
        </w:rPr>
        <w:t xml:space="preserve">existing investment assets </w:t>
      </w:r>
      <w:r w:rsidRPr="0017790F">
        <w:rPr>
          <w:spacing w:val="2"/>
          <w:sz w:val="21"/>
          <w:szCs w:val="21"/>
          <w:lang w:val="en-US" w:bidi="th-TH"/>
        </w:rPr>
        <w:t xml:space="preserve">1), 2) and additional investment assets </w:t>
      </w:r>
      <w:r w:rsidRPr="0017790F">
        <w:rPr>
          <w:rFonts w:cs="Times New Roman"/>
          <w:spacing w:val="2"/>
          <w:sz w:val="21"/>
          <w:szCs w:val="21"/>
        </w:rPr>
        <w:t>which identified the bank and the Trust</w:t>
      </w:r>
      <w:r w:rsidRPr="0017790F">
        <w:rPr>
          <w:rFonts w:cs="Times New Roman"/>
          <w:sz w:val="21"/>
          <w:szCs w:val="21"/>
        </w:rPr>
        <w:t xml:space="preserve"> as beneficiary.</w:t>
      </w:r>
    </w:p>
    <w:p w14:paraId="34ABE82D" w14:textId="77777777" w:rsidR="00BC1D9B" w:rsidRPr="0017790F" w:rsidRDefault="00BC1D9B" w:rsidP="00BC1D9B">
      <w:pPr>
        <w:spacing w:line="240" w:lineRule="atLeast"/>
        <w:ind w:left="540"/>
        <w:jc w:val="both"/>
        <w:rPr>
          <w:sz w:val="19"/>
          <w:szCs w:val="19"/>
        </w:rPr>
      </w:pPr>
    </w:p>
    <w:p w14:paraId="4FF9AA7C" w14:textId="0D78D1B2" w:rsidR="00BC1D9B" w:rsidRPr="0017790F" w:rsidRDefault="00BC1D9B" w:rsidP="00BC1D9B">
      <w:pPr>
        <w:ind w:left="540"/>
        <w:jc w:val="both"/>
        <w:rPr>
          <w:rFonts w:cs="Times New Roman"/>
          <w:sz w:val="21"/>
          <w:szCs w:val="21"/>
        </w:rPr>
      </w:pPr>
      <w:r w:rsidRPr="0017790F">
        <w:rPr>
          <w:sz w:val="21"/>
          <w:szCs w:val="21"/>
        </w:rPr>
        <w:t xml:space="preserve">Under the </w:t>
      </w:r>
      <w:r w:rsidRPr="0017790F">
        <w:rPr>
          <w:rFonts w:cs="Times New Roman"/>
          <w:sz w:val="21"/>
          <w:szCs w:val="21"/>
        </w:rPr>
        <w:t>loan</w:t>
      </w:r>
      <w:r w:rsidRPr="0017790F">
        <w:rPr>
          <w:sz w:val="21"/>
          <w:szCs w:val="21"/>
        </w:rPr>
        <w:t xml:space="preserve"> agreement, the Trust must maintain financial conditions which stipulated in the </w:t>
      </w:r>
      <w:r w:rsidRPr="0017790F">
        <w:rPr>
          <w:rFonts w:cs="Times New Roman"/>
          <w:sz w:val="21"/>
          <w:szCs w:val="21"/>
        </w:rPr>
        <w:t>loan</w:t>
      </w:r>
      <w:r w:rsidRPr="0017790F">
        <w:rPr>
          <w:sz w:val="21"/>
          <w:szCs w:val="21"/>
        </w:rPr>
        <w:t xml:space="preserve"> agreement such as 1) maintenance debt to equity ratio</w:t>
      </w:r>
      <w:r w:rsidRPr="0017790F">
        <w:rPr>
          <w:sz w:val="21"/>
          <w:szCs w:val="21"/>
          <w:lang w:bidi="th-TH"/>
        </w:rPr>
        <w:t xml:space="preserve"> </w:t>
      </w:r>
      <w:r w:rsidRPr="0017790F">
        <w:rPr>
          <w:sz w:val="21"/>
          <w:szCs w:val="21"/>
          <w:lang w:val="en-US" w:bidi="th-TH"/>
        </w:rPr>
        <w:t>not exceed 1.5 times,</w:t>
      </w:r>
      <w:r w:rsidRPr="0017790F">
        <w:rPr>
          <w:sz w:val="21"/>
          <w:szCs w:val="21"/>
          <w:lang w:val="en-US"/>
        </w:rPr>
        <w:t xml:space="preserve"> </w:t>
      </w:r>
      <w:r w:rsidRPr="0017790F">
        <w:rPr>
          <w:sz w:val="21"/>
          <w:szCs w:val="21"/>
        </w:rPr>
        <w:t xml:space="preserve">2) maintenance interest bearing debt to operating profit before interest expenses and financial costs, income tax, depreciation, </w:t>
      </w:r>
      <w:r w:rsidRPr="0017790F">
        <w:rPr>
          <w:spacing w:val="-2"/>
          <w:sz w:val="21"/>
          <w:szCs w:val="21"/>
        </w:rPr>
        <w:t>amortisation adjusted by non-cash items (Interest Bearing Debt to EBITDA ratio) not exceed 5.5 times,</w:t>
      </w:r>
      <w:r w:rsidRPr="0017790F">
        <w:rPr>
          <w:sz w:val="21"/>
          <w:szCs w:val="21"/>
        </w:rPr>
        <w:t xml:space="preserve"> </w:t>
      </w:r>
      <w:r w:rsidR="00075F80" w:rsidRPr="0017790F">
        <w:rPr>
          <w:sz w:val="21"/>
          <w:szCs w:val="21"/>
        </w:rPr>
        <w:br/>
      </w:r>
      <w:r w:rsidRPr="0017790F">
        <w:rPr>
          <w:sz w:val="21"/>
          <w:szCs w:val="21"/>
        </w:rPr>
        <w:t xml:space="preserve">3) maintenance loan to total assets ratio not exceed 50% and 4) </w:t>
      </w:r>
      <w:r w:rsidRPr="0017790F">
        <w:rPr>
          <w:sz w:val="21"/>
          <w:szCs w:val="21"/>
          <w:lang w:val="en-US" w:bidi="th-TH"/>
        </w:rPr>
        <w:t xml:space="preserve">K.E. Group maintain proportion of unitholder holding in direct and/or indirect to be not less than 10% of total investment trust from </w:t>
      </w:r>
      <w:r w:rsidRPr="0017790F">
        <w:rPr>
          <w:rFonts w:cs="Times New Roman"/>
          <w:sz w:val="21"/>
          <w:szCs w:val="21"/>
        </w:rPr>
        <w:t>the first investment etc</w:t>
      </w:r>
      <w:r w:rsidR="00B0459A" w:rsidRPr="0017790F">
        <w:rPr>
          <w:rFonts w:cs="Times New Roman"/>
          <w:sz w:val="21"/>
          <w:szCs w:val="21"/>
        </w:rPr>
        <w:t>.</w:t>
      </w:r>
    </w:p>
    <w:p w14:paraId="15986D91" w14:textId="77777777" w:rsidR="00BC1D9B" w:rsidRPr="0017790F" w:rsidRDefault="00BC1D9B" w:rsidP="00BC1D9B">
      <w:pPr>
        <w:ind w:left="540"/>
        <w:jc w:val="both"/>
        <w:rPr>
          <w:rFonts w:cs="Times New Roman"/>
          <w:sz w:val="19"/>
          <w:szCs w:val="19"/>
        </w:rPr>
      </w:pPr>
    </w:p>
    <w:p w14:paraId="4531CCBC" w14:textId="6B378B76" w:rsidR="00204C71" w:rsidRPr="0017790F" w:rsidRDefault="00204C71" w:rsidP="00204C71">
      <w:pPr>
        <w:spacing w:line="240" w:lineRule="atLeast"/>
        <w:ind w:left="540"/>
        <w:jc w:val="both"/>
        <w:rPr>
          <w:i/>
          <w:iCs/>
          <w:spacing w:val="-2"/>
          <w:sz w:val="21"/>
          <w:szCs w:val="21"/>
        </w:rPr>
      </w:pPr>
      <w:r w:rsidRPr="0017790F">
        <w:rPr>
          <w:spacing w:val="-4"/>
          <w:sz w:val="21"/>
          <w:szCs w:val="21"/>
        </w:rPr>
        <w:t xml:space="preserve">As </w:t>
      </w:r>
      <w:proofErr w:type="gramStart"/>
      <w:r w:rsidRPr="0017790F">
        <w:rPr>
          <w:spacing w:val="-4"/>
          <w:sz w:val="21"/>
          <w:szCs w:val="21"/>
        </w:rPr>
        <w:t>at</w:t>
      </w:r>
      <w:proofErr w:type="gramEnd"/>
      <w:r w:rsidRPr="0017790F">
        <w:rPr>
          <w:spacing w:val="-4"/>
          <w:sz w:val="21"/>
          <w:szCs w:val="21"/>
        </w:rPr>
        <w:t xml:space="preserve"> </w:t>
      </w:r>
      <w:r w:rsidR="004C12C7">
        <w:rPr>
          <w:sz w:val="21"/>
          <w:szCs w:val="21"/>
        </w:rPr>
        <w:t>3</w:t>
      </w:r>
      <w:r w:rsidR="005061B1">
        <w:rPr>
          <w:sz w:val="21"/>
          <w:szCs w:val="21"/>
        </w:rPr>
        <w:t>0</w:t>
      </w:r>
      <w:r w:rsidR="004C12C7">
        <w:rPr>
          <w:sz w:val="21"/>
          <w:szCs w:val="21"/>
        </w:rPr>
        <w:t xml:space="preserve"> </w:t>
      </w:r>
      <w:r w:rsidR="005061B1">
        <w:rPr>
          <w:sz w:val="21"/>
          <w:szCs w:val="21"/>
        </w:rPr>
        <w:t>June</w:t>
      </w:r>
      <w:r w:rsidR="00283065" w:rsidRPr="00283065">
        <w:rPr>
          <w:sz w:val="21"/>
          <w:szCs w:val="21"/>
        </w:rPr>
        <w:t xml:space="preserve"> </w:t>
      </w:r>
      <w:r w:rsidR="005E09DF" w:rsidRPr="0017790F">
        <w:rPr>
          <w:spacing w:val="-4"/>
          <w:sz w:val="21"/>
          <w:szCs w:val="21"/>
        </w:rPr>
        <w:t>202</w:t>
      </w:r>
      <w:r w:rsidR="004C12C7">
        <w:rPr>
          <w:spacing w:val="-4"/>
          <w:sz w:val="21"/>
          <w:szCs w:val="21"/>
          <w:lang w:bidi="th-TH"/>
        </w:rPr>
        <w:t>6</w:t>
      </w:r>
      <w:r w:rsidRPr="0017790F">
        <w:rPr>
          <w:spacing w:val="-4"/>
          <w:sz w:val="21"/>
          <w:szCs w:val="21"/>
        </w:rPr>
        <w:t xml:space="preserve">, the Trust had unutilised credit facilities for investments in </w:t>
      </w:r>
      <w:r w:rsidR="00AB6659" w:rsidRPr="0017790F">
        <w:rPr>
          <w:spacing w:val="-4"/>
          <w:sz w:val="21"/>
          <w:szCs w:val="21"/>
        </w:rPr>
        <w:t xml:space="preserve">freehold and </w:t>
      </w:r>
      <w:r w:rsidRPr="0017790F">
        <w:rPr>
          <w:spacing w:val="-4"/>
          <w:sz w:val="21"/>
          <w:szCs w:val="21"/>
        </w:rPr>
        <w:t>leasehold properties and</w:t>
      </w:r>
      <w:r w:rsidR="006A1A0A" w:rsidRPr="0017790F">
        <w:rPr>
          <w:sz w:val="21"/>
          <w:szCs w:val="21"/>
        </w:rPr>
        <w:t xml:space="preserve"> </w:t>
      </w:r>
      <w:r w:rsidRPr="0017790F">
        <w:rPr>
          <w:sz w:val="21"/>
          <w:szCs w:val="21"/>
        </w:rPr>
        <w:t xml:space="preserve">other </w:t>
      </w:r>
      <w:r w:rsidRPr="0017790F">
        <w:rPr>
          <w:spacing w:val="-4"/>
          <w:sz w:val="21"/>
          <w:szCs w:val="21"/>
        </w:rPr>
        <w:t xml:space="preserve">credit facilities amounting to Baht </w:t>
      </w:r>
      <w:r w:rsidR="00197493" w:rsidDel="005061B1">
        <w:rPr>
          <w:spacing w:val="-4"/>
          <w:sz w:val="21"/>
          <w:szCs w:val="21"/>
          <w:lang w:bidi="th-TH"/>
        </w:rPr>
        <w:t>193.7</w:t>
      </w:r>
      <w:r w:rsidRPr="0017790F">
        <w:rPr>
          <w:spacing w:val="-4"/>
          <w:sz w:val="21"/>
          <w:szCs w:val="21"/>
        </w:rPr>
        <w:t xml:space="preserve"> million and Baht </w:t>
      </w:r>
      <w:r w:rsidR="00F8084D">
        <w:rPr>
          <w:spacing w:val="-4"/>
          <w:sz w:val="21"/>
          <w:szCs w:val="21"/>
        </w:rPr>
        <w:t>380.0</w:t>
      </w:r>
      <w:r w:rsidR="00283065">
        <w:rPr>
          <w:spacing w:val="-4"/>
          <w:sz w:val="21"/>
          <w:szCs w:val="21"/>
        </w:rPr>
        <w:t xml:space="preserve"> </w:t>
      </w:r>
      <w:r w:rsidRPr="0017790F">
        <w:rPr>
          <w:spacing w:val="-4"/>
          <w:sz w:val="21"/>
          <w:szCs w:val="21"/>
        </w:rPr>
        <w:t>million respectively.</w:t>
      </w:r>
      <w:r w:rsidRPr="0017790F">
        <w:rPr>
          <w:i/>
          <w:iCs/>
          <w:spacing w:val="-4"/>
          <w:sz w:val="21"/>
          <w:szCs w:val="21"/>
        </w:rPr>
        <w:t xml:space="preserve"> </w:t>
      </w:r>
      <w:r w:rsidR="00140CAE">
        <w:rPr>
          <w:i/>
          <w:iCs/>
          <w:spacing w:val="-4"/>
          <w:sz w:val="21"/>
          <w:szCs w:val="21"/>
        </w:rPr>
        <w:br/>
      </w:r>
      <w:r w:rsidRPr="0017790F">
        <w:rPr>
          <w:i/>
          <w:iCs/>
          <w:spacing w:val="-4"/>
          <w:sz w:val="21"/>
          <w:szCs w:val="21"/>
        </w:rPr>
        <w:t>(</w:t>
      </w:r>
      <w:r w:rsidR="00846FB0" w:rsidRPr="0017790F">
        <w:rPr>
          <w:i/>
          <w:iCs/>
          <w:spacing w:val="-4"/>
          <w:sz w:val="21"/>
          <w:szCs w:val="21"/>
        </w:rPr>
        <w:t xml:space="preserve">31 December </w:t>
      </w:r>
      <w:r w:rsidRPr="0017790F">
        <w:rPr>
          <w:i/>
          <w:iCs/>
          <w:spacing w:val="-4"/>
          <w:sz w:val="21"/>
          <w:szCs w:val="21"/>
        </w:rPr>
        <w:t>202</w:t>
      </w:r>
      <w:r w:rsidR="004C12C7">
        <w:rPr>
          <w:i/>
          <w:iCs/>
          <w:spacing w:val="-4"/>
          <w:sz w:val="21"/>
          <w:szCs w:val="21"/>
        </w:rPr>
        <w:t>5</w:t>
      </w:r>
      <w:r w:rsidRPr="0017790F">
        <w:rPr>
          <w:i/>
          <w:iCs/>
          <w:spacing w:val="-2"/>
          <w:sz w:val="21"/>
          <w:szCs w:val="21"/>
        </w:rPr>
        <w:t xml:space="preserve">: Baht </w:t>
      </w:r>
      <w:r w:rsidR="009F47B0" w:rsidRPr="0017790F">
        <w:rPr>
          <w:i/>
          <w:iCs/>
          <w:spacing w:val="-2"/>
          <w:sz w:val="21"/>
          <w:szCs w:val="21"/>
        </w:rPr>
        <w:t>193.7</w:t>
      </w:r>
      <w:r w:rsidRPr="0017790F">
        <w:rPr>
          <w:i/>
          <w:iCs/>
          <w:spacing w:val="-2"/>
          <w:sz w:val="21"/>
          <w:szCs w:val="21"/>
        </w:rPr>
        <w:t xml:space="preserve"> million and Baht </w:t>
      </w:r>
      <w:r w:rsidR="005E09DF" w:rsidRPr="0017790F">
        <w:rPr>
          <w:i/>
          <w:iCs/>
          <w:spacing w:val="-2"/>
          <w:sz w:val="21"/>
          <w:szCs w:val="21"/>
        </w:rPr>
        <w:t>380.0</w:t>
      </w:r>
      <w:r w:rsidRPr="0017790F">
        <w:rPr>
          <w:i/>
          <w:iCs/>
          <w:spacing w:val="-2"/>
          <w:sz w:val="21"/>
          <w:szCs w:val="21"/>
        </w:rPr>
        <w:t xml:space="preserve"> million respectively).</w:t>
      </w:r>
    </w:p>
    <w:p w14:paraId="173DB37B" w14:textId="77777777" w:rsidR="00823CB1" w:rsidRDefault="00823CB1" w:rsidP="0051299F">
      <w:pPr>
        <w:spacing w:line="240" w:lineRule="atLeast"/>
        <w:jc w:val="both"/>
        <w:rPr>
          <w:rFonts w:cs="Cordia New"/>
          <w:b/>
          <w:bCs/>
          <w:sz w:val="23"/>
          <w:szCs w:val="23"/>
          <w:lang w:val="en-US" w:bidi="th-TH"/>
        </w:rPr>
      </w:pPr>
    </w:p>
    <w:p w14:paraId="4FC7E00D" w14:textId="379F503A" w:rsidR="00853412" w:rsidRPr="0017790F" w:rsidRDefault="00A279BD" w:rsidP="0051299F">
      <w:pPr>
        <w:spacing w:line="240" w:lineRule="atLeast"/>
        <w:jc w:val="both"/>
        <w:rPr>
          <w:rFonts w:cs="Cordia New"/>
          <w:b/>
          <w:bCs/>
          <w:sz w:val="23"/>
          <w:szCs w:val="23"/>
          <w:lang w:val="en-US" w:bidi="th-TH"/>
        </w:rPr>
      </w:pPr>
      <w:r w:rsidRPr="0017790F" w:rsidDel="008F7389">
        <w:rPr>
          <w:rFonts w:cs="Cordia New"/>
          <w:b/>
          <w:bCs/>
          <w:sz w:val="23"/>
          <w:szCs w:val="23"/>
          <w:lang w:val="en-US" w:bidi="th-TH"/>
        </w:rPr>
        <w:t>9</w:t>
      </w:r>
      <w:r w:rsidR="00853412" w:rsidRPr="0017790F">
        <w:rPr>
          <w:rFonts w:cs="Times New Roman"/>
          <w:b/>
          <w:bCs/>
          <w:sz w:val="23"/>
          <w:szCs w:val="23"/>
        </w:rPr>
        <w:tab/>
      </w:r>
      <w:r w:rsidR="002B354F" w:rsidRPr="0017790F">
        <w:rPr>
          <w:rFonts w:cs="Times New Roman"/>
          <w:b/>
          <w:bCs/>
          <w:sz w:val="23"/>
          <w:szCs w:val="23"/>
        </w:rPr>
        <w:t>Retained earnings</w:t>
      </w:r>
    </w:p>
    <w:p w14:paraId="41EB2A9D" w14:textId="77777777" w:rsidR="00853412" w:rsidRPr="0017790F" w:rsidRDefault="00853412" w:rsidP="00853412">
      <w:pPr>
        <w:spacing w:line="240" w:lineRule="atLeast"/>
        <w:jc w:val="both"/>
        <w:rPr>
          <w:rFonts w:cs="Times New Roman"/>
          <w:sz w:val="21"/>
          <w:szCs w:val="21"/>
          <w:cs/>
        </w:rPr>
      </w:pPr>
    </w:p>
    <w:p w14:paraId="75CEA558" w14:textId="23974214" w:rsidR="00AF1C03" w:rsidRPr="0017790F" w:rsidRDefault="00AF1C03" w:rsidP="002C3B63">
      <w:pPr>
        <w:spacing w:line="240" w:lineRule="auto"/>
        <w:ind w:left="547"/>
        <w:jc w:val="thaiDistribute"/>
        <w:rPr>
          <w:spacing w:val="-4"/>
          <w:sz w:val="21"/>
          <w:szCs w:val="21"/>
          <w:lang w:val="en-AU" w:bidi="th-TH"/>
        </w:rPr>
      </w:pPr>
      <w:r w:rsidRPr="0017790F">
        <w:rPr>
          <w:spacing w:val="-4"/>
          <w:sz w:val="21"/>
          <w:szCs w:val="21"/>
          <w:lang w:val="en-AU" w:bidi="th-TH"/>
        </w:rPr>
        <w:t>Movement</w:t>
      </w:r>
      <w:r w:rsidR="0036310D" w:rsidRPr="0017790F">
        <w:rPr>
          <w:spacing w:val="-4"/>
          <w:sz w:val="21"/>
          <w:szCs w:val="21"/>
          <w:lang w:val="en-AU" w:bidi="th-TH"/>
        </w:rPr>
        <w:t>s</w:t>
      </w:r>
      <w:r w:rsidRPr="0017790F">
        <w:rPr>
          <w:spacing w:val="-4"/>
          <w:sz w:val="21"/>
          <w:szCs w:val="21"/>
          <w:lang w:val="en-AU" w:bidi="th-TH"/>
        </w:rPr>
        <w:t xml:space="preserve"> of </w:t>
      </w:r>
      <w:r w:rsidR="002B354F" w:rsidRPr="0017790F">
        <w:rPr>
          <w:spacing w:val="-4"/>
          <w:sz w:val="21"/>
          <w:szCs w:val="21"/>
          <w:lang w:val="en-AU" w:bidi="th-TH"/>
        </w:rPr>
        <w:t>retained earnings</w:t>
      </w:r>
      <w:r w:rsidR="000D5770" w:rsidRPr="0017790F">
        <w:rPr>
          <w:spacing w:val="-4"/>
          <w:sz w:val="21"/>
          <w:szCs w:val="21"/>
          <w:lang w:val="en-AU" w:bidi="th-TH"/>
        </w:rPr>
        <w:t xml:space="preserve"> </w:t>
      </w:r>
      <w:r w:rsidR="004E1DD1" w:rsidRPr="0017790F">
        <w:rPr>
          <w:spacing w:val="-4"/>
          <w:sz w:val="21"/>
          <w:szCs w:val="21"/>
          <w:lang w:val="en-US" w:bidi="th-TH"/>
        </w:rPr>
        <w:t>for</w:t>
      </w:r>
      <w:r w:rsidRPr="0017790F">
        <w:rPr>
          <w:spacing w:val="-4"/>
          <w:sz w:val="21"/>
          <w:szCs w:val="21"/>
          <w:lang w:val="en-AU" w:bidi="th-TH"/>
        </w:rPr>
        <w:t xml:space="preserve"> the </w:t>
      </w:r>
      <w:r w:rsidR="00BB0CCA">
        <w:rPr>
          <w:spacing w:val="-4"/>
          <w:sz w:val="21"/>
          <w:szCs w:val="21"/>
          <w:lang w:val="en-US" w:bidi="th-TH"/>
        </w:rPr>
        <w:t>six</w:t>
      </w:r>
      <w:r w:rsidR="00283065" w:rsidRPr="00283065">
        <w:rPr>
          <w:spacing w:val="-4"/>
          <w:sz w:val="21"/>
          <w:szCs w:val="21"/>
          <w:lang w:val="en-US" w:bidi="th-TH"/>
        </w:rPr>
        <w:t xml:space="preserve">-month period ended </w:t>
      </w:r>
      <w:r w:rsidR="004C12C7">
        <w:rPr>
          <w:spacing w:val="-4"/>
          <w:sz w:val="21"/>
          <w:szCs w:val="21"/>
          <w:lang w:val="en-US" w:bidi="th-TH"/>
        </w:rPr>
        <w:t>3</w:t>
      </w:r>
      <w:r w:rsidR="00BB0CCA">
        <w:rPr>
          <w:spacing w:val="-4"/>
          <w:sz w:val="21"/>
          <w:szCs w:val="21"/>
          <w:lang w:val="en-US" w:bidi="th-TH"/>
        </w:rPr>
        <w:t>0</w:t>
      </w:r>
      <w:r w:rsidR="004C12C7">
        <w:rPr>
          <w:spacing w:val="-4"/>
          <w:sz w:val="21"/>
          <w:szCs w:val="21"/>
          <w:lang w:val="en-US" w:bidi="th-TH"/>
        </w:rPr>
        <w:t xml:space="preserve"> </w:t>
      </w:r>
      <w:r w:rsidR="00BB0CCA">
        <w:rPr>
          <w:spacing w:val="-4"/>
          <w:sz w:val="21"/>
          <w:szCs w:val="21"/>
          <w:lang w:val="en-US" w:bidi="th-TH"/>
        </w:rPr>
        <w:t>June</w:t>
      </w:r>
      <w:r w:rsidR="00283065" w:rsidRPr="00283065">
        <w:rPr>
          <w:spacing w:val="-4"/>
          <w:sz w:val="21"/>
          <w:szCs w:val="21"/>
          <w:lang w:val="en-US" w:bidi="th-TH"/>
        </w:rPr>
        <w:t xml:space="preserve"> </w:t>
      </w:r>
      <w:r w:rsidR="00200F59" w:rsidRPr="0017790F">
        <w:rPr>
          <w:spacing w:val="-4"/>
          <w:sz w:val="21"/>
          <w:szCs w:val="21"/>
          <w:lang w:val="en-AU" w:bidi="th-TH"/>
        </w:rPr>
        <w:t>202</w:t>
      </w:r>
      <w:r w:rsidR="004C12C7">
        <w:rPr>
          <w:spacing w:val="-4"/>
          <w:sz w:val="21"/>
          <w:szCs w:val="21"/>
          <w:lang w:val="en-AU" w:bidi="th-TH"/>
        </w:rPr>
        <w:t>6</w:t>
      </w:r>
      <w:r w:rsidR="00200F59" w:rsidRPr="0017790F">
        <w:rPr>
          <w:spacing w:val="-4"/>
          <w:sz w:val="21"/>
          <w:szCs w:val="21"/>
          <w:lang w:val="en-AU" w:bidi="th-TH"/>
        </w:rPr>
        <w:t xml:space="preserve"> and 202</w:t>
      </w:r>
      <w:r w:rsidR="004C12C7">
        <w:rPr>
          <w:spacing w:val="-4"/>
          <w:sz w:val="21"/>
          <w:szCs w:val="21"/>
          <w:lang w:val="en-AU" w:bidi="th-TH"/>
        </w:rPr>
        <w:t>5</w:t>
      </w:r>
      <w:r w:rsidR="002B7C7D" w:rsidRPr="0017790F">
        <w:rPr>
          <w:spacing w:val="-4"/>
          <w:sz w:val="21"/>
          <w:szCs w:val="21"/>
          <w:lang w:val="en-AU" w:bidi="th-TH"/>
        </w:rPr>
        <w:t xml:space="preserve"> </w:t>
      </w:r>
      <w:r w:rsidRPr="0017790F">
        <w:rPr>
          <w:spacing w:val="-4"/>
          <w:sz w:val="21"/>
          <w:szCs w:val="21"/>
          <w:lang w:val="en-AU" w:bidi="th-TH"/>
        </w:rPr>
        <w:t>were as follows:</w:t>
      </w:r>
    </w:p>
    <w:p w14:paraId="450F613B" w14:textId="33C12457" w:rsidR="00DD1431" w:rsidRPr="004C12C7" w:rsidRDefault="00DD1431" w:rsidP="00DD1431">
      <w:pPr>
        <w:overflowPunct w:val="0"/>
        <w:autoSpaceDE w:val="0"/>
        <w:autoSpaceDN w:val="0"/>
        <w:adjustRightInd w:val="0"/>
        <w:spacing w:line="240" w:lineRule="auto"/>
        <w:ind w:left="560"/>
        <w:jc w:val="thaiDistribute"/>
        <w:textAlignment w:val="baseline"/>
        <w:rPr>
          <w:rFonts w:cs="Times New Roman"/>
          <w:sz w:val="19"/>
          <w:szCs w:val="19"/>
          <w:lang w:val="en-AU" w:bidi="th-TH"/>
        </w:rPr>
      </w:pPr>
    </w:p>
    <w:tbl>
      <w:tblPr>
        <w:tblW w:w="9146" w:type="dxa"/>
        <w:tblInd w:w="450" w:type="dxa"/>
        <w:tblLayout w:type="fixed"/>
        <w:tblLook w:val="0000" w:firstRow="0" w:lastRow="0" w:firstColumn="0" w:lastColumn="0" w:noHBand="0" w:noVBand="0"/>
      </w:tblPr>
      <w:tblGrid>
        <w:gridCol w:w="4950"/>
        <w:gridCol w:w="630"/>
        <w:gridCol w:w="270"/>
        <w:gridCol w:w="1530"/>
        <w:gridCol w:w="236"/>
        <w:gridCol w:w="1530"/>
      </w:tblGrid>
      <w:tr w:rsidR="005E09DF" w:rsidRPr="0017790F" w14:paraId="50F7A2AF" w14:textId="77777777" w:rsidTr="00A10EA2">
        <w:trPr>
          <w:cantSplit/>
          <w:trHeight w:hRule="exact" w:val="288"/>
          <w:tblHeader/>
        </w:trPr>
        <w:tc>
          <w:tcPr>
            <w:tcW w:w="4950" w:type="dxa"/>
            <w:vAlign w:val="bottom"/>
          </w:tcPr>
          <w:p w14:paraId="53A5C6E0" w14:textId="77777777" w:rsidR="005E09DF" w:rsidRPr="0017790F" w:rsidRDefault="005E09DF" w:rsidP="00A10EA2">
            <w:pPr>
              <w:spacing w:line="240" w:lineRule="auto"/>
              <w:rPr>
                <w:sz w:val="21"/>
                <w:szCs w:val="21"/>
              </w:rPr>
            </w:pPr>
          </w:p>
        </w:tc>
        <w:tc>
          <w:tcPr>
            <w:tcW w:w="630" w:type="dxa"/>
          </w:tcPr>
          <w:p w14:paraId="19CB5DA4" w14:textId="77777777" w:rsidR="005E09DF" w:rsidRPr="0017790F" w:rsidRDefault="005E09DF" w:rsidP="00A10EA2">
            <w:pPr>
              <w:spacing w:line="240" w:lineRule="auto"/>
              <w:ind w:left="-106" w:right="-111"/>
              <w:jc w:val="center"/>
              <w:outlineLvl w:val="8"/>
              <w:rPr>
                <w:i/>
                <w:iCs/>
                <w:sz w:val="21"/>
                <w:szCs w:val="21"/>
              </w:rPr>
            </w:pPr>
            <w:r w:rsidRPr="0017790F">
              <w:rPr>
                <w:i/>
                <w:iCs/>
                <w:sz w:val="21"/>
                <w:szCs w:val="21"/>
              </w:rPr>
              <w:t>Note</w:t>
            </w:r>
          </w:p>
        </w:tc>
        <w:tc>
          <w:tcPr>
            <w:tcW w:w="270" w:type="dxa"/>
          </w:tcPr>
          <w:p w14:paraId="29D41407" w14:textId="77777777" w:rsidR="005E09DF" w:rsidRPr="0017790F" w:rsidRDefault="005E09DF" w:rsidP="00A10EA2">
            <w:pPr>
              <w:spacing w:line="240" w:lineRule="auto"/>
              <w:jc w:val="center"/>
              <w:outlineLvl w:val="8"/>
              <w:rPr>
                <w:i/>
                <w:iCs/>
                <w:sz w:val="21"/>
                <w:szCs w:val="21"/>
              </w:rPr>
            </w:pPr>
          </w:p>
        </w:tc>
        <w:tc>
          <w:tcPr>
            <w:tcW w:w="1530" w:type="dxa"/>
          </w:tcPr>
          <w:p w14:paraId="481113E7" w14:textId="52F05D86" w:rsidR="005E09DF" w:rsidRPr="0017790F" w:rsidRDefault="005E09DF" w:rsidP="00A10EA2">
            <w:pPr>
              <w:spacing w:line="240" w:lineRule="auto"/>
              <w:jc w:val="center"/>
              <w:outlineLvl w:val="8"/>
              <w:rPr>
                <w:sz w:val="21"/>
                <w:szCs w:val="21"/>
              </w:rPr>
            </w:pPr>
            <w:r w:rsidRPr="0017790F">
              <w:rPr>
                <w:sz w:val="21"/>
                <w:szCs w:val="21"/>
              </w:rPr>
              <w:t>202</w:t>
            </w:r>
            <w:r w:rsidR="004C12C7">
              <w:rPr>
                <w:sz w:val="21"/>
                <w:szCs w:val="21"/>
              </w:rPr>
              <w:t>6</w:t>
            </w:r>
          </w:p>
        </w:tc>
        <w:tc>
          <w:tcPr>
            <w:tcW w:w="236" w:type="dxa"/>
          </w:tcPr>
          <w:p w14:paraId="52356A12" w14:textId="77777777" w:rsidR="005E09DF" w:rsidRPr="0017790F" w:rsidRDefault="005E09DF" w:rsidP="00A10EA2">
            <w:pPr>
              <w:spacing w:line="240" w:lineRule="auto"/>
              <w:jc w:val="center"/>
              <w:outlineLvl w:val="8"/>
              <w:rPr>
                <w:sz w:val="21"/>
                <w:szCs w:val="21"/>
              </w:rPr>
            </w:pPr>
          </w:p>
        </w:tc>
        <w:tc>
          <w:tcPr>
            <w:tcW w:w="1530" w:type="dxa"/>
            <w:vAlign w:val="bottom"/>
          </w:tcPr>
          <w:p w14:paraId="6633169E" w14:textId="3C2AD7D9" w:rsidR="005E09DF" w:rsidRPr="0017790F" w:rsidRDefault="005E09DF" w:rsidP="00A10EA2">
            <w:pPr>
              <w:spacing w:line="240" w:lineRule="auto"/>
              <w:jc w:val="center"/>
              <w:outlineLvl w:val="8"/>
              <w:rPr>
                <w:sz w:val="21"/>
                <w:szCs w:val="21"/>
              </w:rPr>
            </w:pPr>
            <w:r w:rsidRPr="0017790F">
              <w:rPr>
                <w:sz w:val="21"/>
                <w:szCs w:val="21"/>
              </w:rPr>
              <w:t>20</w:t>
            </w:r>
            <w:r w:rsidR="004C12C7">
              <w:rPr>
                <w:sz w:val="21"/>
                <w:szCs w:val="21"/>
              </w:rPr>
              <w:t>25</w:t>
            </w:r>
          </w:p>
        </w:tc>
      </w:tr>
      <w:tr w:rsidR="005E09DF" w:rsidRPr="0017790F" w14:paraId="49CDD0B5" w14:textId="77777777" w:rsidTr="00A10EA2">
        <w:trPr>
          <w:cantSplit/>
          <w:trHeight w:hRule="exact" w:val="288"/>
          <w:tblHeader/>
        </w:trPr>
        <w:tc>
          <w:tcPr>
            <w:tcW w:w="4950" w:type="dxa"/>
            <w:vAlign w:val="bottom"/>
          </w:tcPr>
          <w:p w14:paraId="4728F402" w14:textId="77777777" w:rsidR="005E09DF" w:rsidRPr="0017790F" w:rsidRDefault="005E09DF" w:rsidP="00A10EA2">
            <w:pPr>
              <w:spacing w:line="240" w:lineRule="auto"/>
              <w:rPr>
                <w:sz w:val="21"/>
                <w:szCs w:val="21"/>
              </w:rPr>
            </w:pPr>
          </w:p>
        </w:tc>
        <w:tc>
          <w:tcPr>
            <w:tcW w:w="630" w:type="dxa"/>
          </w:tcPr>
          <w:p w14:paraId="0925C1CD" w14:textId="77777777" w:rsidR="005E09DF" w:rsidRPr="0017790F" w:rsidRDefault="005E09DF" w:rsidP="00A10EA2">
            <w:pPr>
              <w:spacing w:line="240" w:lineRule="auto"/>
              <w:ind w:left="-106" w:right="-111"/>
              <w:jc w:val="center"/>
              <w:outlineLvl w:val="8"/>
              <w:rPr>
                <w:i/>
                <w:iCs/>
                <w:sz w:val="21"/>
                <w:szCs w:val="21"/>
              </w:rPr>
            </w:pPr>
          </w:p>
        </w:tc>
        <w:tc>
          <w:tcPr>
            <w:tcW w:w="270" w:type="dxa"/>
          </w:tcPr>
          <w:p w14:paraId="08889D7C" w14:textId="77777777" w:rsidR="005E09DF" w:rsidRPr="0017790F" w:rsidRDefault="005E09DF" w:rsidP="00A10EA2">
            <w:pPr>
              <w:spacing w:line="240" w:lineRule="auto"/>
              <w:jc w:val="center"/>
              <w:outlineLvl w:val="8"/>
              <w:rPr>
                <w:i/>
                <w:iCs/>
                <w:sz w:val="21"/>
                <w:szCs w:val="21"/>
              </w:rPr>
            </w:pPr>
          </w:p>
        </w:tc>
        <w:tc>
          <w:tcPr>
            <w:tcW w:w="3296" w:type="dxa"/>
            <w:gridSpan w:val="3"/>
          </w:tcPr>
          <w:p w14:paraId="7C0E4083" w14:textId="77777777" w:rsidR="005E09DF" w:rsidRPr="0017790F" w:rsidRDefault="005E09DF" w:rsidP="00A10EA2">
            <w:pPr>
              <w:spacing w:line="240" w:lineRule="auto"/>
              <w:jc w:val="center"/>
              <w:outlineLvl w:val="8"/>
              <w:rPr>
                <w:sz w:val="21"/>
                <w:szCs w:val="21"/>
              </w:rPr>
            </w:pPr>
            <w:r w:rsidRPr="0017790F">
              <w:rPr>
                <w:i/>
                <w:iCs/>
                <w:sz w:val="21"/>
                <w:szCs w:val="21"/>
              </w:rPr>
              <w:t>(in thousand Baht)</w:t>
            </w:r>
          </w:p>
        </w:tc>
      </w:tr>
      <w:tr w:rsidR="005E09DF" w:rsidRPr="0017790F" w14:paraId="0AB3D46E" w14:textId="77777777" w:rsidTr="00A10EA2">
        <w:trPr>
          <w:cantSplit/>
          <w:trHeight w:hRule="exact" w:val="288"/>
          <w:tblHeader/>
        </w:trPr>
        <w:tc>
          <w:tcPr>
            <w:tcW w:w="4950" w:type="dxa"/>
            <w:vAlign w:val="bottom"/>
          </w:tcPr>
          <w:p w14:paraId="77CC97FA" w14:textId="77777777" w:rsidR="005E09DF" w:rsidRPr="0017790F" w:rsidRDefault="005E09DF" w:rsidP="00A10EA2">
            <w:pPr>
              <w:spacing w:line="240" w:lineRule="auto"/>
              <w:rPr>
                <w:sz w:val="21"/>
                <w:szCs w:val="21"/>
              </w:rPr>
            </w:pPr>
          </w:p>
        </w:tc>
        <w:tc>
          <w:tcPr>
            <w:tcW w:w="630" w:type="dxa"/>
          </w:tcPr>
          <w:p w14:paraId="7EEF450E" w14:textId="77777777" w:rsidR="005E09DF" w:rsidRPr="0017790F" w:rsidRDefault="005E09DF" w:rsidP="00A10EA2">
            <w:pPr>
              <w:spacing w:line="240" w:lineRule="auto"/>
              <w:ind w:left="-106" w:right="-111"/>
              <w:jc w:val="center"/>
              <w:outlineLvl w:val="8"/>
              <w:rPr>
                <w:i/>
                <w:iCs/>
                <w:sz w:val="21"/>
                <w:szCs w:val="21"/>
              </w:rPr>
            </w:pPr>
          </w:p>
        </w:tc>
        <w:tc>
          <w:tcPr>
            <w:tcW w:w="270" w:type="dxa"/>
          </w:tcPr>
          <w:p w14:paraId="3C393860" w14:textId="77777777" w:rsidR="005E09DF" w:rsidRPr="0017790F" w:rsidRDefault="005E09DF" w:rsidP="00A10EA2">
            <w:pPr>
              <w:spacing w:line="240" w:lineRule="auto"/>
              <w:jc w:val="center"/>
              <w:outlineLvl w:val="8"/>
              <w:rPr>
                <w:i/>
                <w:iCs/>
                <w:sz w:val="21"/>
                <w:szCs w:val="21"/>
              </w:rPr>
            </w:pPr>
          </w:p>
        </w:tc>
        <w:tc>
          <w:tcPr>
            <w:tcW w:w="1530" w:type="dxa"/>
          </w:tcPr>
          <w:p w14:paraId="7A349250" w14:textId="77777777" w:rsidR="005E09DF" w:rsidRPr="0017790F" w:rsidRDefault="005E09DF" w:rsidP="00A10EA2">
            <w:pPr>
              <w:spacing w:line="240" w:lineRule="auto"/>
              <w:jc w:val="center"/>
              <w:outlineLvl w:val="8"/>
              <w:rPr>
                <w:i/>
                <w:iCs/>
                <w:sz w:val="21"/>
                <w:szCs w:val="21"/>
              </w:rPr>
            </w:pPr>
          </w:p>
        </w:tc>
        <w:tc>
          <w:tcPr>
            <w:tcW w:w="236" w:type="dxa"/>
          </w:tcPr>
          <w:p w14:paraId="4DDE064A" w14:textId="77777777" w:rsidR="005E09DF" w:rsidRPr="0017790F" w:rsidRDefault="005E09DF" w:rsidP="00A10EA2">
            <w:pPr>
              <w:spacing w:line="240" w:lineRule="auto"/>
              <w:jc w:val="center"/>
              <w:outlineLvl w:val="8"/>
              <w:rPr>
                <w:i/>
                <w:iCs/>
                <w:sz w:val="21"/>
                <w:szCs w:val="21"/>
              </w:rPr>
            </w:pPr>
          </w:p>
        </w:tc>
        <w:tc>
          <w:tcPr>
            <w:tcW w:w="1530" w:type="dxa"/>
            <w:vAlign w:val="bottom"/>
          </w:tcPr>
          <w:p w14:paraId="59A42F34" w14:textId="77777777" w:rsidR="005E09DF" w:rsidRPr="0017790F" w:rsidRDefault="005E09DF" w:rsidP="00A10EA2">
            <w:pPr>
              <w:spacing w:line="240" w:lineRule="auto"/>
              <w:jc w:val="center"/>
              <w:outlineLvl w:val="8"/>
              <w:rPr>
                <w:i/>
                <w:iCs/>
                <w:sz w:val="21"/>
                <w:szCs w:val="21"/>
              </w:rPr>
            </w:pPr>
          </w:p>
        </w:tc>
      </w:tr>
      <w:tr w:rsidR="00BB0CCA" w:rsidRPr="0017790F" w14:paraId="4D578A3D" w14:textId="77777777" w:rsidTr="00A10EA2">
        <w:trPr>
          <w:cantSplit/>
          <w:trHeight w:hRule="exact" w:val="288"/>
        </w:trPr>
        <w:tc>
          <w:tcPr>
            <w:tcW w:w="4950" w:type="dxa"/>
            <w:vAlign w:val="bottom"/>
          </w:tcPr>
          <w:p w14:paraId="2FE94113" w14:textId="77777777" w:rsidR="00BB0CCA" w:rsidRPr="0017790F" w:rsidRDefault="00BB0CCA" w:rsidP="00BB0CCA">
            <w:pPr>
              <w:spacing w:line="240" w:lineRule="auto"/>
              <w:ind w:left="195" w:hanging="184"/>
              <w:rPr>
                <w:sz w:val="21"/>
                <w:szCs w:val="21"/>
                <w:cs/>
                <w:lang w:val="en-US"/>
              </w:rPr>
            </w:pPr>
            <w:r w:rsidRPr="0017790F">
              <w:rPr>
                <w:sz w:val="21"/>
                <w:szCs w:val="21"/>
                <w:lang w:val="en-US"/>
              </w:rPr>
              <w:t>At the beginning of the period</w:t>
            </w:r>
          </w:p>
        </w:tc>
        <w:tc>
          <w:tcPr>
            <w:tcW w:w="630" w:type="dxa"/>
          </w:tcPr>
          <w:p w14:paraId="227249D3" w14:textId="77777777" w:rsidR="00BB0CCA" w:rsidRPr="0017790F" w:rsidRDefault="00BB0CCA" w:rsidP="00BB0CCA">
            <w:pPr>
              <w:spacing w:line="240" w:lineRule="auto"/>
              <w:ind w:left="-106" w:right="-111"/>
              <w:jc w:val="center"/>
              <w:rPr>
                <w:sz w:val="21"/>
                <w:szCs w:val="21"/>
                <w:lang w:val="en-US"/>
              </w:rPr>
            </w:pPr>
          </w:p>
        </w:tc>
        <w:tc>
          <w:tcPr>
            <w:tcW w:w="270" w:type="dxa"/>
          </w:tcPr>
          <w:p w14:paraId="1586E7EA" w14:textId="77777777" w:rsidR="00BB0CCA" w:rsidRPr="0017790F" w:rsidRDefault="00BB0CCA" w:rsidP="00BB0CCA">
            <w:pPr>
              <w:tabs>
                <w:tab w:val="decimal" w:pos="1695"/>
              </w:tabs>
              <w:spacing w:line="240" w:lineRule="auto"/>
              <w:ind w:left="-108" w:right="147"/>
              <w:rPr>
                <w:sz w:val="21"/>
                <w:szCs w:val="21"/>
                <w:lang w:val="en-US"/>
              </w:rPr>
            </w:pPr>
          </w:p>
        </w:tc>
        <w:tc>
          <w:tcPr>
            <w:tcW w:w="1530" w:type="dxa"/>
          </w:tcPr>
          <w:p w14:paraId="737BC1B0" w14:textId="7CCECB76" w:rsidR="00BB0CCA" w:rsidRPr="005061B1" w:rsidRDefault="00BB0CCA" w:rsidP="00BB0CCA">
            <w:pPr>
              <w:tabs>
                <w:tab w:val="decimal" w:pos="1244"/>
              </w:tabs>
              <w:spacing w:line="240" w:lineRule="auto"/>
              <w:ind w:left="-108" w:right="-111"/>
              <w:rPr>
                <w:sz w:val="21"/>
                <w:szCs w:val="21"/>
                <w:cs/>
                <w:lang w:val="en-US" w:bidi="th-TH"/>
              </w:rPr>
            </w:pPr>
            <w:r w:rsidRPr="005061B1" w:rsidDel="00BB0CCA">
              <w:rPr>
                <w:rFonts w:cs="Times New Roman"/>
                <w:szCs w:val="22"/>
                <w:lang w:val="en-US"/>
              </w:rPr>
              <w:t>373,048</w:t>
            </w:r>
          </w:p>
        </w:tc>
        <w:tc>
          <w:tcPr>
            <w:tcW w:w="236" w:type="dxa"/>
          </w:tcPr>
          <w:p w14:paraId="6DC27A4A" w14:textId="77777777" w:rsidR="00BB0CCA" w:rsidRPr="0017790F" w:rsidRDefault="00BB0CCA" w:rsidP="00BB0CCA">
            <w:pPr>
              <w:tabs>
                <w:tab w:val="decimal" w:pos="1244"/>
              </w:tabs>
              <w:spacing w:line="240" w:lineRule="auto"/>
              <w:ind w:left="-108" w:right="-111"/>
              <w:rPr>
                <w:sz w:val="21"/>
                <w:szCs w:val="21"/>
                <w:lang w:val="en-US"/>
              </w:rPr>
            </w:pPr>
          </w:p>
        </w:tc>
        <w:tc>
          <w:tcPr>
            <w:tcW w:w="1530" w:type="dxa"/>
          </w:tcPr>
          <w:p w14:paraId="58DA64BD" w14:textId="246068AD" w:rsidR="00BB0CCA" w:rsidRPr="0017790F" w:rsidRDefault="00BB0CCA" w:rsidP="00BB0CCA">
            <w:pPr>
              <w:tabs>
                <w:tab w:val="decimal" w:pos="1244"/>
              </w:tabs>
              <w:spacing w:line="240" w:lineRule="auto"/>
              <w:ind w:left="-108" w:right="-111"/>
              <w:rPr>
                <w:sz w:val="21"/>
                <w:szCs w:val="21"/>
                <w:lang w:val="en-US"/>
              </w:rPr>
            </w:pPr>
            <w:r w:rsidRPr="0017790F" w:rsidDel="00BB0CCA">
              <w:rPr>
                <w:sz w:val="21"/>
                <w:szCs w:val="21"/>
                <w:lang w:val="en-US" w:bidi="th-TH"/>
              </w:rPr>
              <w:t>168,373</w:t>
            </w:r>
          </w:p>
        </w:tc>
      </w:tr>
      <w:tr w:rsidR="00BB0CCA" w:rsidRPr="0017790F" w14:paraId="10BB07EA" w14:textId="77777777" w:rsidTr="00A10EA2">
        <w:trPr>
          <w:cantSplit/>
          <w:trHeight w:hRule="exact" w:val="288"/>
        </w:trPr>
        <w:tc>
          <w:tcPr>
            <w:tcW w:w="4950" w:type="dxa"/>
            <w:vAlign w:val="bottom"/>
          </w:tcPr>
          <w:p w14:paraId="325F2F5C" w14:textId="77777777" w:rsidR="00BB0CCA" w:rsidRPr="0017790F" w:rsidRDefault="00BB0CCA" w:rsidP="00BB0CCA">
            <w:pPr>
              <w:spacing w:line="240" w:lineRule="auto"/>
              <w:ind w:left="195" w:hanging="184"/>
              <w:rPr>
                <w:sz w:val="21"/>
                <w:szCs w:val="21"/>
                <w:lang w:val="en-US"/>
              </w:rPr>
            </w:pPr>
            <w:r w:rsidRPr="0017790F">
              <w:rPr>
                <w:i/>
                <w:iCs/>
                <w:sz w:val="21"/>
                <w:szCs w:val="21"/>
                <w:lang w:val="en-US"/>
              </w:rPr>
              <w:t>Add</w:t>
            </w:r>
            <w:r w:rsidRPr="0017790F">
              <w:rPr>
                <w:sz w:val="21"/>
                <w:szCs w:val="21"/>
                <w:lang w:val="en-US"/>
              </w:rPr>
              <w:t xml:space="preserve"> Net profit on investments</w:t>
            </w:r>
          </w:p>
        </w:tc>
        <w:tc>
          <w:tcPr>
            <w:tcW w:w="630" w:type="dxa"/>
          </w:tcPr>
          <w:p w14:paraId="08A8B72A" w14:textId="77777777" w:rsidR="00BB0CCA" w:rsidRPr="0017790F" w:rsidRDefault="00BB0CCA" w:rsidP="00BB0CCA">
            <w:pPr>
              <w:spacing w:line="240" w:lineRule="auto"/>
              <w:ind w:left="-106" w:right="-111"/>
              <w:jc w:val="center"/>
              <w:rPr>
                <w:sz w:val="21"/>
                <w:szCs w:val="21"/>
                <w:lang w:val="en-US"/>
              </w:rPr>
            </w:pPr>
          </w:p>
        </w:tc>
        <w:tc>
          <w:tcPr>
            <w:tcW w:w="270" w:type="dxa"/>
          </w:tcPr>
          <w:p w14:paraId="4B877876" w14:textId="77777777" w:rsidR="00BB0CCA" w:rsidRPr="0017790F" w:rsidRDefault="00BB0CCA" w:rsidP="00BB0CCA">
            <w:pPr>
              <w:tabs>
                <w:tab w:val="decimal" w:pos="1695"/>
              </w:tabs>
              <w:spacing w:line="240" w:lineRule="auto"/>
              <w:ind w:left="-108" w:right="147"/>
              <w:rPr>
                <w:sz w:val="21"/>
                <w:szCs w:val="21"/>
                <w:lang w:val="en-US"/>
              </w:rPr>
            </w:pPr>
          </w:p>
        </w:tc>
        <w:tc>
          <w:tcPr>
            <w:tcW w:w="1530" w:type="dxa"/>
          </w:tcPr>
          <w:p w14:paraId="2725152B" w14:textId="219C8399" w:rsidR="00BB0CCA" w:rsidRPr="0017790F" w:rsidRDefault="00F8084D" w:rsidP="00BB0CCA">
            <w:pPr>
              <w:tabs>
                <w:tab w:val="decimal" w:pos="1244"/>
              </w:tabs>
              <w:spacing w:line="240" w:lineRule="auto"/>
              <w:ind w:left="-108" w:right="-111"/>
              <w:rPr>
                <w:sz w:val="21"/>
                <w:szCs w:val="21"/>
                <w:lang w:val="en-US" w:bidi="th-TH"/>
              </w:rPr>
            </w:pPr>
            <w:r>
              <w:rPr>
                <w:sz w:val="21"/>
                <w:szCs w:val="21"/>
                <w:lang w:val="en-US" w:bidi="th-TH"/>
              </w:rPr>
              <w:t>309,496</w:t>
            </w:r>
          </w:p>
        </w:tc>
        <w:tc>
          <w:tcPr>
            <w:tcW w:w="236" w:type="dxa"/>
          </w:tcPr>
          <w:p w14:paraId="54A9E557" w14:textId="77777777" w:rsidR="00BB0CCA" w:rsidRPr="0017790F" w:rsidRDefault="00BB0CCA" w:rsidP="00BB0CCA">
            <w:pPr>
              <w:tabs>
                <w:tab w:val="decimal" w:pos="1244"/>
              </w:tabs>
              <w:spacing w:line="240" w:lineRule="auto"/>
              <w:ind w:left="-108" w:right="-111"/>
              <w:rPr>
                <w:sz w:val="21"/>
                <w:szCs w:val="21"/>
                <w:lang w:val="en-US"/>
              </w:rPr>
            </w:pPr>
          </w:p>
        </w:tc>
        <w:tc>
          <w:tcPr>
            <w:tcW w:w="1530" w:type="dxa"/>
          </w:tcPr>
          <w:p w14:paraId="14D028D4" w14:textId="0C715AC1" w:rsidR="00BB0CCA" w:rsidRPr="0017790F" w:rsidRDefault="00BB0CCA" w:rsidP="00BB0CCA">
            <w:pPr>
              <w:tabs>
                <w:tab w:val="decimal" w:pos="1244"/>
              </w:tabs>
              <w:spacing w:line="240" w:lineRule="auto"/>
              <w:ind w:left="-108" w:right="-111"/>
              <w:rPr>
                <w:sz w:val="21"/>
                <w:szCs w:val="21"/>
                <w:lang w:val="en-US"/>
              </w:rPr>
            </w:pPr>
            <w:r>
              <w:rPr>
                <w:sz w:val="21"/>
                <w:szCs w:val="21"/>
                <w:lang w:val="en-US" w:bidi="th-TH"/>
              </w:rPr>
              <w:t>297,127</w:t>
            </w:r>
          </w:p>
        </w:tc>
      </w:tr>
      <w:tr w:rsidR="00BB0CCA" w:rsidRPr="0017790F" w14:paraId="4C7DF570" w14:textId="77777777" w:rsidTr="00A10EA2">
        <w:trPr>
          <w:cantSplit/>
          <w:trHeight w:hRule="exact" w:val="288"/>
        </w:trPr>
        <w:tc>
          <w:tcPr>
            <w:tcW w:w="4950" w:type="dxa"/>
            <w:vAlign w:val="bottom"/>
          </w:tcPr>
          <w:p w14:paraId="637ADC09" w14:textId="257BBDAE" w:rsidR="00BB0CCA" w:rsidRPr="0017790F" w:rsidRDefault="00BB0CCA" w:rsidP="00BB0CCA">
            <w:pPr>
              <w:spacing w:line="240" w:lineRule="auto"/>
              <w:ind w:left="195" w:hanging="184"/>
              <w:rPr>
                <w:i/>
                <w:iCs/>
                <w:sz w:val="21"/>
                <w:szCs w:val="21"/>
                <w:lang w:val="en-US"/>
              </w:rPr>
            </w:pPr>
            <w:r w:rsidRPr="00A8613B">
              <w:rPr>
                <w:i/>
                <w:iCs/>
                <w:sz w:val="21"/>
                <w:szCs w:val="21"/>
                <w:lang w:val="en-US"/>
              </w:rPr>
              <w:t xml:space="preserve">Add </w:t>
            </w:r>
            <w:r w:rsidRPr="00A8613B">
              <w:rPr>
                <w:sz w:val="21"/>
                <w:szCs w:val="21"/>
                <w:lang w:val="en-US"/>
              </w:rPr>
              <w:t>Net gain on disposals of investments</w:t>
            </w:r>
          </w:p>
        </w:tc>
        <w:tc>
          <w:tcPr>
            <w:tcW w:w="630" w:type="dxa"/>
          </w:tcPr>
          <w:p w14:paraId="7B58367C" w14:textId="40A72707" w:rsidR="00BB0CCA" w:rsidRPr="00AF1A95" w:rsidRDefault="00BB0CCA" w:rsidP="00BB0CCA">
            <w:pPr>
              <w:spacing w:line="240" w:lineRule="auto"/>
              <w:ind w:left="-106" w:right="-111"/>
              <w:jc w:val="center"/>
              <w:rPr>
                <w:i/>
                <w:iCs/>
                <w:sz w:val="21"/>
                <w:szCs w:val="21"/>
                <w:lang w:val="en-US"/>
              </w:rPr>
            </w:pPr>
            <w:r w:rsidDel="007E0857">
              <w:rPr>
                <w:i/>
                <w:iCs/>
                <w:sz w:val="21"/>
                <w:szCs w:val="21"/>
                <w:lang w:val="en-US"/>
              </w:rPr>
              <w:t>5</w:t>
            </w:r>
          </w:p>
        </w:tc>
        <w:tc>
          <w:tcPr>
            <w:tcW w:w="270" w:type="dxa"/>
          </w:tcPr>
          <w:p w14:paraId="022F1E80" w14:textId="77777777" w:rsidR="00BB0CCA" w:rsidRPr="0017790F" w:rsidRDefault="00BB0CCA" w:rsidP="00BB0CCA">
            <w:pPr>
              <w:tabs>
                <w:tab w:val="decimal" w:pos="1695"/>
              </w:tabs>
              <w:spacing w:line="240" w:lineRule="auto"/>
              <w:ind w:left="-108" w:right="147"/>
              <w:rPr>
                <w:sz w:val="21"/>
                <w:szCs w:val="21"/>
                <w:lang w:val="en-US"/>
              </w:rPr>
            </w:pPr>
          </w:p>
        </w:tc>
        <w:tc>
          <w:tcPr>
            <w:tcW w:w="1530" w:type="dxa"/>
          </w:tcPr>
          <w:p w14:paraId="64B1B3E5" w14:textId="679119C6" w:rsidR="00BB0CCA" w:rsidRPr="0017790F" w:rsidRDefault="00F8084D" w:rsidP="00BB0CCA">
            <w:pPr>
              <w:tabs>
                <w:tab w:val="decimal" w:pos="1244"/>
              </w:tabs>
              <w:spacing w:line="240" w:lineRule="auto"/>
              <w:ind w:left="-108" w:right="-111"/>
              <w:rPr>
                <w:sz w:val="21"/>
                <w:szCs w:val="21"/>
                <w:lang w:val="en-US" w:bidi="th-TH"/>
              </w:rPr>
            </w:pPr>
            <w:r>
              <w:rPr>
                <w:sz w:val="21"/>
                <w:szCs w:val="21"/>
                <w:lang w:val="en-US" w:bidi="th-TH"/>
              </w:rPr>
              <w:t>2,267</w:t>
            </w:r>
          </w:p>
        </w:tc>
        <w:tc>
          <w:tcPr>
            <w:tcW w:w="236" w:type="dxa"/>
          </w:tcPr>
          <w:p w14:paraId="104F3628" w14:textId="77777777" w:rsidR="00BB0CCA" w:rsidRPr="0017790F" w:rsidRDefault="00BB0CCA" w:rsidP="00BB0CCA">
            <w:pPr>
              <w:tabs>
                <w:tab w:val="decimal" w:pos="1244"/>
              </w:tabs>
              <w:spacing w:line="240" w:lineRule="auto"/>
              <w:ind w:left="-108" w:right="-111"/>
              <w:rPr>
                <w:sz w:val="21"/>
                <w:szCs w:val="21"/>
                <w:lang w:val="en-US"/>
              </w:rPr>
            </w:pPr>
          </w:p>
        </w:tc>
        <w:tc>
          <w:tcPr>
            <w:tcW w:w="1530" w:type="dxa"/>
          </w:tcPr>
          <w:p w14:paraId="49DD5E78" w14:textId="44969FCA" w:rsidR="00BB0CCA" w:rsidRDefault="00BB0CCA" w:rsidP="00BB0CCA">
            <w:pPr>
              <w:tabs>
                <w:tab w:val="decimal" w:pos="1244"/>
              </w:tabs>
              <w:spacing w:line="240" w:lineRule="auto"/>
              <w:ind w:left="-108" w:right="-111"/>
              <w:rPr>
                <w:szCs w:val="22"/>
                <w:lang w:val="en-US" w:bidi="th-TH"/>
              </w:rPr>
            </w:pPr>
            <w:r>
              <w:rPr>
                <w:sz w:val="21"/>
                <w:szCs w:val="21"/>
                <w:lang w:val="en-US" w:bidi="th-TH"/>
              </w:rPr>
              <w:t>2,866</w:t>
            </w:r>
          </w:p>
        </w:tc>
      </w:tr>
      <w:tr w:rsidR="00BB0CCA" w:rsidRPr="0017790F" w14:paraId="0E6747AD" w14:textId="77777777" w:rsidTr="00A10EA2">
        <w:trPr>
          <w:cantSplit/>
        </w:trPr>
        <w:tc>
          <w:tcPr>
            <w:tcW w:w="4950" w:type="dxa"/>
            <w:vAlign w:val="bottom"/>
          </w:tcPr>
          <w:p w14:paraId="65FBCCFF" w14:textId="7F602708" w:rsidR="00BB0CCA" w:rsidRPr="00AF1A95" w:rsidRDefault="00BB0CCA" w:rsidP="00BB0CCA">
            <w:pPr>
              <w:spacing w:line="240" w:lineRule="auto"/>
              <w:ind w:left="195" w:hanging="184"/>
              <w:rPr>
                <w:sz w:val="21"/>
                <w:szCs w:val="21"/>
                <w:lang w:val="en-US"/>
              </w:rPr>
            </w:pPr>
            <w:r w:rsidRPr="00AF1A95">
              <w:rPr>
                <w:i/>
                <w:iCs/>
                <w:sz w:val="21"/>
                <w:szCs w:val="21"/>
                <w:lang w:val="en-US"/>
              </w:rPr>
              <w:t xml:space="preserve">Add </w:t>
            </w:r>
            <w:r w:rsidRPr="00AF1A95">
              <w:rPr>
                <w:sz w:val="21"/>
                <w:szCs w:val="21"/>
                <w:lang w:val="en-US"/>
              </w:rPr>
              <w:t xml:space="preserve">Net gain on changes in fair value of </w:t>
            </w:r>
          </w:p>
          <w:p w14:paraId="0141E8FC" w14:textId="1AFD46D0" w:rsidR="00BB0CCA" w:rsidRPr="0017790F" w:rsidRDefault="00BB0CCA" w:rsidP="00AF1A95">
            <w:pPr>
              <w:tabs>
                <w:tab w:val="left" w:pos="820"/>
                <w:tab w:val="left" w:pos="1180"/>
              </w:tabs>
              <w:spacing w:line="240" w:lineRule="auto"/>
              <w:ind w:left="195" w:hanging="184"/>
              <w:rPr>
                <w:i/>
                <w:iCs/>
                <w:sz w:val="21"/>
                <w:szCs w:val="21"/>
                <w:lang w:val="en-US"/>
              </w:rPr>
            </w:pPr>
            <w:r w:rsidRPr="00AF1A95">
              <w:rPr>
                <w:sz w:val="21"/>
                <w:szCs w:val="21"/>
                <w:lang w:val="en-US"/>
              </w:rPr>
              <w:t xml:space="preserve">      </w:t>
            </w:r>
            <w:r w:rsidRPr="00AF1A95">
              <w:rPr>
                <w:sz w:val="21"/>
                <w:szCs w:val="21"/>
                <w:cs/>
                <w:lang w:val="en-US" w:bidi="th-TH"/>
              </w:rPr>
              <w:t xml:space="preserve">    </w:t>
            </w:r>
            <w:r w:rsidRPr="00AF1A95">
              <w:rPr>
                <w:sz w:val="21"/>
                <w:szCs w:val="21"/>
                <w:lang w:val="en-US"/>
              </w:rPr>
              <w:t xml:space="preserve">     investments in freehold and </w:t>
            </w:r>
            <w:r w:rsidRPr="00AF1A95">
              <w:rPr>
                <w:sz w:val="21"/>
                <w:szCs w:val="21"/>
                <w:lang w:val="en-US"/>
              </w:rPr>
              <w:br/>
              <w:t xml:space="preserve">  </w:t>
            </w:r>
            <w:r w:rsidRPr="00AF1A95">
              <w:rPr>
                <w:sz w:val="21"/>
                <w:szCs w:val="21"/>
                <w:cs/>
                <w:lang w:val="en-US" w:bidi="th-TH"/>
              </w:rPr>
              <w:t xml:space="preserve">    </w:t>
            </w:r>
            <w:r w:rsidRPr="00AF1A95">
              <w:rPr>
                <w:sz w:val="21"/>
                <w:szCs w:val="21"/>
                <w:lang w:val="en-US"/>
              </w:rPr>
              <w:t xml:space="preserve">    </w:t>
            </w:r>
            <w:r w:rsidRPr="00AF1A95">
              <w:rPr>
                <w:sz w:val="21"/>
                <w:szCs w:val="21"/>
                <w:cs/>
                <w:lang w:val="en-US" w:bidi="th-TH"/>
              </w:rPr>
              <w:t xml:space="preserve"> </w:t>
            </w:r>
            <w:r w:rsidRPr="00AF1A95">
              <w:rPr>
                <w:sz w:val="21"/>
                <w:szCs w:val="21"/>
                <w:lang w:val="en-US"/>
              </w:rPr>
              <w:t xml:space="preserve">    leasehold properties</w:t>
            </w:r>
          </w:p>
        </w:tc>
        <w:tc>
          <w:tcPr>
            <w:tcW w:w="630" w:type="dxa"/>
            <w:vAlign w:val="bottom"/>
          </w:tcPr>
          <w:p w14:paraId="5893B222" w14:textId="201B6C44" w:rsidR="00BB0CCA" w:rsidRPr="0017790F" w:rsidRDefault="00BB0CCA" w:rsidP="00BB0CCA">
            <w:pPr>
              <w:spacing w:line="240" w:lineRule="auto"/>
              <w:ind w:left="-106" w:right="-111"/>
              <w:jc w:val="center"/>
              <w:rPr>
                <w:i/>
                <w:iCs/>
                <w:sz w:val="21"/>
                <w:szCs w:val="21"/>
                <w:lang w:val="en-US"/>
              </w:rPr>
            </w:pPr>
            <w:r w:rsidRPr="0017790F" w:rsidDel="007E0857">
              <w:rPr>
                <w:i/>
                <w:iCs/>
                <w:sz w:val="21"/>
                <w:szCs w:val="21"/>
                <w:lang w:val="en-US"/>
              </w:rPr>
              <w:t>4</w:t>
            </w:r>
          </w:p>
        </w:tc>
        <w:tc>
          <w:tcPr>
            <w:tcW w:w="270" w:type="dxa"/>
          </w:tcPr>
          <w:p w14:paraId="3525B119" w14:textId="77777777" w:rsidR="00BB0CCA" w:rsidRPr="0017790F" w:rsidRDefault="00BB0CCA" w:rsidP="00BB0CCA">
            <w:pPr>
              <w:tabs>
                <w:tab w:val="decimal" w:pos="1695"/>
              </w:tabs>
              <w:spacing w:line="240" w:lineRule="auto"/>
              <w:ind w:left="-108" w:right="147"/>
              <w:rPr>
                <w:sz w:val="21"/>
                <w:szCs w:val="21"/>
                <w:lang w:val="en-US"/>
              </w:rPr>
            </w:pPr>
          </w:p>
        </w:tc>
        <w:tc>
          <w:tcPr>
            <w:tcW w:w="1530" w:type="dxa"/>
            <w:vAlign w:val="bottom"/>
          </w:tcPr>
          <w:p w14:paraId="0207DCDC" w14:textId="57153F93" w:rsidR="00BB0CCA" w:rsidRPr="0017790F" w:rsidRDefault="00F8084D" w:rsidP="00BB0CCA">
            <w:pPr>
              <w:tabs>
                <w:tab w:val="decimal" w:pos="1244"/>
              </w:tabs>
              <w:spacing w:line="240" w:lineRule="auto"/>
              <w:ind w:left="-108" w:right="-111"/>
              <w:rPr>
                <w:sz w:val="21"/>
                <w:szCs w:val="21"/>
                <w:lang w:val="en-US"/>
              </w:rPr>
            </w:pPr>
            <w:r>
              <w:rPr>
                <w:sz w:val="21"/>
                <w:szCs w:val="21"/>
                <w:lang w:val="en-US"/>
              </w:rPr>
              <w:t>52,048</w:t>
            </w:r>
          </w:p>
        </w:tc>
        <w:tc>
          <w:tcPr>
            <w:tcW w:w="236" w:type="dxa"/>
          </w:tcPr>
          <w:p w14:paraId="02B0900F" w14:textId="77777777" w:rsidR="00BB0CCA" w:rsidRPr="0017790F" w:rsidRDefault="00BB0CCA" w:rsidP="00BB0CCA">
            <w:pPr>
              <w:tabs>
                <w:tab w:val="decimal" w:pos="1244"/>
              </w:tabs>
              <w:spacing w:line="240" w:lineRule="auto"/>
              <w:ind w:left="-108" w:right="-111"/>
              <w:rPr>
                <w:sz w:val="21"/>
                <w:szCs w:val="21"/>
                <w:lang w:val="en-US"/>
              </w:rPr>
            </w:pPr>
          </w:p>
        </w:tc>
        <w:tc>
          <w:tcPr>
            <w:tcW w:w="1530" w:type="dxa"/>
            <w:vAlign w:val="bottom"/>
          </w:tcPr>
          <w:p w14:paraId="4A934267" w14:textId="33BE172E" w:rsidR="00BB0CCA" w:rsidRPr="0017790F" w:rsidRDefault="00BB0CCA" w:rsidP="00BB0CCA">
            <w:pPr>
              <w:tabs>
                <w:tab w:val="decimal" w:pos="1244"/>
              </w:tabs>
              <w:spacing w:line="240" w:lineRule="auto"/>
              <w:ind w:left="-108" w:right="-111"/>
              <w:rPr>
                <w:sz w:val="21"/>
                <w:szCs w:val="21"/>
                <w:lang w:val="en-US"/>
              </w:rPr>
            </w:pPr>
            <w:r>
              <w:rPr>
                <w:sz w:val="21"/>
                <w:szCs w:val="21"/>
                <w:lang w:val="en-US"/>
              </w:rPr>
              <w:t>47,</w:t>
            </w:r>
            <w:r w:rsidR="006B14B5">
              <w:rPr>
                <w:sz w:val="21"/>
                <w:szCs w:val="21"/>
                <w:lang w:val="en-US"/>
              </w:rPr>
              <w:t>05</w:t>
            </w:r>
            <w:r>
              <w:rPr>
                <w:sz w:val="21"/>
                <w:szCs w:val="21"/>
                <w:lang w:val="en-US"/>
              </w:rPr>
              <w:t>7</w:t>
            </w:r>
          </w:p>
        </w:tc>
      </w:tr>
      <w:tr w:rsidR="00BB0CCA" w:rsidRPr="0017790F" w14:paraId="2A0C8896" w14:textId="77777777" w:rsidTr="00CA4919">
        <w:trPr>
          <w:cantSplit/>
        </w:trPr>
        <w:tc>
          <w:tcPr>
            <w:tcW w:w="4950" w:type="dxa"/>
            <w:vAlign w:val="bottom"/>
          </w:tcPr>
          <w:p w14:paraId="4DC97D2D" w14:textId="72BC8DEF" w:rsidR="00BB0CCA" w:rsidRDefault="00BB0CCA" w:rsidP="00BB0CCA">
            <w:pPr>
              <w:spacing w:line="240" w:lineRule="auto"/>
              <w:ind w:left="195" w:hanging="184"/>
              <w:rPr>
                <w:sz w:val="21"/>
                <w:szCs w:val="21"/>
                <w:lang w:val="en-US"/>
              </w:rPr>
            </w:pPr>
            <w:r>
              <w:rPr>
                <w:i/>
                <w:iCs/>
                <w:sz w:val="21"/>
                <w:szCs w:val="21"/>
                <w:lang w:val="en-US"/>
              </w:rPr>
              <w:t>(Less) a</w:t>
            </w:r>
            <w:r w:rsidRPr="0017790F">
              <w:rPr>
                <w:i/>
                <w:iCs/>
                <w:sz w:val="21"/>
                <w:szCs w:val="21"/>
                <w:lang w:val="en-US"/>
              </w:rPr>
              <w:t xml:space="preserve">dd </w:t>
            </w:r>
            <w:r w:rsidRPr="00823CB1">
              <w:rPr>
                <w:sz w:val="21"/>
                <w:szCs w:val="21"/>
                <w:lang w:val="en-US"/>
              </w:rPr>
              <w:t>Net (loss) g</w:t>
            </w:r>
            <w:r w:rsidRPr="0017790F">
              <w:rPr>
                <w:sz w:val="21"/>
                <w:szCs w:val="21"/>
                <w:lang w:val="en-US"/>
              </w:rPr>
              <w:t>ain on changes in fair value of</w:t>
            </w:r>
          </w:p>
          <w:p w14:paraId="00F15E54" w14:textId="397CDF63" w:rsidR="00BB0CCA" w:rsidRDefault="00BB0CCA" w:rsidP="00BB0CCA">
            <w:pPr>
              <w:spacing w:line="240" w:lineRule="auto"/>
              <w:ind w:left="195" w:hanging="184"/>
              <w:rPr>
                <w:sz w:val="21"/>
                <w:szCs w:val="21"/>
                <w:lang w:val="en-US"/>
              </w:rPr>
            </w:pPr>
            <w:r w:rsidRPr="00AF1A95">
              <w:rPr>
                <w:sz w:val="21"/>
                <w:szCs w:val="21"/>
                <w:lang w:val="en-US"/>
              </w:rPr>
              <w:t xml:space="preserve">        </w:t>
            </w:r>
            <w:r w:rsidRPr="00AF1A95">
              <w:rPr>
                <w:sz w:val="21"/>
                <w:szCs w:val="21"/>
                <w:cs/>
                <w:lang w:val="en-US" w:bidi="th-TH"/>
              </w:rPr>
              <w:t xml:space="preserve">    </w:t>
            </w:r>
            <w:r w:rsidRPr="00AF1A95">
              <w:rPr>
                <w:sz w:val="21"/>
                <w:szCs w:val="21"/>
                <w:lang w:val="en-US"/>
              </w:rPr>
              <w:t xml:space="preserve">   </w:t>
            </w:r>
            <w:r w:rsidRPr="0017790F">
              <w:rPr>
                <w:sz w:val="21"/>
                <w:szCs w:val="21"/>
                <w:lang w:val="en-US"/>
              </w:rPr>
              <w:t>investments</w:t>
            </w:r>
            <w:r w:rsidRPr="00AF70B5">
              <w:rPr>
                <w:i/>
                <w:iCs/>
                <w:sz w:val="21"/>
                <w:szCs w:val="21"/>
                <w:lang w:val="en-US"/>
              </w:rPr>
              <w:t xml:space="preserve"> </w:t>
            </w:r>
            <w:r w:rsidRPr="00AF70B5">
              <w:rPr>
                <w:sz w:val="21"/>
                <w:szCs w:val="21"/>
                <w:lang w:val="en-US"/>
              </w:rPr>
              <w:t>measured</w:t>
            </w:r>
            <w:r>
              <w:rPr>
                <w:sz w:val="21"/>
                <w:szCs w:val="21"/>
                <w:lang w:val="en-US"/>
              </w:rPr>
              <w:t xml:space="preserve"> </w:t>
            </w:r>
            <w:r w:rsidRPr="00AF70B5">
              <w:rPr>
                <w:sz w:val="21"/>
                <w:szCs w:val="21"/>
                <w:lang w:val="en-US"/>
              </w:rPr>
              <w:t xml:space="preserve">at fair value through </w:t>
            </w:r>
            <w:r>
              <w:rPr>
                <w:sz w:val="21"/>
                <w:szCs w:val="21"/>
                <w:lang w:val="en-US"/>
              </w:rPr>
              <w:t xml:space="preserve">             </w:t>
            </w:r>
          </w:p>
          <w:p w14:paraId="59BE2A67" w14:textId="7E4CA346" w:rsidR="00BB0CCA" w:rsidRPr="0017790F" w:rsidRDefault="00BB0CCA" w:rsidP="00BB0CCA">
            <w:pPr>
              <w:spacing w:line="240" w:lineRule="auto"/>
              <w:ind w:left="195" w:hanging="184"/>
              <w:rPr>
                <w:i/>
                <w:iCs/>
                <w:sz w:val="21"/>
                <w:szCs w:val="21"/>
                <w:lang w:val="en-US"/>
              </w:rPr>
            </w:pPr>
            <w:r w:rsidRPr="00AF1A95">
              <w:rPr>
                <w:sz w:val="21"/>
                <w:szCs w:val="21"/>
                <w:lang w:val="en-US"/>
              </w:rPr>
              <w:t xml:space="preserve">                 </w:t>
            </w:r>
            <w:r>
              <w:rPr>
                <w:sz w:val="21"/>
                <w:szCs w:val="21"/>
                <w:lang w:val="en-US"/>
              </w:rPr>
              <w:t>p</w:t>
            </w:r>
            <w:r w:rsidRPr="00AF70B5">
              <w:rPr>
                <w:sz w:val="21"/>
                <w:szCs w:val="21"/>
                <w:lang w:val="en-US"/>
              </w:rPr>
              <w:t>rofit or loss</w:t>
            </w:r>
          </w:p>
        </w:tc>
        <w:tc>
          <w:tcPr>
            <w:tcW w:w="630" w:type="dxa"/>
          </w:tcPr>
          <w:p w14:paraId="6F6D9FDC" w14:textId="7E8695DC" w:rsidR="00BB0CCA" w:rsidRPr="0017790F" w:rsidRDefault="00BB0CCA" w:rsidP="00BB0CCA">
            <w:pPr>
              <w:spacing w:line="240" w:lineRule="auto"/>
              <w:ind w:left="-106" w:right="-111"/>
              <w:jc w:val="center"/>
              <w:rPr>
                <w:i/>
                <w:iCs/>
                <w:sz w:val="21"/>
                <w:szCs w:val="21"/>
                <w:lang w:val="en-US"/>
              </w:rPr>
            </w:pPr>
            <w:r>
              <w:rPr>
                <w:i/>
                <w:iCs/>
                <w:sz w:val="21"/>
                <w:szCs w:val="21"/>
                <w:lang w:val="en-US"/>
              </w:rPr>
              <w:br/>
            </w:r>
            <w:r>
              <w:rPr>
                <w:i/>
                <w:iCs/>
                <w:sz w:val="21"/>
                <w:szCs w:val="21"/>
                <w:lang w:val="en-US"/>
              </w:rPr>
              <w:br/>
            </w:r>
            <w:r w:rsidRPr="0017790F" w:rsidDel="007E0857">
              <w:rPr>
                <w:i/>
                <w:iCs/>
                <w:sz w:val="21"/>
                <w:szCs w:val="21"/>
                <w:lang w:val="en-US"/>
              </w:rPr>
              <w:t>5</w:t>
            </w:r>
          </w:p>
        </w:tc>
        <w:tc>
          <w:tcPr>
            <w:tcW w:w="270" w:type="dxa"/>
          </w:tcPr>
          <w:p w14:paraId="5B9AB115" w14:textId="77777777" w:rsidR="00BB0CCA" w:rsidRPr="0017790F" w:rsidRDefault="00BB0CCA" w:rsidP="00BB0CCA">
            <w:pPr>
              <w:tabs>
                <w:tab w:val="decimal" w:pos="1695"/>
              </w:tabs>
              <w:spacing w:line="240" w:lineRule="auto"/>
              <w:ind w:left="-108" w:right="147"/>
              <w:rPr>
                <w:sz w:val="21"/>
                <w:szCs w:val="21"/>
                <w:lang w:val="en-US"/>
              </w:rPr>
            </w:pPr>
          </w:p>
        </w:tc>
        <w:tc>
          <w:tcPr>
            <w:tcW w:w="1530" w:type="dxa"/>
          </w:tcPr>
          <w:p w14:paraId="60716D25" w14:textId="77777777" w:rsidR="00F8084D" w:rsidRDefault="00F8084D" w:rsidP="00BB0CCA">
            <w:pPr>
              <w:tabs>
                <w:tab w:val="decimal" w:pos="1244"/>
              </w:tabs>
              <w:spacing w:line="240" w:lineRule="auto"/>
              <w:ind w:left="-108" w:right="-111"/>
              <w:rPr>
                <w:sz w:val="21"/>
                <w:szCs w:val="21"/>
                <w:lang w:val="en-US"/>
              </w:rPr>
            </w:pPr>
          </w:p>
          <w:p w14:paraId="73114E77" w14:textId="77777777" w:rsidR="00F8084D" w:rsidRDefault="00F8084D" w:rsidP="00BB0CCA">
            <w:pPr>
              <w:tabs>
                <w:tab w:val="decimal" w:pos="1244"/>
              </w:tabs>
              <w:spacing w:line="240" w:lineRule="auto"/>
              <w:ind w:left="-108" w:right="-111"/>
              <w:rPr>
                <w:sz w:val="21"/>
                <w:szCs w:val="21"/>
                <w:lang w:val="en-US"/>
              </w:rPr>
            </w:pPr>
          </w:p>
          <w:p w14:paraId="58885DB3" w14:textId="4FF01ED7" w:rsidR="00BB0CCA" w:rsidRPr="00AF1A95" w:rsidRDefault="00F8084D" w:rsidP="00BB0CCA">
            <w:pPr>
              <w:tabs>
                <w:tab w:val="decimal" w:pos="1244"/>
              </w:tabs>
              <w:spacing w:line="240" w:lineRule="auto"/>
              <w:ind w:left="-108" w:right="-111"/>
              <w:rPr>
                <w:sz w:val="21"/>
                <w:szCs w:val="21"/>
                <w:lang w:val="en-US"/>
              </w:rPr>
            </w:pPr>
            <w:r w:rsidRPr="00AF1A95">
              <w:rPr>
                <w:sz w:val="21"/>
                <w:szCs w:val="21"/>
                <w:lang w:val="en-US"/>
              </w:rPr>
              <w:t>(419)</w:t>
            </w:r>
          </w:p>
        </w:tc>
        <w:tc>
          <w:tcPr>
            <w:tcW w:w="236" w:type="dxa"/>
          </w:tcPr>
          <w:p w14:paraId="027F8B86" w14:textId="77777777" w:rsidR="00BB0CCA" w:rsidRPr="0017790F" w:rsidRDefault="00BB0CCA" w:rsidP="00BB0CCA">
            <w:pPr>
              <w:tabs>
                <w:tab w:val="decimal" w:pos="1244"/>
              </w:tabs>
              <w:spacing w:line="240" w:lineRule="auto"/>
              <w:ind w:left="-108" w:right="-111"/>
              <w:rPr>
                <w:sz w:val="21"/>
                <w:szCs w:val="21"/>
                <w:lang w:val="en-US"/>
              </w:rPr>
            </w:pPr>
          </w:p>
        </w:tc>
        <w:tc>
          <w:tcPr>
            <w:tcW w:w="1530" w:type="dxa"/>
          </w:tcPr>
          <w:p w14:paraId="7A4863C1" w14:textId="77777777" w:rsidR="00BB0CCA" w:rsidRDefault="00BB0CCA" w:rsidP="00BB0CCA">
            <w:pPr>
              <w:tabs>
                <w:tab w:val="decimal" w:pos="1244"/>
              </w:tabs>
              <w:spacing w:line="240" w:lineRule="auto"/>
              <w:ind w:left="-108" w:right="-111"/>
              <w:rPr>
                <w:sz w:val="21"/>
                <w:szCs w:val="21"/>
                <w:lang w:val="en-US"/>
              </w:rPr>
            </w:pPr>
          </w:p>
          <w:p w14:paraId="664D1AD9" w14:textId="77777777" w:rsidR="00BB0CCA" w:rsidRDefault="00BB0CCA" w:rsidP="00BB0CCA">
            <w:pPr>
              <w:tabs>
                <w:tab w:val="decimal" w:pos="1244"/>
              </w:tabs>
              <w:spacing w:line="240" w:lineRule="auto"/>
              <w:ind w:left="-108" w:right="-111"/>
              <w:rPr>
                <w:sz w:val="21"/>
                <w:szCs w:val="21"/>
                <w:lang w:val="en-US"/>
              </w:rPr>
            </w:pPr>
          </w:p>
          <w:p w14:paraId="721851F1" w14:textId="49DC0355" w:rsidR="00BB0CCA" w:rsidRPr="0017790F" w:rsidRDefault="00BB0CCA" w:rsidP="00BB0CCA">
            <w:pPr>
              <w:tabs>
                <w:tab w:val="decimal" w:pos="1244"/>
              </w:tabs>
              <w:spacing w:line="240" w:lineRule="auto"/>
              <w:ind w:left="-108" w:right="-111"/>
              <w:rPr>
                <w:sz w:val="21"/>
                <w:szCs w:val="21"/>
                <w:lang w:val="en-US"/>
              </w:rPr>
            </w:pPr>
            <w:r>
              <w:rPr>
                <w:sz w:val="21"/>
                <w:szCs w:val="21"/>
                <w:lang w:val="en-US"/>
              </w:rPr>
              <w:t>1,525</w:t>
            </w:r>
          </w:p>
        </w:tc>
      </w:tr>
      <w:tr w:rsidR="00BB0CCA" w:rsidRPr="0017790F" w14:paraId="32020B73" w14:textId="77777777" w:rsidTr="00935E52">
        <w:trPr>
          <w:cantSplit/>
          <w:trHeight w:hRule="exact" w:val="288"/>
        </w:trPr>
        <w:tc>
          <w:tcPr>
            <w:tcW w:w="4950" w:type="dxa"/>
            <w:vAlign w:val="bottom"/>
          </w:tcPr>
          <w:p w14:paraId="2B357704" w14:textId="77777777" w:rsidR="00BB0CCA" w:rsidRPr="0017790F" w:rsidRDefault="00BB0CCA" w:rsidP="00BB0CCA">
            <w:pPr>
              <w:tabs>
                <w:tab w:val="left" w:pos="525"/>
              </w:tabs>
              <w:spacing w:line="240" w:lineRule="auto"/>
              <w:ind w:left="195" w:hanging="184"/>
              <w:rPr>
                <w:sz w:val="21"/>
                <w:szCs w:val="21"/>
                <w:cs/>
                <w:lang w:val="en-US"/>
              </w:rPr>
            </w:pPr>
            <w:r w:rsidRPr="0017790F">
              <w:rPr>
                <w:i/>
                <w:iCs/>
                <w:sz w:val="21"/>
                <w:szCs w:val="21"/>
                <w:lang w:val="en-US"/>
              </w:rPr>
              <w:t>Less</w:t>
            </w:r>
            <w:r w:rsidRPr="0017790F">
              <w:rPr>
                <w:sz w:val="21"/>
                <w:szCs w:val="21"/>
                <w:lang w:val="en-US"/>
              </w:rPr>
              <w:t xml:space="preserve"> Distributions to trust unitholders</w:t>
            </w:r>
          </w:p>
        </w:tc>
        <w:tc>
          <w:tcPr>
            <w:tcW w:w="630" w:type="dxa"/>
          </w:tcPr>
          <w:p w14:paraId="3D238CA6" w14:textId="6AF4C343" w:rsidR="00BB0CCA" w:rsidRPr="0017790F" w:rsidRDefault="00BB0CCA" w:rsidP="00BB0CCA">
            <w:pPr>
              <w:tabs>
                <w:tab w:val="left" w:pos="344"/>
                <w:tab w:val="left" w:pos="614"/>
              </w:tabs>
              <w:spacing w:line="240" w:lineRule="auto"/>
              <w:ind w:left="-106" w:right="-111"/>
              <w:jc w:val="center"/>
              <w:rPr>
                <w:i/>
                <w:iCs/>
                <w:sz w:val="21"/>
                <w:szCs w:val="21"/>
                <w:lang w:val="en-US"/>
              </w:rPr>
            </w:pPr>
            <w:r w:rsidRPr="0017790F">
              <w:rPr>
                <w:i/>
                <w:iCs/>
                <w:sz w:val="21"/>
                <w:szCs w:val="21"/>
                <w:lang w:val="en-US"/>
              </w:rPr>
              <w:t>1</w:t>
            </w:r>
            <w:r w:rsidR="00E741BA">
              <w:rPr>
                <w:i/>
                <w:iCs/>
                <w:sz w:val="21"/>
                <w:szCs w:val="21"/>
                <w:lang w:val="en-US"/>
              </w:rPr>
              <w:t>0</w:t>
            </w:r>
          </w:p>
        </w:tc>
        <w:tc>
          <w:tcPr>
            <w:tcW w:w="270" w:type="dxa"/>
          </w:tcPr>
          <w:p w14:paraId="17D79EFD" w14:textId="77777777" w:rsidR="00BB0CCA" w:rsidRPr="0017790F" w:rsidRDefault="00BB0CCA" w:rsidP="00BB0CCA">
            <w:pPr>
              <w:tabs>
                <w:tab w:val="decimal" w:pos="1695"/>
              </w:tabs>
              <w:spacing w:line="240" w:lineRule="auto"/>
              <w:ind w:left="-108"/>
              <w:rPr>
                <w:i/>
                <w:iCs/>
                <w:sz w:val="21"/>
                <w:szCs w:val="21"/>
                <w:lang w:val="en-US"/>
              </w:rPr>
            </w:pPr>
          </w:p>
        </w:tc>
        <w:tc>
          <w:tcPr>
            <w:tcW w:w="1530" w:type="dxa"/>
            <w:tcBorders>
              <w:bottom w:val="single" w:sz="4" w:space="0" w:color="auto"/>
            </w:tcBorders>
            <w:vAlign w:val="bottom"/>
          </w:tcPr>
          <w:p w14:paraId="45FB0BDA" w14:textId="4AF3C226" w:rsidR="00BB0CCA" w:rsidRPr="0017790F" w:rsidRDefault="00F8084D" w:rsidP="00BB0CCA">
            <w:pPr>
              <w:tabs>
                <w:tab w:val="decimal" w:pos="1244"/>
              </w:tabs>
              <w:spacing w:line="240" w:lineRule="auto"/>
              <w:ind w:left="-108" w:right="-111"/>
              <w:rPr>
                <w:sz w:val="21"/>
                <w:szCs w:val="21"/>
                <w:lang w:val="en-US"/>
              </w:rPr>
            </w:pPr>
            <w:r>
              <w:rPr>
                <w:sz w:val="21"/>
                <w:szCs w:val="21"/>
                <w:lang w:val="en-US"/>
              </w:rPr>
              <w:t>(192,935</w:t>
            </w:r>
            <w:r w:rsidR="00BB0CCA" w:rsidDel="00BB0CCA">
              <w:rPr>
                <w:sz w:val="21"/>
                <w:szCs w:val="21"/>
                <w:lang w:val="en-US"/>
              </w:rPr>
              <w:t>)</w:t>
            </w:r>
          </w:p>
        </w:tc>
        <w:tc>
          <w:tcPr>
            <w:tcW w:w="236" w:type="dxa"/>
          </w:tcPr>
          <w:p w14:paraId="4B029006" w14:textId="77777777" w:rsidR="00BB0CCA" w:rsidRPr="0017790F" w:rsidRDefault="00BB0CCA" w:rsidP="00BB0CCA">
            <w:pPr>
              <w:tabs>
                <w:tab w:val="decimal" w:pos="1244"/>
              </w:tabs>
              <w:spacing w:line="240" w:lineRule="auto"/>
              <w:ind w:left="-108" w:right="-111"/>
              <w:rPr>
                <w:sz w:val="21"/>
                <w:szCs w:val="21"/>
                <w:lang w:val="en-US"/>
              </w:rPr>
            </w:pPr>
          </w:p>
        </w:tc>
        <w:tc>
          <w:tcPr>
            <w:tcW w:w="1530" w:type="dxa"/>
            <w:vAlign w:val="bottom"/>
          </w:tcPr>
          <w:p w14:paraId="3C5C0A40" w14:textId="046BF95C" w:rsidR="00BB0CCA" w:rsidRPr="0017790F" w:rsidRDefault="00BB0CCA" w:rsidP="00BB0CCA">
            <w:pPr>
              <w:tabs>
                <w:tab w:val="decimal" w:pos="1244"/>
              </w:tabs>
              <w:spacing w:line="240" w:lineRule="auto"/>
              <w:ind w:left="-108" w:right="-111"/>
              <w:rPr>
                <w:sz w:val="21"/>
                <w:szCs w:val="21"/>
                <w:lang w:val="en-US"/>
              </w:rPr>
            </w:pPr>
            <w:r>
              <w:rPr>
                <w:sz w:val="21"/>
                <w:szCs w:val="21"/>
                <w:lang w:val="en-US"/>
              </w:rPr>
              <w:t>(210,658</w:t>
            </w:r>
            <w:r w:rsidDel="00BB0CCA">
              <w:rPr>
                <w:sz w:val="21"/>
                <w:szCs w:val="21"/>
                <w:lang w:val="en-US"/>
              </w:rPr>
              <w:t>)</w:t>
            </w:r>
          </w:p>
        </w:tc>
      </w:tr>
      <w:tr w:rsidR="00BB0CCA" w:rsidRPr="0017790F" w14:paraId="58875B07" w14:textId="77777777" w:rsidTr="00935E52">
        <w:trPr>
          <w:cantSplit/>
          <w:trHeight w:hRule="exact" w:val="288"/>
        </w:trPr>
        <w:tc>
          <w:tcPr>
            <w:tcW w:w="4950" w:type="dxa"/>
            <w:vAlign w:val="bottom"/>
          </w:tcPr>
          <w:p w14:paraId="137DF839" w14:textId="77777777" w:rsidR="00BB0CCA" w:rsidRPr="0017790F" w:rsidRDefault="00BB0CCA" w:rsidP="00BB0CCA">
            <w:pPr>
              <w:spacing w:line="240" w:lineRule="auto"/>
              <w:ind w:left="195" w:hanging="184"/>
              <w:rPr>
                <w:b/>
                <w:bCs/>
                <w:sz w:val="21"/>
                <w:szCs w:val="21"/>
                <w:cs/>
                <w:lang w:val="en-US"/>
              </w:rPr>
            </w:pPr>
            <w:r w:rsidRPr="0017790F">
              <w:rPr>
                <w:b/>
                <w:bCs/>
                <w:sz w:val="21"/>
                <w:szCs w:val="21"/>
                <w:lang w:val="en-US"/>
              </w:rPr>
              <w:t xml:space="preserve">At the end of the period </w:t>
            </w:r>
          </w:p>
        </w:tc>
        <w:tc>
          <w:tcPr>
            <w:tcW w:w="630" w:type="dxa"/>
          </w:tcPr>
          <w:p w14:paraId="62A85415" w14:textId="77777777" w:rsidR="00BB0CCA" w:rsidRPr="0017790F" w:rsidRDefault="00BB0CCA" w:rsidP="00BB0CCA">
            <w:pPr>
              <w:tabs>
                <w:tab w:val="decimal" w:pos="1695"/>
              </w:tabs>
              <w:spacing w:line="240" w:lineRule="auto"/>
              <w:ind w:left="-106" w:right="-111"/>
              <w:rPr>
                <w:b/>
                <w:bCs/>
                <w:sz w:val="21"/>
                <w:szCs w:val="21"/>
                <w:lang w:val="en-US"/>
              </w:rPr>
            </w:pPr>
          </w:p>
        </w:tc>
        <w:tc>
          <w:tcPr>
            <w:tcW w:w="270" w:type="dxa"/>
          </w:tcPr>
          <w:p w14:paraId="6EAE9E5D" w14:textId="77777777" w:rsidR="00BB0CCA" w:rsidRPr="0017790F" w:rsidRDefault="00BB0CCA" w:rsidP="00BB0CCA">
            <w:pPr>
              <w:tabs>
                <w:tab w:val="decimal" w:pos="1695"/>
              </w:tabs>
              <w:spacing w:line="240" w:lineRule="auto"/>
              <w:ind w:left="-108"/>
              <w:rPr>
                <w:b/>
                <w:bCs/>
                <w:sz w:val="21"/>
                <w:szCs w:val="21"/>
                <w:lang w:val="en-US"/>
              </w:rPr>
            </w:pPr>
          </w:p>
        </w:tc>
        <w:tc>
          <w:tcPr>
            <w:tcW w:w="1530" w:type="dxa"/>
            <w:tcBorders>
              <w:top w:val="single" w:sz="4" w:space="0" w:color="auto"/>
              <w:bottom w:val="double" w:sz="4" w:space="0" w:color="auto"/>
            </w:tcBorders>
            <w:vAlign w:val="bottom"/>
          </w:tcPr>
          <w:p w14:paraId="3BFE55D7" w14:textId="3D49F1D3" w:rsidR="00BB0CCA" w:rsidRPr="0017790F" w:rsidRDefault="00F8084D" w:rsidP="00BB0CCA">
            <w:pPr>
              <w:tabs>
                <w:tab w:val="decimal" w:pos="1244"/>
              </w:tabs>
              <w:spacing w:line="240" w:lineRule="auto"/>
              <w:ind w:left="-108" w:right="-111"/>
              <w:rPr>
                <w:b/>
                <w:bCs/>
                <w:sz w:val="21"/>
                <w:szCs w:val="21"/>
                <w:lang w:val="en-US"/>
              </w:rPr>
            </w:pPr>
            <w:r>
              <w:rPr>
                <w:b/>
                <w:bCs/>
                <w:sz w:val="21"/>
                <w:szCs w:val="21"/>
                <w:lang w:val="en-US"/>
              </w:rPr>
              <w:t>543,505</w:t>
            </w:r>
          </w:p>
        </w:tc>
        <w:tc>
          <w:tcPr>
            <w:tcW w:w="236" w:type="dxa"/>
          </w:tcPr>
          <w:p w14:paraId="272FDCEB" w14:textId="77777777" w:rsidR="00BB0CCA" w:rsidRPr="0017790F" w:rsidRDefault="00BB0CCA" w:rsidP="00BB0CCA">
            <w:pPr>
              <w:tabs>
                <w:tab w:val="decimal" w:pos="1244"/>
              </w:tabs>
              <w:spacing w:line="240" w:lineRule="auto"/>
              <w:ind w:left="-108" w:right="-111"/>
              <w:rPr>
                <w:b/>
                <w:bCs/>
                <w:sz w:val="21"/>
                <w:szCs w:val="21"/>
                <w:lang w:val="en-US"/>
              </w:rPr>
            </w:pPr>
          </w:p>
        </w:tc>
        <w:tc>
          <w:tcPr>
            <w:tcW w:w="1530" w:type="dxa"/>
            <w:tcBorders>
              <w:top w:val="single" w:sz="4" w:space="0" w:color="auto"/>
              <w:bottom w:val="double" w:sz="4" w:space="0" w:color="auto"/>
            </w:tcBorders>
            <w:vAlign w:val="bottom"/>
          </w:tcPr>
          <w:p w14:paraId="723AE59B" w14:textId="58CEF65B" w:rsidR="00BB0CCA" w:rsidRPr="0017790F" w:rsidRDefault="00BB0CCA" w:rsidP="00BB0CCA">
            <w:pPr>
              <w:tabs>
                <w:tab w:val="decimal" w:pos="1244"/>
              </w:tabs>
              <w:spacing w:line="240" w:lineRule="auto"/>
              <w:ind w:left="-108" w:right="-111"/>
              <w:rPr>
                <w:b/>
                <w:bCs/>
                <w:sz w:val="21"/>
                <w:szCs w:val="21"/>
                <w:lang w:val="en-US"/>
              </w:rPr>
            </w:pPr>
            <w:r>
              <w:rPr>
                <w:b/>
                <w:bCs/>
                <w:sz w:val="21"/>
                <w:szCs w:val="21"/>
                <w:lang w:val="en-US"/>
              </w:rPr>
              <w:t>306,290</w:t>
            </w:r>
          </w:p>
        </w:tc>
      </w:tr>
      <w:tr w:rsidR="004C12C7" w:rsidRPr="0017790F" w14:paraId="1D55913A" w14:textId="77777777" w:rsidTr="00CA4919">
        <w:trPr>
          <w:cantSplit/>
          <w:trHeight w:hRule="exact" w:val="288"/>
        </w:trPr>
        <w:tc>
          <w:tcPr>
            <w:tcW w:w="4950" w:type="dxa"/>
            <w:vAlign w:val="bottom"/>
          </w:tcPr>
          <w:p w14:paraId="5BBBEEC9" w14:textId="3F8E6E94" w:rsidR="004C12C7" w:rsidRPr="0017790F" w:rsidRDefault="004C12C7" w:rsidP="004C12C7">
            <w:pPr>
              <w:spacing w:line="240" w:lineRule="auto"/>
              <w:ind w:left="195" w:hanging="184"/>
              <w:rPr>
                <w:b/>
                <w:bCs/>
                <w:sz w:val="21"/>
                <w:szCs w:val="21"/>
                <w:lang w:val="en-US"/>
              </w:rPr>
            </w:pPr>
            <w:proofErr w:type="gramStart"/>
            <w:r w:rsidRPr="0017790F">
              <w:rPr>
                <w:b/>
                <w:bCs/>
                <w:sz w:val="21"/>
                <w:szCs w:val="21"/>
                <w:lang w:val="en-US"/>
              </w:rPr>
              <w:t>At</w:t>
            </w:r>
            <w:proofErr w:type="gramEnd"/>
            <w:r w:rsidRPr="0017790F">
              <w:rPr>
                <w:b/>
                <w:bCs/>
                <w:sz w:val="21"/>
                <w:szCs w:val="21"/>
                <w:lang w:val="en-US"/>
              </w:rPr>
              <w:t xml:space="preserve"> 31 December 202</w:t>
            </w:r>
            <w:r w:rsidR="00826041">
              <w:rPr>
                <w:b/>
                <w:bCs/>
                <w:sz w:val="21"/>
                <w:szCs w:val="21"/>
                <w:lang w:val="en-US"/>
              </w:rPr>
              <w:t>5</w:t>
            </w:r>
          </w:p>
        </w:tc>
        <w:tc>
          <w:tcPr>
            <w:tcW w:w="630" w:type="dxa"/>
          </w:tcPr>
          <w:p w14:paraId="53C48DA7" w14:textId="77777777" w:rsidR="004C12C7" w:rsidRPr="0017790F" w:rsidRDefault="004C12C7" w:rsidP="004C12C7">
            <w:pPr>
              <w:tabs>
                <w:tab w:val="decimal" w:pos="1695"/>
              </w:tabs>
              <w:spacing w:line="240" w:lineRule="auto"/>
              <w:ind w:left="-106" w:right="-111"/>
              <w:rPr>
                <w:b/>
                <w:bCs/>
                <w:sz w:val="21"/>
                <w:szCs w:val="21"/>
                <w:lang w:val="en-US"/>
              </w:rPr>
            </w:pPr>
          </w:p>
        </w:tc>
        <w:tc>
          <w:tcPr>
            <w:tcW w:w="270" w:type="dxa"/>
          </w:tcPr>
          <w:p w14:paraId="367B2A71" w14:textId="77777777" w:rsidR="004C12C7" w:rsidRPr="0017790F" w:rsidRDefault="004C12C7" w:rsidP="004C12C7">
            <w:pPr>
              <w:tabs>
                <w:tab w:val="decimal" w:pos="1695"/>
              </w:tabs>
              <w:spacing w:line="240" w:lineRule="auto"/>
              <w:ind w:left="-108"/>
              <w:rPr>
                <w:b/>
                <w:bCs/>
                <w:sz w:val="21"/>
                <w:szCs w:val="21"/>
                <w:lang w:val="en-US"/>
              </w:rPr>
            </w:pPr>
          </w:p>
        </w:tc>
        <w:tc>
          <w:tcPr>
            <w:tcW w:w="1530" w:type="dxa"/>
            <w:tcBorders>
              <w:top w:val="double" w:sz="4" w:space="0" w:color="auto"/>
            </w:tcBorders>
            <w:vAlign w:val="bottom"/>
          </w:tcPr>
          <w:p w14:paraId="2E1804AC" w14:textId="77777777" w:rsidR="004C12C7" w:rsidRPr="0017790F" w:rsidRDefault="004C12C7" w:rsidP="004C12C7">
            <w:pPr>
              <w:tabs>
                <w:tab w:val="decimal" w:pos="1244"/>
              </w:tabs>
              <w:spacing w:line="240" w:lineRule="auto"/>
              <w:ind w:left="-108" w:right="-111"/>
              <w:rPr>
                <w:b/>
                <w:bCs/>
                <w:sz w:val="21"/>
                <w:szCs w:val="21"/>
                <w:lang w:val="en-US"/>
              </w:rPr>
            </w:pPr>
          </w:p>
        </w:tc>
        <w:tc>
          <w:tcPr>
            <w:tcW w:w="236" w:type="dxa"/>
          </w:tcPr>
          <w:p w14:paraId="6A78093B" w14:textId="77777777" w:rsidR="004C12C7" w:rsidRPr="0017790F" w:rsidRDefault="004C12C7" w:rsidP="004C12C7">
            <w:pPr>
              <w:tabs>
                <w:tab w:val="decimal" w:pos="1244"/>
              </w:tabs>
              <w:spacing w:line="240" w:lineRule="auto"/>
              <w:ind w:left="-108" w:right="-111"/>
              <w:rPr>
                <w:b/>
                <w:bCs/>
                <w:sz w:val="21"/>
                <w:szCs w:val="21"/>
                <w:lang w:val="en-US"/>
              </w:rPr>
            </w:pPr>
          </w:p>
        </w:tc>
        <w:tc>
          <w:tcPr>
            <w:tcW w:w="1530" w:type="dxa"/>
            <w:tcBorders>
              <w:top w:val="double" w:sz="4" w:space="0" w:color="auto"/>
              <w:bottom w:val="double" w:sz="4" w:space="0" w:color="auto"/>
            </w:tcBorders>
            <w:vAlign w:val="bottom"/>
          </w:tcPr>
          <w:p w14:paraId="1A0718F8" w14:textId="53CCEDD6" w:rsidR="004C12C7" w:rsidRPr="00F8084D" w:rsidRDefault="004C12C7" w:rsidP="004C12C7">
            <w:pPr>
              <w:tabs>
                <w:tab w:val="decimal" w:pos="1244"/>
              </w:tabs>
              <w:spacing w:line="240" w:lineRule="auto"/>
              <w:ind w:left="-108" w:right="-111"/>
              <w:rPr>
                <w:b/>
                <w:bCs/>
                <w:sz w:val="21"/>
                <w:szCs w:val="21"/>
                <w:lang w:val="en-US"/>
              </w:rPr>
            </w:pPr>
            <w:r w:rsidRPr="00AF1A95">
              <w:rPr>
                <w:rFonts w:cs="Times New Roman"/>
                <w:b/>
                <w:bCs/>
                <w:sz w:val="21"/>
                <w:szCs w:val="21"/>
                <w:lang w:val="en-US"/>
              </w:rPr>
              <w:t>373,048</w:t>
            </w:r>
          </w:p>
        </w:tc>
      </w:tr>
    </w:tbl>
    <w:p w14:paraId="65FB72F7" w14:textId="77777777" w:rsidR="00823CB1" w:rsidRDefault="00823CB1" w:rsidP="00935E52">
      <w:pPr>
        <w:spacing w:line="240" w:lineRule="auto"/>
        <w:rPr>
          <w:rFonts w:cs="Times New Roman"/>
          <w:b/>
          <w:bCs/>
          <w:sz w:val="23"/>
          <w:szCs w:val="23"/>
          <w:lang w:bidi="th-TH"/>
        </w:rPr>
      </w:pPr>
    </w:p>
    <w:p w14:paraId="2B4528D4" w14:textId="77777777" w:rsidR="00A72AAF" w:rsidRDefault="00A72AAF" w:rsidP="00935E52">
      <w:pPr>
        <w:spacing w:line="240" w:lineRule="auto"/>
        <w:rPr>
          <w:rFonts w:cs="Cordia New"/>
          <w:b/>
          <w:bCs/>
          <w:sz w:val="23"/>
          <w:szCs w:val="29"/>
          <w:lang w:bidi="th-TH"/>
        </w:rPr>
      </w:pPr>
    </w:p>
    <w:p w14:paraId="4DECDA2B" w14:textId="77777777" w:rsidR="00A72AAF" w:rsidRPr="00AF1A95" w:rsidRDefault="00A72AAF" w:rsidP="00935E52">
      <w:pPr>
        <w:spacing w:line="240" w:lineRule="auto"/>
        <w:rPr>
          <w:rFonts w:cs="Cordia New"/>
          <w:b/>
          <w:bCs/>
          <w:sz w:val="23"/>
          <w:szCs w:val="29"/>
          <w:lang w:bidi="th-TH"/>
        </w:rPr>
      </w:pPr>
    </w:p>
    <w:p w14:paraId="053491AF" w14:textId="72E054E3" w:rsidR="00E30043" w:rsidRDefault="00FD0739" w:rsidP="00935E52">
      <w:pPr>
        <w:spacing w:line="240" w:lineRule="auto"/>
        <w:rPr>
          <w:rFonts w:cs="Times New Roman"/>
          <w:b/>
          <w:bCs/>
          <w:sz w:val="23"/>
          <w:szCs w:val="23"/>
        </w:rPr>
      </w:pPr>
      <w:r w:rsidRPr="0017790F">
        <w:rPr>
          <w:rFonts w:cs="Times New Roman"/>
          <w:b/>
          <w:bCs/>
          <w:sz w:val="23"/>
          <w:szCs w:val="23"/>
        </w:rPr>
        <w:lastRenderedPageBreak/>
        <w:t>1</w:t>
      </w:r>
      <w:r w:rsidR="000079DC">
        <w:rPr>
          <w:rFonts w:cs="Times New Roman"/>
          <w:b/>
          <w:bCs/>
          <w:sz w:val="23"/>
          <w:szCs w:val="23"/>
        </w:rPr>
        <w:t>0</w:t>
      </w:r>
      <w:r w:rsidR="00E30043" w:rsidRPr="0017790F">
        <w:rPr>
          <w:rFonts w:cs="Times New Roman"/>
          <w:b/>
          <w:bCs/>
          <w:sz w:val="23"/>
          <w:szCs w:val="23"/>
        </w:rPr>
        <w:tab/>
        <w:t>Distribution</w:t>
      </w:r>
      <w:r w:rsidR="00C75886" w:rsidRPr="0017790F">
        <w:rPr>
          <w:rFonts w:cs="Times New Roman"/>
          <w:b/>
          <w:bCs/>
          <w:sz w:val="23"/>
          <w:szCs w:val="23"/>
        </w:rPr>
        <w:t>s</w:t>
      </w:r>
      <w:r w:rsidR="00E30043" w:rsidRPr="0017790F">
        <w:rPr>
          <w:rFonts w:cs="Times New Roman"/>
          <w:b/>
          <w:bCs/>
          <w:sz w:val="23"/>
          <w:szCs w:val="23"/>
        </w:rPr>
        <w:t xml:space="preserve"> to </w:t>
      </w:r>
      <w:r w:rsidR="003E339E" w:rsidRPr="0017790F">
        <w:rPr>
          <w:rFonts w:cs="Times New Roman"/>
          <w:b/>
          <w:bCs/>
          <w:sz w:val="23"/>
          <w:szCs w:val="23"/>
        </w:rPr>
        <w:t xml:space="preserve">trust </w:t>
      </w:r>
      <w:r w:rsidR="00E30043" w:rsidRPr="0017790F">
        <w:rPr>
          <w:rFonts w:cs="Times New Roman"/>
          <w:b/>
          <w:bCs/>
          <w:sz w:val="23"/>
          <w:szCs w:val="23"/>
        </w:rPr>
        <w:t>unitholders</w:t>
      </w:r>
    </w:p>
    <w:p w14:paraId="44600047" w14:textId="77777777" w:rsidR="00826041" w:rsidRDefault="00826041" w:rsidP="00935E52">
      <w:pPr>
        <w:spacing w:line="240" w:lineRule="auto"/>
        <w:rPr>
          <w:rFonts w:cs="Times New Roman"/>
          <w:b/>
          <w:bCs/>
          <w:sz w:val="23"/>
          <w:szCs w:val="23"/>
        </w:rPr>
      </w:pPr>
    </w:p>
    <w:tbl>
      <w:tblPr>
        <w:tblW w:w="9360" w:type="dxa"/>
        <w:tblInd w:w="450" w:type="dxa"/>
        <w:tblLayout w:type="fixed"/>
        <w:tblLook w:val="0000" w:firstRow="0" w:lastRow="0" w:firstColumn="0" w:lastColumn="0" w:noHBand="0" w:noVBand="0"/>
      </w:tblPr>
      <w:tblGrid>
        <w:gridCol w:w="3510"/>
        <w:gridCol w:w="1350"/>
        <w:gridCol w:w="1440"/>
        <w:gridCol w:w="1170"/>
        <w:gridCol w:w="1890"/>
      </w:tblGrid>
      <w:tr w:rsidR="00826041" w:rsidRPr="00F31662" w14:paraId="0B7DA0CB" w14:textId="77777777" w:rsidTr="0011666C">
        <w:tc>
          <w:tcPr>
            <w:tcW w:w="9360" w:type="dxa"/>
            <w:gridSpan w:val="5"/>
          </w:tcPr>
          <w:p w14:paraId="48E81BC1" w14:textId="70638C2D" w:rsidR="00826041" w:rsidRPr="00F31662" w:rsidRDefault="00826041" w:rsidP="0011666C">
            <w:pPr>
              <w:ind w:left="-113" w:right="-108"/>
              <w:jc w:val="center"/>
              <w:rPr>
                <w:rFonts w:cs="Times New Roman"/>
                <w:color w:val="000000"/>
                <w:szCs w:val="22"/>
              </w:rPr>
            </w:pPr>
            <w:r>
              <w:rPr>
                <w:rFonts w:cs="Times New Roman"/>
                <w:szCs w:val="22"/>
              </w:rPr>
              <w:t xml:space="preserve">For the </w:t>
            </w:r>
            <w:r w:rsidR="00BB0CCA">
              <w:rPr>
                <w:rFonts w:cs="Times New Roman"/>
                <w:szCs w:val="22"/>
              </w:rPr>
              <w:t>six</w:t>
            </w:r>
            <w:r>
              <w:rPr>
                <w:rFonts w:cs="Times New Roman"/>
                <w:szCs w:val="22"/>
              </w:rPr>
              <w:t>-month</w:t>
            </w:r>
            <w:r w:rsidRPr="00F31662">
              <w:rPr>
                <w:rFonts w:cs="Times New Roman"/>
                <w:szCs w:val="22"/>
              </w:rPr>
              <w:t xml:space="preserve"> period ended </w:t>
            </w:r>
            <w:r>
              <w:rPr>
                <w:rFonts w:cs="Times New Roman"/>
                <w:szCs w:val="22"/>
              </w:rPr>
              <w:t>3</w:t>
            </w:r>
            <w:r w:rsidR="00BB0CCA">
              <w:rPr>
                <w:rFonts w:cs="Times New Roman"/>
                <w:szCs w:val="22"/>
              </w:rPr>
              <w:t>0 June</w:t>
            </w:r>
            <w:r w:rsidRPr="00F31662">
              <w:rPr>
                <w:rFonts w:cs="Times New Roman"/>
                <w:szCs w:val="22"/>
              </w:rPr>
              <w:t xml:space="preserve"> </w:t>
            </w:r>
            <w:r>
              <w:rPr>
                <w:rFonts w:cs="Times New Roman"/>
                <w:szCs w:val="22"/>
              </w:rPr>
              <w:t>2026</w:t>
            </w:r>
          </w:p>
        </w:tc>
      </w:tr>
      <w:tr w:rsidR="00826041" w:rsidRPr="00F31662" w14:paraId="444368D7" w14:textId="77777777" w:rsidTr="0011666C">
        <w:tc>
          <w:tcPr>
            <w:tcW w:w="3510" w:type="dxa"/>
          </w:tcPr>
          <w:p w14:paraId="6D8E51E0" w14:textId="77777777" w:rsidR="00826041" w:rsidRPr="00F31662" w:rsidRDefault="00826041" w:rsidP="0011666C">
            <w:pPr>
              <w:ind w:right="-99"/>
              <w:rPr>
                <w:rFonts w:cs="Times New Roman"/>
                <w:color w:val="000000"/>
                <w:szCs w:val="22"/>
                <w:cs/>
                <w:lang w:bidi="th-TH"/>
              </w:rPr>
            </w:pPr>
          </w:p>
          <w:p w14:paraId="07E7FF2E" w14:textId="77777777" w:rsidR="00826041" w:rsidRPr="00F31662" w:rsidRDefault="00826041" w:rsidP="0011666C">
            <w:pPr>
              <w:ind w:left="-108" w:right="-99"/>
              <w:jc w:val="center"/>
              <w:rPr>
                <w:rFonts w:cs="Times New Roman"/>
                <w:color w:val="000000"/>
                <w:szCs w:val="22"/>
              </w:rPr>
            </w:pPr>
            <w:r w:rsidRPr="00F31662">
              <w:rPr>
                <w:rFonts w:cs="Times New Roman"/>
                <w:color w:val="000000"/>
                <w:szCs w:val="22"/>
                <w:lang w:val="en-US" w:bidi="th-TH"/>
              </w:rPr>
              <w:t xml:space="preserve">Performance </w:t>
            </w:r>
            <w:r w:rsidRPr="00F31662">
              <w:rPr>
                <w:rFonts w:cs="Times New Roman"/>
                <w:color w:val="000000"/>
                <w:szCs w:val="22"/>
              </w:rPr>
              <w:t>for the period</w:t>
            </w:r>
          </w:p>
        </w:tc>
        <w:tc>
          <w:tcPr>
            <w:tcW w:w="1350" w:type="dxa"/>
          </w:tcPr>
          <w:p w14:paraId="6A35447A"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 xml:space="preserve">Approval </w:t>
            </w:r>
            <w:r>
              <w:rPr>
                <w:rFonts w:cs="Times New Roman"/>
                <w:color w:val="000000"/>
                <w:szCs w:val="22"/>
              </w:rPr>
              <w:br/>
            </w:r>
            <w:r w:rsidRPr="00F31662">
              <w:rPr>
                <w:rFonts w:cs="Times New Roman"/>
                <w:color w:val="000000"/>
                <w:szCs w:val="22"/>
              </w:rPr>
              <w:t>date</w:t>
            </w:r>
          </w:p>
        </w:tc>
        <w:tc>
          <w:tcPr>
            <w:tcW w:w="1440" w:type="dxa"/>
          </w:tcPr>
          <w:p w14:paraId="1890E213"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Payment schedule</w:t>
            </w:r>
          </w:p>
        </w:tc>
        <w:tc>
          <w:tcPr>
            <w:tcW w:w="1170" w:type="dxa"/>
          </w:tcPr>
          <w:p w14:paraId="093DC002" w14:textId="77777777" w:rsidR="00826041" w:rsidRPr="00F31662" w:rsidRDefault="00826041" w:rsidP="0011666C">
            <w:pPr>
              <w:ind w:left="-107" w:right="-99"/>
              <w:jc w:val="center"/>
              <w:rPr>
                <w:rFonts w:cs="Times New Roman"/>
                <w:b/>
                <w:bCs/>
                <w:i/>
                <w:iCs/>
                <w:color w:val="000000"/>
                <w:szCs w:val="22"/>
              </w:rPr>
            </w:pPr>
            <w:r>
              <w:rPr>
                <w:rFonts w:cs="Times New Roman"/>
                <w:color w:val="000000"/>
                <w:szCs w:val="22"/>
              </w:rPr>
              <w:t>Amount</w:t>
            </w:r>
            <w:r w:rsidRPr="00F31662">
              <w:rPr>
                <w:rFonts w:cs="Times New Roman"/>
                <w:color w:val="000000"/>
                <w:szCs w:val="22"/>
              </w:rPr>
              <w:t xml:space="preserve"> </w:t>
            </w:r>
            <w:r>
              <w:rPr>
                <w:rFonts w:cs="Times New Roman"/>
                <w:color w:val="000000"/>
                <w:szCs w:val="22"/>
              </w:rPr>
              <w:br/>
            </w:r>
            <w:r w:rsidRPr="00F31662">
              <w:rPr>
                <w:rFonts w:cs="Times New Roman"/>
                <w:color w:val="000000"/>
                <w:szCs w:val="22"/>
              </w:rPr>
              <w:t>per unit</w:t>
            </w:r>
          </w:p>
        </w:tc>
        <w:tc>
          <w:tcPr>
            <w:tcW w:w="1890" w:type="dxa"/>
          </w:tcPr>
          <w:p w14:paraId="20FBBCAF" w14:textId="77777777" w:rsidR="00826041" w:rsidRPr="00F31662" w:rsidRDefault="00826041" w:rsidP="0011666C">
            <w:pPr>
              <w:ind w:right="-108"/>
              <w:rPr>
                <w:rFonts w:cs="Times New Roman"/>
                <w:color w:val="000000"/>
                <w:szCs w:val="22"/>
              </w:rPr>
            </w:pPr>
          </w:p>
          <w:p w14:paraId="748242A3" w14:textId="77777777" w:rsidR="00826041" w:rsidRPr="00F31662" w:rsidRDefault="00826041" w:rsidP="0011666C">
            <w:pPr>
              <w:ind w:left="-117" w:right="-108"/>
              <w:jc w:val="center"/>
              <w:rPr>
                <w:rFonts w:cs="Times New Roman"/>
                <w:color w:val="000000"/>
                <w:szCs w:val="22"/>
              </w:rPr>
            </w:pPr>
            <w:r w:rsidRPr="00F31662">
              <w:rPr>
                <w:rFonts w:cs="Times New Roman"/>
                <w:color w:val="000000"/>
                <w:szCs w:val="22"/>
              </w:rPr>
              <w:t>Amount</w:t>
            </w:r>
          </w:p>
        </w:tc>
      </w:tr>
      <w:tr w:rsidR="00826041" w:rsidRPr="00F31662" w14:paraId="4C5CDA71" w14:textId="77777777" w:rsidTr="0011666C">
        <w:tc>
          <w:tcPr>
            <w:tcW w:w="3510" w:type="dxa"/>
          </w:tcPr>
          <w:p w14:paraId="6919E33C" w14:textId="77777777" w:rsidR="00826041" w:rsidRPr="00F31662" w:rsidRDefault="00826041" w:rsidP="0011666C">
            <w:pPr>
              <w:pStyle w:val="a2"/>
              <w:tabs>
                <w:tab w:val="clear" w:pos="1080"/>
              </w:tabs>
              <w:ind w:left="-108" w:right="-99"/>
              <w:jc w:val="center"/>
              <w:rPr>
                <w:rFonts w:eastAsia="Cordia New" w:cs="Times New Roman"/>
                <w:sz w:val="22"/>
                <w:szCs w:val="22"/>
                <w:lang w:val="en-US"/>
              </w:rPr>
            </w:pPr>
          </w:p>
        </w:tc>
        <w:tc>
          <w:tcPr>
            <w:tcW w:w="1350" w:type="dxa"/>
          </w:tcPr>
          <w:p w14:paraId="212F5A8D"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30B1A053"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29606679"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w:t>
            </w:r>
            <w:r>
              <w:rPr>
                <w:rFonts w:eastAsia="Cordia New" w:cs="Angsana New"/>
                <w:i/>
                <w:iCs/>
                <w:sz w:val="22"/>
                <w:szCs w:val="28"/>
                <w:lang w:val="en-US"/>
              </w:rPr>
              <w:t xml:space="preserve">in </w:t>
            </w:r>
            <w:r w:rsidRPr="00F31662">
              <w:rPr>
                <w:rFonts w:eastAsia="Cordia New" w:cs="Times New Roman"/>
                <w:i/>
                <w:iCs/>
                <w:sz w:val="22"/>
                <w:szCs w:val="22"/>
                <w:lang w:val="en-US"/>
              </w:rPr>
              <w:t>Baht</w:t>
            </w:r>
            <w:r w:rsidRPr="00F31662">
              <w:rPr>
                <w:rFonts w:eastAsia="Cordia New" w:cs="Times New Roman"/>
                <w:i/>
                <w:iCs/>
                <w:sz w:val="22"/>
                <w:szCs w:val="22"/>
                <w:cs/>
                <w:lang w:val="en-US"/>
              </w:rPr>
              <w:t>)</w:t>
            </w:r>
          </w:p>
        </w:tc>
        <w:tc>
          <w:tcPr>
            <w:tcW w:w="1890" w:type="dxa"/>
          </w:tcPr>
          <w:p w14:paraId="7247ED05"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(in thousand Baht</w:t>
            </w:r>
            <w:r w:rsidRPr="00F31662">
              <w:rPr>
                <w:rFonts w:eastAsia="Cordia New" w:cs="Times New Roman"/>
                <w:i/>
                <w:iCs/>
                <w:sz w:val="22"/>
                <w:szCs w:val="22"/>
                <w:cs/>
                <w:lang w:val="en-US"/>
              </w:rPr>
              <w:t>)</w:t>
            </w:r>
          </w:p>
        </w:tc>
      </w:tr>
      <w:tr w:rsidR="00826041" w:rsidRPr="00F31662" w14:paraId="00281290" w14:textId="77777777" w:rsidTr="0011666C">
        <w:tc>
          <w:tcPr>
            <w:tcW w:w="3510" w:type="dxa"/>
          </w:tcPr>
          <w:p w14:paraId="2135042F" w14:textId="77777777" w:rsidR="00826041" w:rsidRPr="00F31662" w:rsidRDefault="00826041" w:rsidP="0011666C">
            <w:pPr>
              <w:pStyle w:val="a2"/>
              <w:tabs>
                <w:tab w:val="clear" w:pos="1080"/>
              </w:tabs>
              <w:ind w:left="-108" w:right="-99"/>
              <w:jc w:val="center"/>
              <w:rPr>
                <w:rFonts w:eastAsia="Cordia New" w:cs="Times New Roman"/>
                <w:sz w:val="22"/>
                <w:szCs w:val="22"/>
                <w:lang w:val="en-US"/>
              </w:rPr>
            </w:pPr>
          </w:p>
        </w:tc>
        <w:tc>
          <w:tcPr>
            <w:tcW w:w="1350" w:type="dxa"/>
          </w:tcPr>
          <w:p w14:paraId="09EE3E78"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13DF2856"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731B1B32"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c>
          <w:tcPr>
            <w:tcW w:w="1890" w:type="dxa"/>
          </w:tcPr>
          <w:p w14:paraId="71EF3097"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r>
      <w:tr w:rsidR="00826041" w:rsidRPr="00F31662" w14:paraId="6DA54FB6" w14:textId="77777777" w:rsidTr="0011666C">
        <w:tc>
          <w:tcPr>
            <w:tcW w:w="3510" w:type="dxa"/>
          </w:tcPr>
          <w:p w14:paraId="1C5CBB9D" w14:textId="357A1953" w:rsidR="00826041" w:rsidRPr="00AF1A95" w:rsidRDefault="00BD08F6" w:rsidP="00BD08F6">
            <w:pPr>
              <w:pStyle w:val="a2"/>
              <w:tabs>
                <w:tab w:val="clear" w:pos="1080"/>
                <w:tab w:val="left" w:pos="0"/>
              </w:tabs>
              <w:ind w:left="-108" w:right="-99"/>
              <w:rPr>
                <w:rFonts w:cs="Times New Roman"/>
                <w:sz w:val="21"/>
                <w:szCs w:val="21"/>
                <w:lang w:val="en-US"/>
              </w:rPr>
            </w:pPr>
            <w:r>
              <w:rPr>
                <w:rFonts w:cs="Times New Roman"/>
                <w:sz w:val="21"/>
                <w:szCs w:val="21"/>
                <w:lang w:val="en-US"/>
              </w:rPr>
              <w:t xml:space="preserve"> </w:t>
            </w:r>
            <w:r w:rsidR="00826041" w:rsidDel="00F8084D">
              <w:rPr>
                <w:rFonts w:cs="Times New Roman"/>
                <w:sz w:val="21"/>
                <w:szCs w:val="21"/>
                <w:lang w:val="en-US"/>
              </w:rPr>
              <w:t xml:space="preserve"> </w:t>
            </w:r>
            <w:r w:rsidR="00F8084D" w:rsidRPr="00AF1A95">
              <w:rPr>
                <w:rFonts w:cs="Times New Roman"/>
                <w:sz w:val="21"/>
                <w:szCs w:val="21"/>
                <w:lang w:val="en-US"/>
              </w:rPr>
              <w:t xml:space="preserve">1 </w:t>
            </w:r>
            <w:r w:rsidR="00826041" w:rsidRPr="00AF1A95">
              <w:rPr>
                <w:rFonts w:cs="Times New Roman"/>
                <w:sz w:val="21"/>
                <w:szCs w:val="21"/>
                <w:lang w:val="en-US"/>
              </w:rPr>
              <w:t>October 202</w:t>
            </w:r>
            <w:r w:rsidR="00F8084D" w:rsidRPr="00AF1A95">
              <w:rPr>
                <w:rFonts w:cs="Times New Roman"/>
                <w:sz w:val="21"/>
                <w:szCs w:val="21"/>
                <w:lang w:val="en-US"/>
              </w:rPr>
              <w:t>5</w:t>
            </w:r>
            <w:r w:rsidR="00826041" w:rsidRPr="00AF1A95">
              <w:rPr>
                <w:rFonts w:cs="Times New Roman"/>
                <w:sz w:val="21"/>
                <w:szCs w:val="21"/>
                <w:lang w:val="en-US"/>
              </w:rPr>
              <w:t xml:space="preserve"> - 31 December 202</w:t>
            </w:r>
            <w:r w:rsidR="00F8084D" w:rsidRPr="00AF1A95">
              <w:rPr>
                <w:rFonts w:cs="Times New Roman"/>
                <w:sz w:val="21"/>
                <w:szCs w:val="21"/>
                <w:lang w:val="en-US"/>
              </w:rPr>
              <w:t>5</w:t>
            </w:r>
          </w:p>
        </w:tc>
        <w:tc>
          <w:tcPr>
            <w:tcW w:w="1350" w:type="dxa"/>
          </w:tcPr>
          <w:p w14:paraId="2C962A57" w14:textId="7A04450A" w:rsidR="00826041" w:rsidRPr="00AF1A95" w:rsidRDefault="004F6E94" w:rsidP="0011666C">
            <w:pPr>
              <w:pStyle w:val="a2"/>
              <w:tabs>
                <w:tab w:val="clear" w:pos="1080"/>
                <w:tab w:val="left" w:pos="0"/>
              </w:tabs>
              <w:ind w:right="-45"/>
              <w:jc w:val="center"/>
              <w:rPr>
                <w:rFonts w:cs="Times New Roman"/>
                <w:sz w:val="21"/>
                <w:szCs w:val="21"/>
                <w:lang w:val="en-US" w:eastAsia="ja-JP"/>
              </w:rPr>
            </w:pPr>
            <w:r w:rsidRPr="00AF1A95" w:rsidDel="00BB0CCA">
              <w:rPr>
                <w:rFonts w:cs="Times New Roman"/>
                <w:sz w:val="21"/>
                <w:szCs w:val="21"/>
                <w:lang w:val="en-US" w:eastAsia="ja-JP"/>
              </w:rPr>
              <w:t>12</w:t>
            </w:r>
            <w:r w:rsidR="00826041" w:rsidRPr="00AF1A95">
              <w:rPr>
                <w:rFonts w:cs="Times New Roman"/>
                <w:sz w:val="21"/>
                <w:szCs w:val="21"/>
                <w:lang w:val="en-US" w:eastAsia="ja-JP"/>
              </w:rPr>
              <w:t xml:space="preserve"> February 2026</w:t>
            </w:r>
          </w:p>
        </w:tc>
        <w:tc>
          <w:tcPr>
            <w:tcW w:w="1440" w:type="dxa"/>
          </w:tcPr>
          <w:p w14:paraId="17E3053A" w14:textId="067F08F1" w:rsidR="00826041" w:rsidRPr="00AF1A95" w:rsidRDefault="004F6E94" w:rsidP="0011666C">
            <w:pPr>
              <w:pStyle w:val="a2"/>
              <w:tabs>
                <w:tab w:val="clear" w:pos="1080"/>
                <w:tab w:val="left" w:pos="0"/>
              </w:tabs>
              <w:ind w:right="-45"/>
              <w:jc w:val="center"/>
              <w:rPr>
                <w:rFonts w:cs="Times New Roman"/>
                <w:sz w:val="21"/>
                <w:szCs w:val="21"/>
                <w:lang w:val="en-US" w:eastAsia="ja-JP"/>
              </w:rPr>
            </w:pPr>
            <w:r w:rsidRPr="00AF1A95" w:rsidDel="00BB0CCA">
              <w:rPr>
                <w:rFonts w:cs="Times New Roman"/>
                <w:sz w:val="21"/>
                <w:szCs w:val="21"/>
                <w:lang w:val="en-US" w:eastAsia="ja-JP"/>
              </w:rPr>
              <w:t>25</w:t>
            </w:r>
            <w:r w:rsidR="00826041" w:rsidRPr="00AF1A95">
              <w:rPr>
                <w:rFonts w:cs="Times New Roman"/>
                <w:sz w:val="21"/>
                <w:szCs w:val="21"/>
                <w:lang w:val="en-US" w:eastAsia="ja-JP"/>
              </w:rPr>
              <w:t xml:space="preserve"> March 2026</w:t>
            </w:r>
          </w:p>
        </w:tc>
        <w:tc>
          <w:tcPr>
            <w:tcW w:w="1170" w:type="dxa"/>
          </w:tcPr>
          <w:p w14:paraId="7B4C4FB1" w14:textId="171BA035" w:rsidR="00826041" w:rsidRPr="00AF1A95" w:rsidRDefault="00F8084D" w:rsidP="0011666C">
            <w:pPr>
              <w:pStyle w:val="a2"/>
              <w:tabs>
                <w:tab w:val="clear" w:pos="1080"/>
              </w:tabs>
              <w:ind w:left="-108" w:right="-117"/>
              <w:jc w:val="center"/>
              <w:rPr>
                <w:rFonts w:eastAsia="Cordia New" w:cs="Times New Roman"/>
                <w:sz w:val="21"/>
                <w:szCs w:val="21"/>
                <w:lang w:val="en-US"/>
              </w:rPr>
            </w:pPr>
            <w:r w:rsidRPr="00AF1A95">
              <w:rPr>
                <w:rFonts w:eastAsia="Cordia New" w:cs="Times New Roman"/>
                <w:sz w:val="21"/>
                <w:szCs w:val="21"/>
                <w:lang w:val="en-US"/>
              </w:rPr>
              <w:t>0.1110</w:t>
            </w:r>
          </w:p>
        </w:tc>
        <w:tc>
          <w:tcPr>
            <w:tcW w:w="1890" w:type="dxa"/>
          </w:tcPr>
          <w:p w14:paraId="399A4066" w14:textId="6CF35E8B" w:rsidR="00826041" w:rsidRPr="00AF1A95" w:rsidRDefault="00F8084D" w:rsidP="0011666C">
            <w:pPr>
              <w:tabs>
                <w:tab w:val="left" w:pos="880"/>
              </w:tabs>
              <w:ind w:left="-108" w:right="160"/>
              <w:jc w:val="right"/>
              <w:rPr>
                <w:rFonts w:eastAsia="Cordia New" w:cs="Times New Roman"/>
                <w:sz w:val="21"/>
                <w:szCs w:val="21"/>
              </w:rPr>
            </w:pPr>
            <w:r w:rsidRPr="00AF1A95">
              <w:rPr>
                <w:rFonts w:eastAsia="Cordia New" w:cs="Times New Roman"/>
                <w:sz w:val="21"/>
                <w:szCs w:val="21"/>
              </w:rPr>
              <w:t>96,822</w:t>
            </w:r>
          </w:p>
        </w:tc>
      </w:tr>
      <w:tr w:rsidR="00F8084D" w:rsidRPr="00F31662" w14:paraId="584E15E2" w14:textId="77777777" w:rsidTr="0011666C">
        <w:tc>
          <w:tcPr>
            <w:tcW w:w="3510" w:type="dxa"/>
          </w:tcPr>
          <w:p w14:paraId="0254813E" w14:textId="1736A506" w:rsidR="00F8084D" w:rsidRPr="00AF1A95" w:rsidRDefault="00BD08F6" w:rsidP="000B19B7">
            <w:pPr>
              <w:pStyle w:val="a2"/>
              <w:tabs>
                <w:tab w:val="clear" w:pos="1080"/>
                <w:tab w:val="left" w:pos="0"/>
              </w:tabs>
              <w:ind w:left="-108" w:right="-99"/>
              <w:rPr>
                <w:rFonts w:cs="Times New Roman"/>
                <w:sz w:val="21"/>
                <w:szCs w:val="21"/>
                <w:lang w:val="en-US"/>
              </w:rPr>
            </w:pPr>
            <w:r>
              <w:rPr>
                <w:rFonts w:cs="Times New Roman"/>
                <w:sz w:val="21"/>
                <w:szCs w:val="21"/>
                <w:lang w:val="en-US"/>
              </w:rPr>
              <w:t xml:space="preserve">  </w:t>
            </w:r>
            <w:r w:rsidR="00F8084D" w:rsidRPr="00C55CB9">
              <w:rPr>
                <w:rFonts w:cs="Times New Roman"/>
                <w:sz w:val="21"/>
                <w:szCs w:val="21"/>
                <w:lang w:val="en-US"/>
              </w:rPr>
              <w:t>1 January 202</w:t>
            </w:r>
            <w:r w:rsidR="00F8084D">
              <w:rPr>
                <w:rFonts w:cs="Times New Roman"/>
                <w:sz w:val="21"/>
                <w:szCs w:val="21"/>
                <w:lang w:val="en-US"/>
              </w:rPr>
              <w:t>6</w:t>
            </w:r>
            <w:r w:rsidR="00F8084D" w:rsidRPr="00C55CB9">
              <w:rPr>
                <w:rFonts w:cs="Times New Roman"/>
                <w:sz w:val="21"/>
                <w:szCs w:val="21"/>
                <w:lang w:val="en-US"/>
              </w:rPr>
              <w:t xml:space="preserve"> - 31 March 202</w:t>
            </w:r>
            <w:r w:rsidR="00F8084D">
              <w:rPr>
                <w:rFonts w:cs="Times New Roman"/>
                <w:sz w:val="21"/>
                <w:szCs w:val="21"/>
                <w:lang w:val="en-US"/>
              </w:rPr>
              <w:t>6</w:t>
            </w:r>
          </w:p>
        </w:tc>
        <w:tc>
          <w:tcPr>
            <w:tcW w:w="1350" w:type="dxa"/>
          </w:tcPr>
          <w:p w14:paraId="222C46FA" w14:textId="6C032F3C" w:rsidR="00F8084D" w:rsidRDefault="00F8084D" w:rsidP="00F8084D">
            <w:pPr>
              <w:pStyle w:val="a2"/>
              <w:tabs>
                <w:tab w:val="clear" w:pos="1080"/>
                <w:tab w:val="left" w:pos="0"/>
              </w:tabs>
              <w:ind w:right="-45"/>
              <w:jc w:val="center"/>
              <w:rPr>
                <w:rFonts w:cs="Times New Roman"/>
                <w:sz w:val="21"/>
                <w:szCs w:val="21"/>
                <w:lang w:val="en-US" w:eastAsia="ja-JP"/>
              </w:rPr>
            </w:pPr>
            <w:r w:rsidRPr="00C55CB9">
              <w:rPr>
                <w:rFonts w:cs="Times New Roman"/>
                <w:sz w:val="21"/>
                <w:szCs w:val="21"/>
                <w:lang w:val="en-US" w:eastAsia="ja-JP"/>
              </w:rPr>
              <w:t>1</w:t>
            </w:r>
            <w:r>
              <w:rPr>
                <w:rFonts w:cs="Times New Roman"/>
                <w:sz w:val="21"/>
                <w:szCs w:val="21"/>
                <w:lang w:val="en-US" w:eastAsia="ja-JP"/>
              </w:rPr>
              <w:t>3</w:t>
            </w:r>
            <w:r w:rsidRPr="00C55CB9">
              <w:rPr>
                <w:rFonts w:cs="Times New Roman"/>
                <w:sz w:val="21"/>
                <w:szCs w:val="21"/>
                <w:lang w:val="en-US" w:eastAsia="ja-JP"/>
              </w:rPr>
              <w:t xml:space="preserve"> May </w:t>
            </w:r>
          </w:p>
          <w:p w14:paraId="7EEED646" w14:textId="6A2C3DDE" w:rsidR="00F8084D" w:rsidRPr="00F8084D" w:rsidRDefault="00F8084D" w:rsidP="00F8084D">
            <w:pPr>
              <w:pStyle w:val="a2"/>
              <w:tabs>
                <w:tab w:val="clear" w:pos="1080"/>
                <w:tab w:val="left" w:pos="0"/>
              </w:tabs>
              <w:ind w:right="-45"/>
              <w:jc w:val="center"/>
              <w:rPr>
                <w:rFonts w:cs="Times New Roman"/>
                <w:sz w:val="22"/>
                <w:szCs w:val="22"/>
                <w:highlight w:val="yellow"/>
                <w:lang w:val="en-US" w:eastAsia="ja-JP"/>
              </w:rPr>
            </w:pPr>
            <w:r w:rsidRPr="00C55CB9">
              <w:rPr>
                <w:rFonts w:cs="Times New Roman"/>
                <w:sz w:val="21"/>
                <w:szCs w:val="21"/>
                <w:lang w:val="en-US" w:eastAsia="ja-JP"/>
              </w:rPr>
              <w:t>202</w:t>
            </w:r>
            <w:r>
              <w:rPr>
                <w:rFonts w:cs="Times New Roman"/>
                <w:sz w:val="21"/>
                <w:szCs w:val="21"/>
                <w:lang w:val="en-US" w:eastAsia="ja-JP"/>
              </w:rPr>
              <w:t>6</w:t>
            </w:r>
          </w:p>
        </w:tc>
        <w:tc>
          <w:tcPr>
            <w:tcW w:w="1440" w:type="dxa"/>
          </w:tcPr>
          <w:p w14:paraId="08872662" w14:textId="68F54108" w:rsidR="00F8084D" w:rsidRDefault="00F8084D" w:rsidP="00F8084D">
            <w:pPr>
              <w:pStyle w:val="a2"/>
              <w:tabs>
                <w:tab w:val="clear" w:pos="1080"/>
                <w:tab w:val="left" w:pos="0"/>
              </w:tabs>
              <w:ind w:right="-45"/>
              <w:jc w:val="center"/>
              <w:rPr>
                <w:rFonts w:cs="Times New Roman"/>
                <w:sz w:val="21"/>
                <w:szCs w:val="21"/>
                <w:lang w:val="en-US" w:eastAsia="ja-JP"/>
              </w:rPr>
            </w:pPr>
            <w:r w:rsidRPr="00C55CB9">
              <w:rPr>
                <w:rFonts w:cs="Times New Roman"/>
                <w:sz w:val="21"/>
                <w:szCs w:val="21"/>
                <w:lang w:val="en-US" w:eastAsia="ja-JP"/>
              </w:rPr>
              <w:t>2</w:t>
            </w:r>
            <w:r>
              <w:rPr>
                <w:rFonts w:cs="Times New Roman"/>
                <w:sz w:val="21"/>
                <w:szCs w:val="21"/>
                <w:lang w:val="en-US" w:eastAsia="ja-JP"/>
              </w:rPr>
              <w:t>6</w:t>
            </w:r>
            <w:r w:rsidRPr="00C55CB9">
              <w:rPr>
                <w:rFonts w:cs="Times New Roman"/>
                <w:sz w:val="21"/>
                <w:szCs w:val="21"/>
                <w:lang w:val="en-US" w:eastAsia="ja-JP"/>
              </w:rPr>
              <w:t xml:space="preserve"> June </w:t>
            </w:r>
          </w:p>
          <w:p w14:paraId="2B9F48D3" w14:textId="0114D61F" w:rsidR="00F8084D" w:rsidRPr="00F8084D" w:rsidRDefault="00F8084D" w:rsidP="00F8084D">
            <w:pPr>
              <w:pStyle w:val="a2"/>
              <w:tabs>
                <w:tab w:val="clear" w:pos="1080"/>
                <w:tab w:val="left" w:pos="0"/>
              </w:tabs>
              <w:ind w:right="-45"/>
              <w:jc w:val="center"/>
              <w:rPr>
                <w:rFonts w:cs="Times New Roman"/>
                <w:sz w:val="22"/>
                <w:szCs w:val="22"/>
                <w:highlight w:val="yellow"/>
                <w:lang w:val="en-US" w:eastAsia="ja-JP"/>
              </w:rPr>
            </w:pPr>
            <w:r w:rsidRPr="00C55CB9">
              <w:rPr>
                <w:rFonts w:cs="Times New Roman"/>
                <w:sz w:val="21"/>
                <w:szCs w:val="21"/>
                <w:lang w:val="en-US" w:eastAsia="ja-JP"/>
              </w:rPr>
              <w:t>202</w:t>
            </w:r>
            <w:r>
              <w:rPr>
                <w:rFonts w:cs="Times New Roman"/>
                <w:sz w:val="21"/>
                <w:szCs w:val="21"/>
                <w:lang w:val="en-US" w:eastAsia="ja-JP"/>
              </w:rPr>
              <w:t>6</w:t>
            </w:r>
          </w:p>
        </w:tc>
        <w:tc>
          <w:tcPr>
            <w:tcW w:w="1170" w:type="dxa"/>
          </w:tcPr>
          <w:p w14:paraId="18B987C5" w14:textId="5330B0DE" w:rsidR="00F8084D" w:rsidRPr="00AF1A95" w:rsidDel="00BB0CCA" w:rsidRDefault="00F8084D" w:rsidP="0011666C">
            <w:pPr>
              <w:pStyle w:val="a2"/>
              <w:tabs>
                <w:tab w:val="clear" w:pos="1080"/>
              </w:tabs>
              <w:ind w:left="-108" w:right="-117"/>
              <w:jc w:val="center"/>
              <w:rPr>
                <w:rFonts w:eastAsia="Cordia New" w:cs="Times New Roman"/>
                <w:sz w:val="21"/>
                <w:szCs w:val="21"/>
                <w:lang w:val="en-US"/>
              </w:rPr>
            </w:pPr>
            <w:r w:rsidRPr="00AF1A95">
              <w:rPr>
                <w:rFonts w:eastAsia="Cordia New" w:cs="Times New Roman"/>
                <w:sz w:val="21"/>
                <w:szCs w:val="21"/>
                <w:lang w:val="en-US"/>
              </w:rPr>
              <w:t>0.11</w:t>
            </w:r>
            <w:r w:rsidR="00404812">
              <w:rPr>
                <w:rFonts w:eastAsia="Cordia New" w:cs="Cordia New"/>
                <w:sz w:val="21"/>
                <w:szCs w:val="21"/>
                <w:lang w:val="en-US"/>
              </w:rPr>
              <w:t>0</w:t>
            </w:r>
            <w:r w:rsidRPr="00AF1A95">
              <w:rPr>
                <w:rFonts w:eastAsia="Cordia New" w:cs="Times New Roman"/>
                <w:sz w:val="21"/>
                <w:szCs w:val="21"/>
                <w:lang w:val="en-US"/>
              </w:rPr>
              <w:t>0</w:t>
            </w:r>
          </w:p>
        </w:tc>
        <w:tc>
          <w:tcPr>
            <w:tcW w:w="1890" w:type="dxa"/>
          </w:tcPr>
          <w:p w14:paraId="209A3E20" w14:textId="21A77DC5" w:rsidR="00F8084D" w:rsidRPr="00AF1A95" w:rsidDel="00BB0CCA" w:rsidRDefault="00F8084D" w:rsidP="0011666C">
            <w:pPr>
              <w:tabs>
                <w:tab w:val="left" w:pos="880"/>
              </w:tabs>
              <w:ind w:left="-108" w:right="160"/>
              <w:jc w:val="right"/>
              <w:rPr>
                <w:rFonts w:eastAsia="Cordia New" w:cs="Times New Roman"/>
                <w:sz w:val="21"/>
                <w:szCs w:val="21"/>
              </w:rPr>
            </w:pPr>
            <w:r w:rsidRPr="00AF1A95">
              <w:rPr>
                <w:rFonts w:eastAsia="Cordia New" w:cs="Times New Roman"/>
                <w:sz w:val="21"/>
                <w:szCs w:val="21"/>
              </w:rPr>
              <w:t>96,113</w:t>
            </w:r>
          </w:p>
        </w:tc>
      </w:tr>
      <w:tr w:rsidR="00826041" w:rsidRPr="00F31662" w14:paraId="1D8D104F" w14:textId="77777777" w:rsidTr="0011666C">
        <w:trPr>
          <w:trHeight w:val="60"/>
        </w:trPr>
        <w:tc>
          <w:tcPr>
            <w:tcW w:w="3510" w:type="dxa"/>
          </w:tcPr>
          <w:p w14:paraId="79EFDDF8" w14:textId="77777777" w:rsidR="00826041" w:rsidRPr="00973577" w:rsidRDefault="00826041" w:rsidP="0011666C">
            <w:pPr>
              <w:pStyle w:val="a2"/>
              <w:tabs>
                <w:tab w:val="clear" w:pos="1080"/>
                <w:tab w:val="left" w:pos="0"/>
              </w:tabs>
              <w:ind w:left="-108" w:right="-99"/>
              <w:rPr>
                <w:rFonts w:cs="Times New Roman"/>
                <w:sz w:val="22"/>
                <w:szCs w:val="22"/>
                <w:lang w:val="en-US"/>
              </w:rPr>
            </w:pPr>
          </w:p>
        </w:tc>
        <w:tc>
          <w:tcPr>
            <w:tcW w:w="1350" w:type="dxa"/>
          </w:tcPr>
          <w:p w14:paraId="02235FD2" w14:textId="77777777" w:rsidR="00826041" w:rsidRPr="00242F88" w:rsidRDefault="00826041" w:rsidP="0011666C">
            <w:pPr>
              <w:pStyle w:val="a2"/>
              <w:tabs>
                <w:tab w:val="clear" w:pos="1080"/>
              </w:tabs>
              <w:ind w:left="-108" w:right="-45"/>
              <w:jc w:val="center"/>
              <w:rPr>
                <w:rFonts w:cs="Times New Roman"/>
                <w:sz w:val="22"/>
                <w:szCs w:val="22"/>
                <w:highlight w:val="yellow"/>
                <w:lang w:val="en-US" w:eastAsia="ja-JP"/>
              </w:rPr>
            </w:pPr>
          </w:p>
        </w:tc>
        <w:tc>
          <w:tcPr>
            <w:tcW w:w="1440" w:type="dxa"/>
          </w:tcPr>
          <w:p w14:paraId="221F9DFC" w14:textId="77777777" w:rsidR="00826041" w:rsidRPr="00242F88" w:rsidRDefault="00826041" w:rsidP="0011666C">
            <w:pPr>
              <w:pStyle w:val="a2"/>
              <w:tabs>
                <w:tab w:val="clear" w:pos="1080"/>
              </w:tabs>
              <w:ind w:left="-108" w:right="-45"/>
              <w:jc w:val="center"/>
              <w:rPr>
                <w:rFonts w:cs="Times New Roman"/>
                <w:sz w:val="22"/>
                <w:szCs w:val="22"/>
                <w:highlight w:val="yellow"/>
                <w:lang w:val="en-US" w:eastAsia="ja-JP"/>
              </w:rPr>
            </w:pPr>
          </w:p>
        </w:tc>
        <w:tc>
          <w:tcPr>
            <w:tcW w:w="1170" w:type="dxa"/>
          </w:tcPr>
          <w:p w14:paraId="31FC83D9" w14:textId="77777777" w:rsidR="00826041" w:rsidRPr="001B75E1" w:rsidRDefault="00826041" w:rsidP="0011666C">
            <w:pPr>
              <w:pStyle w:val="a2"/>
              <w:tabs>
                <w:tab w:val="clear" w:pos="1080"/>
              </w:tabs>
              <w:ind w:left="-108" w:right="-117"/>
              <w:jc w:val="center"/>
              <w:rPr>
                <w:rFonts w:cs="Times New Roman"/>
                <w:sz w:val="20"/>
                <w:szCs w:val="20"/>
                <w:lang w:val="en-US"/>
              </w:rPr>
            </w:pPr>
          </w:p>
        </w:tc>
        <w:tc>
          <w:tcPr>
            <w:tcW w:w="1890" w:type="dxa"/>
            <w:tcBorders>
              <w:top w:val="single" w:sz="4" w:space="0" w:color="auto"/>
              <w:bottom w:val="double" w:sz="4" w:space="0" w:color="auto"/>
            </w:tcBorders>
          </w:tcPr>
          <w:p w14:paraId="3F5AE842" w14:textId="4B23A375" w:rsidR="00826041" w:rsidRPr="00AF1A95" w:rsidRDefault="00F8084D" w:rsidP="0011666C">
            <w:pPr>
              <w:tabs>
                <w:tab w:val="left" w:pos="880"/>
              </w:tabs>
              <w:ind w:left="-108" w:right="160"/>
              <w:jc w:val="right"/>
              <w:rPr>
                <w:rFonts w:cs="Times New Roman"/>
                <w:b/>
                <w:bCs/>
                <w:sz w:val="21"/>
                <w:szCs w:val="21"/>
              </w:rPr>
            </w:pPr>
            <w:r w:rsidRPr="00AF1A95">
              <w:rPr>
                <w:rFonts w:cs="Times New Roman"/>
                <w:b/>
                <w:bCs/>
                <w:sz w:val="21"/>
                <w:szCs w:val="21"/>
              </w:rPr>
              <w:t>192,935</w:t>
            </w:r>
          </w:p>
        </w:tc>
      </w:tr>
    </w:tbl>
    <w:p w14:paraId="7BF5200A" w14:textId="77777777" w:rsidR="00826041" w:rsidRDefault="00826041" w:rsidP="00935E52">
      <w:pPr>
        <w:spacing w:line="240" w:lineRule="auto"/>
        <w:rPr>
          <w:rFonts w:cs="Times New Roman"/>
          <w:b/>
          <w:bCs/>
          <w:sz w:val="23"/>
          <w:szCs w:val="23"/>
        </w:rPr>
      </w:pPr>
    </w:p>
    <w:tbl>
      <w:tblPr>
        <w:tblW w:w="9360" w:type="dxa"/>
        <w:tblInd w:w="450" w:type="dxa"/>
        <w:tblLayout w:type="fixed"/>
        <w:tblLook w:val="0000" w:firstRow="0" w:lastRow="0" w:firstColumn="0" w:lastColumn="0" w:noHBand="0" w:noVBand="0"/>
      </w:tblPr>
      <w:tblGrid>
        <w:gridCol w:w="3510"/>
        <w:gridCol w:w="1350"/>
        <w:gridCol w:w="1440"/>
        <w:gridCol w:w="1170"/>
        <w:gridCol w:w="1890"/>
      </w:tblGrid>
      <w:tr w:rsidR="00826041" w:rsidRPr="00F31662" w14:paraId="29D378F7" w14:textId="77777777" w:rsidTr="0011666C">
        <w:tc>
          <w:tcPr>
            <w:tcW w:w="9360" w:type="dxa"/>
            <w:gridSpan w:val="5"/>
          </w:tcPr>
          <w:p w14:paraId="34F4AE67" w14:textId="63C7EDB7" w:rsidR="00826041" w:rsidRPr="00F31662" w:rsidRDefault="00826041" w:rsidP="0011666C">
            <w:pPr>
              <w:ind w:left="-113" w:right="-108"/>
              <w:jc w:val="center"/>
              <w:rPr>
                <w:rFonts w:cs="Times New Roman"/>
                <w:color w:val="000000"/>
                <w:szCs w:val="22"/>
              </w:rPr>
            </w:pPr>
            <w:r>
              <w:rPr>
                <w:rFonts w:cs="Times New Roman"/>
                <w:szCs w:val="22"/>
              </w:rPr>
              <w:t xml:space="preserve">For the </w:t>
            </w:r>
            <w:r w:rsidR="00BB0CCA">
              <w:rPr>
                <w:rFonts w:cs="Times New Roman"/>
                <w:szCs w:val="22"/>
              </w:rPr>
              <w:t>six</w:t>
            </w:r>
            <w:r>
              <w:rPr>
                <w:rFonts w:cs="Times New Roman"/>
                <w:szCs w:val="22"/>
              </w:rPr>
              <w:t>-month</w:t>
            </w:r>
            <w:r w:rsidRPr="00F31662">
              <w:rPr>
                <w:rFonts w:cs="Times New Roman"/>
                <w:szCs w:val="22"/>
              </w:rPr>
              <w:t xml:space="preserve"> period ended </w:t>
            </w:r>
            <w:r>
              <w:rPr>
                <w:rFonts w:cs="Times New Roman"/>
                <w:szCs w:val="22"/>
              </w:rPr>
              <w:t>3</w:t>
            </w:r>
            <w:r w:rsidR="00BB0CCA">
              <w:rPr>
                <w:rFonts w:cs="Times New Roman"/>
                <w:szCs w:val="22"/>
              </w:rPr>
              <w:t>0 June</w:t>
            </w:r>
            <w:r w:rsidRPr="00F31662">
              <w:rPr>
                <w:rFonts w:cs="Times New Roman"/>
                <w:szCs w:val="22"/>
              </w:rPr>
              <w:t xml:space="preserve"> </w:t>
            </w:r>
            <w:r>
              <w:rPr>
                <w:rFonts w:cs="Times New Roman"/>
                <w:szCs w:val="22"/>
              </w:rPr>
              <w:t>2025</w:t>
            </w:r>
          </w:p>
        </w:tc>
      </w:tr>
      <w:tr w:rsidR="00826041" w:rsidRPr="00F31662" w14:paraId="6CE415E9" w14:textId="77777777" w:rsidTr="0011666C">
        <w:tc>
          <w:tcPr>
            <w:tcW w:w="3510" w:type="dxa"/>
          </w:tcPr>
          <w:p w14:paraId="30D46383" w14:textId="77777777" w:rsidR="00826041" w:rsidRPr="00F31662" w:rsidRDefault="00826041" w:rsidP="0011666C">
            <w:pPr>
              <w:ind w:right="-99"/>
              <w:rPr>
                <w:rFonts w:cs="Times New Roman"/>
                <w:color w:val="000000"/>
                <w:szCs w:val="22"/>
                <w:cs/>
                <w:lang w:bidi="th-TH"/>
              </w:rPr>
            </w:pPr>
          </w:p>
          <w:p w14:paraId="5EFA72E0" w14:textId="77777777" w:rsidR="00826041" w:rsidRPr="00F31662" w:rsidRDefault="00826041" w:rsidP="0011666C">
            <w:pPr>
              <w:ind w:left="-108" w:right="-99"/>
              <w:jc w:val="center"/>
              <w:rPr>
                <w:rFonts w:cs="Times New Roman"/>
                <w:color w:val="000000"/>
                <w:szCs w:val="22"/>
              </w:rPr>
            </w:pPr>
            <w:r w:rsidRPr="00F31662">
              <w:rPr>
                <w:rFonts w:cs="Times New Roman"/>
                <w:color w:val="000000"/>
                <w:szCs w:val="22"/>
                <w:lang w:val="en-US" w:bidi="th-TH"/>
              </w:rPr>
              <w:t xml:space="preserve">Performance </w:t>
            </w:r>
            <w:r w:rsidRPr="00F31662">
              <w:rPr>
                <w:rFonts w:cs="Times New Roman"/>
                <w:color w:val="000000"/>
                <w:szCs w:val="22"/>
              </w:rPr>
              <w:t>for the period</w:t>
            </w:r>
          </w:p>
        </w:tc>
        <w:tc>
          <w:tcPr>
            <w:tcW w:w="1350" w:type="dxa"/>
          </w:tcPr>
          <w:p w14:paraId="4915F6DB"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 xml:space="preserve">Approval </w:t>
            </w:r>
            <w:r>
              <w:rPr>
                <w:rFonts w:cs="Times New Roman"/>
                <w:color w:val="000000"/>
                <w:szCs w:val="22"/>
              </w:rPr>
              <w:br/>
            </w:r>
            <w:r w:rsidRPr="00F31662">
              <w:rPr>
                <w:rFonts w:cs="Times New Roman"/>
                <w:color w:val="000000"/>
                <w:szCs w:val="22"/>
              </w:rPr>
              <w:t>date</w:t>
            </w:r>
          </w:p>
        </w:tc>
        <w:tc>
          <w:tcPr>
            <w:tcW w:w="1440" w:type="dxa"/>
          </w:tcPr>
          <w:p w14:paraId="6AAC1695" w14:textId="77777777" w:rsidR="00826041" w:rsidRPr="00F31662" w:rsidRDefault="00826041" w:rsidP="0011666C">
            <w:pPr>
              <w:ind w:left="-103" w:right="-117"/>
              <w:jc w:val="center"/>
              <w:rPr>
                <w:rFonts w:cs="Times New Roman"/>
                <w:color w:val="000000"/>
                <w:szCs w:val="22"/>
              </w:rPr>
            </w:pPr>
            <w:r w:rsidRPr="00F31662">
              <w:rPr>
                <w:rFonts w:cs="Times New Roman"/>
                <w:color w:val="000000"/>
                <w:szCs w:val="22"/>
              </w:rPr>
              <w:t>Payment schedule</w:t>
            </w:r>
          </w:p>
        </w:tc>
        <w:tc>
          <w:tcPr>
            <w:tcW w:w="1170" w:type="dxa"/>
          </w:tcPr>
          <w:p w14:paraId="66EB48F7" w14:textId="77777777" w:rsidR="00826041" w:rsidRPr="00F31662" w:rsidRDefault="00826041" w:rsidP="0011666C">
            <w:pPr>
              <w:ind w:left="-107" w:right="-99"/>
              <w:jc w:val="center"/>
              <w:rPr>
                <w:rFonts w:cs="Times New Roman"/>
                <w:b/>
                <w:bCs/>
                <w:i/>
                <w:iCs/>
                <w:color w:val="000000"/>
                <w:szCs w:val="22"/>
              </w:rPr>
            </w:pPr>
            <w:r>
              <w:rPr>
                <w:rFonts w:cs="Times New Roman"/>
                <w:color w:val="000000"/>
                <w:szCs w:val="22"/>
              </w:rPr>
              <w:t>Amount</w:t>
            </w:r>
            <w:r w:rsidRPr="00F31662">
              <w:rPr>
                <w:rFonts w:cs="Times New Roman"/>
                <w:color w:val="000000"/>
                <w:szCs w:val="22"/>
              </w:rPr>
              <w:t xml:space="preserve"> </w:t>
            </w:r>
            <w:r>
              <w:rPr>
                <w:rFonts w:cs="Times New Roman"/>
                <w:color w:val="000000"/>
                <w:szCs w:val="22"/>
              </w:rPr>
              <w:br/>
            </w:r>
            <w:r w:rsidRPr="00F31662">
              <w:rPr>
                <w:rFonts w:cs="Times New Roman"/>
                <w:color w:val="000000"/>
                <w:szCs w:val="22"/>
              </w:rPr>
              <w:t>per unit</w:t>
            </w:r>
          </w:p>
        </w:tc>
        <w:tc>
          <w:tcPr>
            <w:tcW w:w="1890" w:type="dxa"/>
          </w:tcPr>
          <w:p w14:paraId="6B5B08B7" w14:textId="77777777" w:rsidR="00826041" w:rsidRPr="00F31662" w:rsidRDefault="00826041" w:rsidP="0011666C">
            <w:pPr>
              <w:ind w:right="-108"/>
              <w:rPr>
                <w:rFonts w:cs="Times New Roman"/>
                <w:color w:val="000000"/>
                <w:szCs w:val="22"/>
              </w:rPr>
            </w:pPr>
          </w:p>
          <w:p w14:paraId="1E6A3E48" w14:textId="77777777" w:rsidR="00826041" w:rsidRPr="00F31662" w:rsidRDefault="00826041" w:rsidP="0011666C">
            <w:pPr>
              <w:ind w:left="-117" w:right="-108"/>
              <w:jc w:val="center"/>
              <w:rPr>
                <w:rFonts w:cs="Times New Roman"/>
                <w:color w:val="000000"/>
                <w:szCs w:val="22"/>
              </w:rPr>
            </w:pPr>
            <w:r w:rsidRPr="00F31662">
              <w:rPr>
                <w:rFonts w:cs="Times New Roman"/>
                <w:color w:val="000000"/>
                <w:szCs w:val="22"/>
              </w:rPr>
              <w:t>Amount</w:t>
            </w:r>
          </w:p>
        </w:tc>
      </w:tr>
      <w:tr w:rsidR="00826041" w:rsidRPr="00F31662" w14:paraId="693DD77D" w14:textId="77777777" w:rsidTr="0011666C">
        <w:tc>
          <w:tcPr>
            <w:tcW w:w="3510" w:type="dxa"/>
          </w:tcPr>
          <w:p w14:paraId="05298FF9" w14:textId="77777777" w:rsidR="00826041" w:rsidRPr="00F31662" w:rsidRDefault="00826041" w:rsidP="0011666C">
            <w:pPr>
              <w:pStyle w:val="a2"/>
              <w:tabs>
                <w:tab w:val="clear" w:pos="1080"/>
              </w:tabs>
              <w:ind w:left="-108" w:right="-99"/>
              <w:jc w:val="center"/>
              <w:rPr>
                <w:rFonts w:eastAsia="Cordia New" w:cs="Times New Roman"/>
                <w:sz w:val="22"/>
                <w:szCs w:val="22"/>
                <w:lang w:val="en-US"/>
              </w:rPr>
            </w:pPr>
          </w:p>
        </w:tc>
        <w:tc>
          <w:tcPr>
            <w:tcW w:w="1350" w:type="dxa"/>
          </w:tcPr>
          <w:p w14:paraId="2684EE8B"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54C00EFB"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670B8DC5"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w:t>
            </w:r>
            <w:r>
              <w:rPr>
                <w:rFonts w:eastAsia="Cordia New" w:cs="Angsana New"/>
                <w:i/>
                <w:iCs/>
                <w:sz w:val="22"/>
                <w:szCs w:val="28"/>
                <w:lang w:val="en-US"/>
              </w:rPr>
              <w:t xml:space="preserve">in </w:t>
            </w:r>
            <w:r w:rsidRPr="00F31662">
              <w:rPr>
                <w:rFonts w:eastAsia="Cordia New" w:cs="Times New Roman"/>
                <w:i/>
                <w:iCs/>
                <w:sz w:val="22"/>
                <w:szCs w:val="22"/>
                <w:lang w:val="en-US"/>
              </w:rPr>
              <w:t>Baht</w:t>
            </w:r>
            <w:r w:rsidRPr="00F31662">
              <w:rPr>
                <w:rFonts w:eastAsia="Cordia New" w:cs="Times New Roman"/>
                <w:i/>
                <w:iCs/>
                <w:sz w:val="22"/>
                <w:szCs w:val="22"/>
                <w:cs/>
                <w:lang w:val="en-US"/>
              </w:rPr>
              <w:t>)</w:t>
            </w:r>
          </w:p>
        </w:tc>
        <w:tc>
          <w:tcPr>
            <w:tcW w:w="1890" w:type="dxa"/>
          </w:tcPr>
          <w:p w14:paraId="414AAF8F" w14:textId="77777777" w:rsidR="00826041" w:rsidRPr="00F31662" w:rsidRDefault="00826041" w:rsidP="0011666C">
            <w:pPr>
              <w:pStyle w:val="a2"/>
              <w:tabs>
                <w:tab w:val="clear" w:pos="1080"/>
              </w:tabs>
              <w:ind w:right="-45"/>
              <w:jc w:val="center"/>
              <w:rPr>
                <w:rFonts w:eastAsia="Cordia New" w:cs="Times New Roman"/>
                <w:sz w:val="22"/>
                <w:szCs w:val="22"/>
                <w:lang w:val="en-US"/>
              </w:rPr>
            </w:pPr>
            <w:r w:rsidRPr="00F31662">
              <w:rPr>
                <w:rFonts w:eastAsia="Cordia New" w:cs="Times New Roman"/>
                <w:i/>
                <w:iCs/>
                <w:sz w:val="22"/>
                <w:szCs w:val="22"/>
                <w:lang w:val="en-US"/>
              </w:rPr>
              <w:t>(in thousand Baht</w:t>
            </w:r>
            <w:r w:rsidRPr="00F31662">
              <w:rPr>
                <w:rFonts w:eastAsia="Cordia New" w:cs="Times New Roman"/>
                <w:i/>
                <w:iCs/>
                <w:sz w:val="22"/>
                <w:szCs w:val="22"/>
                <w:cs/>
                <w:lang w:val="en-US"/>
              </w:rPr>
              <w:t>)</w:t>
            </w:r>
          </w:p>
        </w:tc>
      </w:tr>
      <w:tr w:rsidR="00826041" w:rsidRPr="00F31662" w14:paraId="30055F1F" w14:textId="77777777" w:rsidTr="0011666C">
        <w:tc>
          <w:tcPr>
            <w:tcW w:w="3510" w:type="dxa"/>
          </w:tcPr>
          <w:p w14:paraId="0480CEC0" w14:textId="77777777" w:rsidR="00826041" w:rsidRPr="00F31662" w:rsidRDefault="00826041" w:rsidP="004133E8">
            <w:pPr>
              <w:pStyle w:val="a2"/>
              <w:tabs>
                <w:tab w:val="clear" w:pos="1080"/>
              </w:tabs>
              <w:ind w:left="-108" w:right="-99"/>
              <w:jc w:val="center"/>
              <w:rPr>
                <w:rFonts w:eastAsia="Cordia New" w:cs="Times New Roman"/>
                <w:sz w:val="22"/>
                <w:szCs w:val="22"/>
                <w:lang w:val="en-US"/>
              </w:rPr>
            </w:pPr>
          </w:p>
        </w:tc>
        <w:tc>
          <w:tcPr>
            <w:tcW w:w="1350" w:type="dxa"/>
          </w:tcPr>
          <w:p w14:paraId="5C884449"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440" w:type="dxa"/>
          </w:tcPr>
          <w:p w14:paraId="72B0889F" w14:textId="77777777" w:rsidR="00826041" w:rsidRPr="00F31662" w:rsidRDefault="00826041" w:rsidP="0011666C">
            <w:pPr>
              <w:pStyle w:val="a2"/>
              <w:tabs>
                <w:tab w:val="clear" w:pos="1080"/>
              </w:tabs>
              <w:ind w:right="-45"/>
              <w:jc w:val="center"/>
              <w:rPr>
                <w:rFonts w:eastAsia="Cordia New" w:cs="Times New Roman"/>
                <w:sz w:val="22"/>
                <w:szCs w:val="22"/>
                <w:lang w:val="en-US"/>
              </w:rPr>
            </w:pPr>
          </w:p>
        </w:tc>
        <w:tc>
          <w:tcPr>
            <w:tcW w:w="1170" w:type="dxa"/>
          </w:tcPr>
          <w:p w14:paraId="79762F5F"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c>
          <w:tcPr>
            <w:tcW w:w="1890" w:type="dxa"/>
          </w:tcPr>
          <w:p w14:paraId="46045A34" w14:textId="77777777" w:rsidR="00826041" w:rsidRPr="00F31662" w:rsidRDefault="00826041" w:rsidP="0011666C">
            <w:pPr>
              <w:pStyle w:val="a2"/>
              <w:tabs>
                <w:tab w:val="clear" w:pos="1080"/>
              </w:tabs>
              <w:ind w:right="-45"/>
              <w:jc w:val="center"/>
              <w:rPr>
                <w:rFonts w:eastAsia="Cordia New" w:cs="Times New Roman"/>
                <w:i/>
                <w:iCs/>
                <w:sz w:val="22"/>
                <w:szCs w:val="22"/>
                <w:lang w:val="en-US"/>
              </w:rPr>
            </w:pPr>
          </w:p>
        </w:tc>
      </w:tr>
      <w:tr w:rsidR="00BB0CCA" w:rsidRPr="00F31662" w14:paraId="6C773C9F" w14:textId="77777777" w:rsidTr="0011666C">
        <w:tc>
          <w:tcPr>
            <w:tcW w:w="3510" w:type="dxa"/>
          </w:tcPr>
          <w:p w14:paraId="19E15423" w14:textId="6FD3BF25" w:rsidR="00BB0CCA" w:rsidRPr="00F31662" w:rsidRDefault="00BD08F6" w:rsidP="00AF1A95">
            <w:pPr>
              <w:pStyle w:val="a2"/>
              <w:tabs>
                <w:tab w:val="clear" w:pos="1080"/>
                <w:tab w:val="left" w:pos="0"/>
              </w:tabs>
              <w:ind w:left="-108" w:right="-99"/>
              <w:rPr>
                <w:rFonts w:eastAsia="Cordia New" w:cs="Times New Roman"/>
                <w:sz w:val="22"/>
                <w:szCs w:val="22"/>
                <w:lang w:val="en-US"/>
              </w:rPr>
            </w:pPr>
            <w:r>
              <w:rPr>
                <w:rFonts w:cs="Times New Roman"/>
                <w:sz w:val="21"/>
                <w:szCs w:val="21"/>
                <w:lang w:val="en-US"/>
              </w:rPr>
              <w:t xml:space="preserve">  </w:t>
            </w:r>
            <w:r w:rsidR="00BB0CCA" w:rsidRPr="0017790F">
              <w:rPr>
                <w:rFonts w:cs="Times New Roman"/>
                <w:sz w:val="21"/>
                <w:szCs w:val="21"/>
                <w:lang w:val="en-US"/>
              </w:rPr>
              <w:t>1 October 202</w:t>
            </w:r>
            <w:r w:rsidR="00BB0CCA">
              <w:rPr>
                <w:rFonts w:cs="Times New Roman"/>
                <w:sz w:val="21"/>
                <w:szCs w:val="21"/>
                <w:lang w:val="en-US"/>
              </w:rPr>
              <w:t>4</w:t>
            </w:r>
            <w:r w:rsidR="00BB0CCA" w:rsidRPr="0017790F">
              <w:rPr>
                <w:rFonts w:cs="Times New Roman"/>
                <w:sz w:val="21"/>
                <w:szCs w:val="21"/>
                <w:lang w:val="en-US"/>
              </w:rPr>
              <w:t xml:space="preserve"> - 31 December 202</w:t>
            </w:r>
            <w:r w:rsidR="00BB0CCA">
              <w:rPr>
                <w:rFonts w:cs="Times New Roman"/>
                <w:sz w:val="21"/>
                <w:szCs w:val="21"/>
                <w:lang w:val="en-US"/>
              </w:rPr>
              <w:t>4</w:t>
            </w:r>
          </w:p>
        </w:tc>
        <w:tc>
          <w:tcPr>
            <w:tcW w:w="1350" w:type="dxa"/>
          </w:tcPr>
          <w:p w14:paraId="746591D6" w14:textId="1711D82F" w:rsidR="00BB0CCA" w:rsidRPr="00F31662" w:rsidRDefault="00BB0CCA" w:rsidP="00BB0CCA">
            <w:pPr>
              <w:pStyle w:val="a2"/>
              <w:tabs>
                <w:tab w:val="clear" w:pos="1080"/>
              </w:tabs>
              <w:ind w:right="-45"/>
              <w:jc w:val="center"/>
              <w:rPr>
                <w:rFonts w:eastAsia="Cordia New" w:cs="Times New Roman"/>
                <w:sz w:val="22"/>
                <w:szCs w:val="22"/>
                <w:lang w:val="en-US"/>
              </w:rPr>
            </w:pPr>
            <w:r>
              <w:rPr>
                <w:rFonts w:cs="Times New Roman"/>
                <w:sz w:val="21"/>
                <w:szCs w:val="21"/>
                <w:lang w:val="en-US" w:eastAsia="ja-JP"/>
              </w:rPr>
              <w:t>18</w:t>
            </w:r>
            <w:r w:rsidRPr="0017790F">
              <w:rPr>
                <w:rFonts w:cs="Times New Roman"/>
                <w:sz w:val="21"/>
                <w:szCs w:val="21"/>
                <w:lang w:val="en-US" w:eastAsia="ja-JP"/>
              </w:rPr>
              <w:t xml:space="preserve"> February 2025</w:t>
            </w:r>
          </w:p>
        </w:tc>
        <w:tc>
          <w:tcPr>
            <w:tcW w:w="1440" w:type="dxa"/>
          </w:tcPr>
          <w:p w14:paraId="7798B7C0" w14:textId="229F308F" w:rsidR="00BB0CCA" w:rsidRPr="00F31662" w:rsidRDefault="00BB0CCA" w:rsidP="00BB0CCA">
            <w:pPr>
              <w:pStyle w:val="a2"/>
              <w:tabs>
                <w:tab w:val="clear" w:pos="1080"/>
              </w:tabs>
              <w:ind w:right="-45"/>
              <w:jc w:val="center"/>
              <w:rPr>
                <w:rFonts w:eastAsia="Cordia New" w:cs="Times New Roman"/>
                <w:sz w:val="22"/>
                <w:szCs w:val="22"/>
                <w:lang w:val="en-US"/>
              </w:rPr>
            </w:pPr>
            <w:r>
              <w:rPr>
                <w:rFonts w:cs="Times New Roman"/>
                <w:sz w:val="21"/>
                <w:szCs w:val="21"/>
                <w:lang w:val="en-US" w:eastAsia="ja-JP"/>
              </w:rPr>
              <w:t>25</w:t>
            </w:r>
            <w:r w:rsidRPr="0017790F">
              <w:rPr>
                <w:rFonts w:cs="Times New Roman"/>
                <w:sz w:val="21"/>
                <w:szCs w:val="21"/>
                <w:lang w:val="en-US" w:eastAsia="ja-JP"/>
              </w:rPr>
              <w:t xml:space="preserve"> March 2025</w:t>
            </w:r>
          </w:p>
        </w:tc>
        <w:tc>
          <w:tcPr>
            <w:tcW w:w="1170" w:type="dxa"/>
          </w:tcPr>
          <w:p w14:paraId="38CE2814" w14:textId="50169B3D" w:rsidR="00BB0CCA" w:rsidRPr="00F31662" w:rsidRDefault="00BB0CCA" w:rsidP="00AF1A95">
            <w:pPr>
              <w:pStyle w:val="a2"/>
              <w:tabs>
                <w:tab w:val="clear" w:pos="1080"/>
              </w:tabs>
              <w:ind w:left="-108" w:right="-117"/>
              <w:jc w:val="center"/>
              <w:rPr>
                <w:rFonts w:eastAsia="Cordia New" w:cs="Times New Roman"/>
                <w:i/>
                <w:iCs/>
                <w:sz w:val="22"/>
                <w:szCs w:val="22"/>
                <w:lang w:val="en-US"/>
              </w:rPr>
            </w:pPr>
            <w:r>
              <w:rPr>
                <w:rFonts w:eastAsia="Cordia New" w:cs="Times New Roman"/>
                <w:sz w:val="21"/>
                <w:szCs w:val="21"/>
                <w:lang w:val="en-US"/>
              </w:rPr>
              <w:t>0.1310</w:t>
            </w:r>
          </w:p>
        </w:tc>
        <w:tc>
          <w:tcPr>
            <w:tcW w:w="1890" w:type="dxa"/>
          </w:tcPr>
          <w:p w14:paraId="57E44D53" w14:textId="0E4E6355" w:rsidR="00BB0CCA" w:rsidRPr="00F31662" w:rsidRDefault="00BB0CCA" w:rsidP="00AF1A95">
            <w:pPr>
              <w:tabs>
                <w:tab w:val="left" w:pos="880"/>
              </w:tabs>
              <w:ind w:left="-108" w:right="160"/>
              <w:jc w:val="right"/>
              <w:rPr>
                <w:rFonts w:eastAsia="Cordia New" w:cs="Times New Roman"/>
                <w:i/>
                <w:iCs/>
                <w:szCs w:val="22"/>
                <w:lang w:val="en-US"/>
              </w:rPr>
            </w:pPr>
            <w:r w:rsidRPr="00C55CB9">
              <w:rPr>
                <w:rFonts w:eastAsia="Cordia New" w:cs="Times New Roman"/>
                <w:sz w:val="21"/>
                <w:szCs w:val="21"/>
              </w:rPr>
              <w:t>114,507</w:t>
            </w:r>
          </w:p>
        </w:tc>
      </w:tr>
      <w:tr w:rsidR="00BB0CCA" w:rsidRPr="00F31662" w14:paraId="1F0B81CF" w14:textId="77777777" w:rsidTr="0011666C">
        <w:tc>
          <w:tcPr>
            <w:tcW w:w="3510" w:type="dxa"/>
          </w:tcPr>
          <w:p w14:paraId="591F071F" w14:textId="76009404" w:rsidR="00BB0CCA" w:rsidRPr="00F31662" w:rsidRDefault="00BD08F6" w:rsidP="00BD08F6">
            <w:pPr>
              <w:pStyle w:val="a2"/>
              <w:tabs>
                <w:tab w:val="clear" w:pos="1080"/>
                <w:tab w:val="left" w:pos="0"/>
              </w:tabs>
              <w:ind w:left="-108" w:right="-99"/>
              <w:rPr>
                <w:rFonts w:eastAsia="Cordia New" w:cs="Times New Roman"/>
                <w:sz w:val="22"/>
                <w:szCs w:val="22"/>
                <w:lang w:val="en-US"/>
              </w:rPr>
            </w:pPr>
            <w:r>
              <w:rPr>
                <w:rFonts w:cs="Times New Roman"/>
                <w:sz w:val="21"/>
                <w:szCs w:val="21"/>
                <w:lang w:val="en-US"/>
              </w:rPr>
              <w:t xml:space="preserve">  </w:t>
            </w:r>
            <w:r w:rsidR="00BB0CCA" w:rsidRPr="00C55CB9">
              <w:rPr>
                <w:rFonts w:cs="Times New Roman"/>
                <w:sz w:val="21"/>
                <w:szCs w:val="21"/>
                <w:lang w:val="en-US"/>
              </w:rPr>
              <w:t>1 January 202</w:t>
            </w:r>
            <w:r w:rsidR="00BB0CCA">
              <w:rPr>
                <w:rFonts w:cs="Angsana New"/>
                <w:sz w:val="21"/>
                <w:szCs w:val="26"/>
                <w:lang w:val="en-US"/>
              </w:rPr>
              <w:t>5</w:t>
            </w:r>
            <w:r w:rsidR="00BB0CCA" w:rsidRPr="00C55CB9">
              <w:rPr>
                <w:rFonts w:cs="Times New Roman"/>
                <w:sz w:val="21"/>
                <w:szCs w:val="21"/>
                <w:lang w:val="en-US"/>
              </w:rPr>
              <w:t xml:space="preserve"> - 31 March 202</w:t>
            </w:r>
            <w:r w:rsidR="00BB0CCA">
              <w:rPr>
                <w:rFonts w:cs="Times New Roman"/>
                <w:sz w:val="21"/>
                <w:szCs w:val="21"/>
                <w:lang w:val="en-US"/>
              </w:rPr>
              <w:t>5</w:t>
            </w:r>
          </w:p>
        </w:tc>
        <w:tc>
          <w:tcPr>
            <w:tcW w:w="1350" w:type="dxa"/>
          </w:tcPr>
          <w:p w14:paraId="7005935F" w14:textId="77777777" w:rsidR="00BB0CCA" w:rsidRDefault="00BB0CCA" w:rsidP="00BB0CCA">
            <w:pPr>
              <w:pStyle w:val="a2"/>
              <w:tabs>
                <w:tab w:val="clear" w:pos="1080"/>
                <w:tab w:val="left" w:pos="0"/>
              </w:tabs>
              <w:ind w:right="-45"/>
              <w:jc w:val="center"/>
              <w:rPr>
                <w:rFonts w:cs="Times New Roman"/>
                <w:sz w:val="21"/>
                <w:szCs w:val="21"/>
                <w:lang w:val="en-US" w:eastAsia="ja-JP"/>
              </w:rPr>
            </w:pPr>
            <w:r w:rsidRPr="00C55CB9">
              <w:rPr>
                <w:rFonts w:cs="Times New Roman"/>
                <w:sz w:val="21"/>
                <w:szCs w:val="21"/>
                <w:lang w:val="en-US" w:eastAsia="ja-JP"/>
              </w:rPr>
              <w:t xml:space="preserve">15 May </w:t>
            </w:r>
          </w:p>
          <w:p w14:paraId="16610875" w14:textId="22F72490" w:rsidR="00BB0CCA" w:rsidRPr="00F31662" w:rsidRDefault="00BB0CCA" w:rsidP="00BB0CCA">
            <w:pPr>
              <w:pStyle w:val="a2"/>
              <w:tabs>
                <w:tab w:val="clear" w:pos="1080"/>
                <w:tab w:val="left" w:pos="0"/>
              </w:tabs>
              <w:ind w:right="-45"/>
              <w:jc w:val="center"/>
              <w:rPr>
                <w:rFonts w:eastAsia="Cordia New" w:cs="Times New Roman"/>
                <w:sz w:val="22"/>
                <w:szCs w:val="22"/>
                <w:lang w:val="en-US"/>
              </w:rPr>
            </w:pPr>
            <w:r w:rsidRPr="00C55CB9">
              <w:rPr>
                <w:rFonts w:cs="Times New Roman"/>
                <w:sz w:val="21"/>
                <w:szCs w:val="21"/>
                <w:lang w:val="en-US" w:eastAsia="ja-JP"/>
              </w:rPr>
              <w:t>2025</w:t>
            </w:r>
          </w:p>
        </w:tc>
        <w:tc>
          <w:tcPr>
            <w:tcW w:w="1440" w:type="dxa"/>
          </w:tcPr>
          <w:p w14:paraId="17466970" w14:textId="77777777" w:rsidR="00BB0CCA" w:rsidRDefault="00BB0CCA" w:rsidP="00BB0CCA">
            <w:pPr>
              <w:pStyle w:val="a2"/>
              <w:tabs>
                <w:tab w:val="clear" w:pos="1080"/>
                <w:tab w:val="left" w:pos="0"/>
              </w:tabs>
              <w:ind w:right="-45"/>
              <w:jc w:val="center"/>
              <w:rPr>
                <w:rFonts w:cs="Times New Roman"/>
                <w:sz w:val="21"/>
                <w:szCs w:val="21"/>
                <w:lang w:val="en-US" w:eastAsia="ja-JP"/>
              </w:rPr>
            </w:pPr>
            <w:r w:rsidRPr="00C55CB9">
              <w:rPr>
                <w:rFonts w:cs="Times New Roman"/>
                <w:sz w:val="21"/>
                <w:szCs w:val="21"/>
                <w:lang w:val="en-US" w:eastAsia="ja-JP"/>
              </w:rPr>
              <w:t xml:space="preserve">25 June </w:t>
            </w:r>
          </w:p>
          <w:p w14:paraId="238E1BF7" w14:textId="069DB2A2" w:rsidR="00BB0CCA" w:rsidRPr="00F31662" w:rsidRDefault="00BB0CCA" w:rsidP="00BB0CCA">
            <w:pPr>
              <w:pStyle w:val="a2"/>
              <w:tabs>
                <w:tab w:val="clear" w:pos="1080"/>
                <w:tab w:val="left" w:pos="0"/>
              </w:tabs>
              <w:ind w:right="-45"/>
              <w:jc w:val="center"/>
              <w:rPr>
                <w:rFonts w:eastAsia="Cordia New" w:cs="Times New Roman"/>
                <w:sz w:val="22"/>
                <w:szCs w:val="22"/>
                <w:lang w:val="en-US"/>
              </w:rPr>
            </w:pPr>
            <w:r w:rsidRPr="00C55CB9">
              <w:rPr>
                <w:rFonts w:cs="Times New Roman"/>
                <w:sz w:val="21"/>
                <w:szCs w:val="21"/>
                <w:lang w:val="en-US" w:eastAsia="ja-JP"/>
              </w:rPr>
              <w:t>2025</w:t>
            </w:r>
          </w:p>
        </w:tc>
        <w:tc>
          <w:tcPr>
            <w:tcW w:w="1170" w:type="dxa"/>
          </w:tcPr>
          <w:p w14:paraId="1DD393B2" w14:textId="6ADAB03D" w:rsidR="00BB0CCA" w:rsidRPr="00CF2A13" w:rsidRDefault="00BB0CCA" w:rsidP="00BB0CCA">
            <w:pPr>
              <w:pStyle w:val="a2"/>
              <w:tabs>
                <w:tab w:val="clear" w:pos="1080"/>
              </w:tabs>
              <w:ind w:left="-108" w:right="-117"/>
              <w:jc w:val="center"/>
              <w:rPr>
                <w:rFonts w:eastAsia="Cordia New" w:cs="Times New Roman"/>
                <w:sz w:val="22"/>
                <w:szCs w:val="22"/>
                <w:lang w:val="en-US"/>
              </w:rPr>
            </w:pPr>
            <w:r w:rsidRPr="00C55CB9">
              <w:rPr>
                <w:rFonts w:eastAsia="Cordia New" w:cs="Times New Roman"/>
                <w:sz w:val="21"/>
                <w:szCs w:val="21"/>
                <w:lang w:val="en-US"/>
              </w:rPr>
              <w:t>0.1100</w:t>
            </w:r>
          </w:p>
        </w:tc>
        <w:tc>
          <w:tcPr>
            <w:tcW w:w="1890" w:type="dxa"/>
          </w:tcPr>
          <w:p w14:paraId="58D5D9A5" w14:textId="62A8079F" w:rsidR="00BB0CCA" w:rsidRPr="003E478A" w:rsidRDefault="00BB0CCA" w:rsidP="00BB0CCA">
            <w:pPr>
              <w:tabs>
                <w:tab w:val="left" w:pos="880"/>
              </w:tabs>
              <w:ind w:left="-108" w:right="160"/>
              <w:jc w:val="right"/>
              <w:rPr>
                <w:rFonts w:eastAsia="Cordia New" w:cs="Times New Roman"/>
                <w:szCs w:val="22"/>
              </w:rPr>
            </w:pPr>
            <w:r w:rsidRPr="00C55CB9">
              <w:rPr>
                <w:rFonts w:eastAsia="Cordia New" w:cs="Times New Roman"/>
                <w:sz w:val="21"/>
                <w:szCs w:val="21"/>
              </w:rPr>
              <w:t>96,151</w:t>
            </w:r>
          </w:p>
        </w:tc>
      </w:tr>
      <w:tr w:rsidR="00BB0CCA" w:rsidRPr="00F31662" w14:paraId="5E0D775D" w14:textId="77777777" w:rsidTr="0011666C">
        <w:trPr>
          <w:trHeight w:val="60"/>
        </w:trPr>
        <w:tc>
          <w:tcPr>
            <w:tcW w:w="3510" w:type="dxa"/>
          </w:tcPr>
          <w:p w14:paraId="177FA723" w14:textId="77777777" w:rsidR="00BB0CCA" w:rsidRPr="00973577" w:rsidRDefault="00BB0CCA" w:rsidP="00BB0CCA">
            <w:pPr>
              <w:pStyle w:val="a2"/>
              <w:tabs>
                <w:tab w:val="clear" w:pos="1080"/>
                <w:tab w:val="left" w:pos="0"/>
              </w:tabs>
              <w:ind w:left="-108" w:right="-99"/>
              <w:rPr>
                <w:rFonts w:cs="Times New Roman"/>
                <w:sz w:val="22"/>
                <w:szCs w:val="22"/>
                <w:lang w:val="en-US"/>
              </w:rPr>
            </w:pPr>
          </w:p>
        </w:tc>
        <w:tc>
          <w:tcPr>
            <w:tcW w:w="1350" w:type="dxa"/>
          </w:tcPr>
          <w:p w14:paraId="173BA164" w14:textId="77777777" w:rsidR="00BB0CCA" w:rsidRPr="00242F88" w:rsidRDefault="00BB0CCA" w:rsidP="00BB0CCA">
            <w:pPr>
              <w:pStyle w:val="a2"/>
              <w:tabs>
                <w:tab w:val="clear" w:pos="1080"/>
              </w:tabs>
              <w:ind w:left="-108" w:right="-45"/>
              <w:jc w:val="center"/>
              <w:rPr>
                <w:rFonts w:cs="Times New Roman"/>
                <w:sz w:val="22"/>
                <w:szCs w:val="22"/>
                <w:highlight w:val="yellow"/>
                <w:lang w:val="en-US" w:eastAsia="ja-JP"/>
              </w:rPr>
            </w:pPr>
          </w:p>
        </w:tc>
        <w:tc>
          <w:tcPr>
            <w:tcW w:w="1440" w:type="dxa"/>
          </w:tcPr>
          <w:p w14:paraId="65AB2B3A" w14:textId="77777777" w:rsidR="00BB0CCA" w:rsidRPr="00242F88" w:rsidRDefault="00BB0CCA" w:rsidP="00BB0CCA">
            <w:pPr>
              <w:pStyle w:val="a2"/>
              <w:tabs>
                <w:tab w:val="clear" w:pos="1080"/>
              </w:tabs>
              <w:ind w:left="-108" w:right="-45"/>
              <w:jc w:val="center"/>
              <w:rPr>
                <w:rFonts w:cs="Times New Roman"/>
                <w:sz w:val="22"/>
                <w:szCs w:val="22"/>
                <w:highlight w:val="yellow"/>
                <w:lang w:val="en-US" w:eastAsia="ja-JP"/>
              </w:rPr>
            </w:pPr>
          </w:p>
        </w:tc>
        <w:tc>
          <w:tcPr>
            <w:tcW w:w="1170" w:type="dxa"/>
          </w:tcPr>
          <w:p w14:paraId="72A64F39" w14:textId="77777777" w:rsidR="00BB0CCA" w:rsidRPr="001B75E1" w:rsidRDefault="00BB0CCA" w:rsidP="00BB0CCA">
            <w:pPr>
              <w:pStyle w:val="a2"/>
              <w:tabs>
                <w:tab w:val="clear" w:pos="1080"/>
              </w:tabs>
              <w:ind w:left="-108" w:right="-117"/>
              <w:jc w:val="center"/>
              <w:rPr>
                <w:rFonts w:cs="Times New Roman"/>
                <w:sz w:val="20"/>
                <w:szCs w:val="20"/>
                <w:lang w:val="en-US"/>
              </w:rPr>
            </w:pPr>
          </w:p>
        </w:tc>
        <w:tc>
          <w:tcPr>
            <w:tcW w:w="1890" w:type="dxa"/>
            <w:tcBorders>
              <w:top w:val="single" w:sz="4" w:space="0" w:color="auto"/>
              <w:bottom w:val="double" w:sz="4" w:space="0" w:color="auto"/>
            </w:tcBorders>
          </w:tcPr>
          <w:p w14:paraId="713A20E9" w14:textId="63395B84" w:rsidR="00BB0CCA" w:rsidRPr="001B75E1" w:rsidRDefault="00BB0CCA" w:rsidP="00BB0CCA">
            <w:pPr>
              <w:tabs>
                <w:tab w:val="left" w:pos="880"/>
              </w:tabs>
              <w:ind w:left="-108" w:right="160"/>
              <w:jc w:val="right"/>
              <w:rPr>
                <w:rFonts w:cs="Times New Roman"/>
                <w:b/>
                <w:bCs/>
                <w:szCs w:val="22"/>
              </w:rPr>
            </w:pPr>
            <w:r w:rsidRPr="00C55CB9">
              <w:rPr>
                <w:rFonts w:cs="Times New Roman"/>
                <w:b/>
                <w:bCs/>
                <w:sz w:val="21"/>
                <w:szCs w:val="21"/>
              </w:rPr>
              <w:t>210,658</w:t>
            </w:r>
          </w:p>
        </w:tc>
      </w:tr>
    </w:tbl>
    <w:p w14:paraId="10D0B587" w14:textId="77777777" w:rsidR="00AF70B5" w:rsidRDefault="00AF70B5" w:rsidP="00105AD4">
      <w:pPr>
        <w:spacing w:line="240" w:lineRule="atLeast"/>
        <w:rPr>
          <w:rFonts w:cs="Times New Roman"/>
          <w:b/>
          <w:bCs/>
          <w:sz w:val="23"/>
          <w:szCs w:val="23"/>
        </w:rPr>
      </w:pPr>
    </w:p>
    <w:p w14:paraId="21ED61B4" w14:textId="759E70D5" w:rsidR="00105AD4" w:rsidRPr="0017790F" w:rsidRDefault="00105AD4" w:rsidP="00105AD4">
      <w:pPr>
        <w:spacing w:line="240" w:lineRule="atLeast"/>
        <w:rPr>
          <w:rFonts w:cs="Times New Roman"/>
          <w:b/>
          <w:bCs/>
          <w:sz w:val="23"/>
          <w:szCs w:val="23"/>
        </w:rPr>
      </w:pPr>
      <w:r w:rsidRPr="0017790F">
        <w:rPr>
          <w:rFonts w:cs="Times New Roman"/>
          <w:b/>
          <w:bCs/>
          <w:sz w:val="23"/>
          <w:szCs w:val="23"/>
        </w:rPr>
        <w:t>1</w:t>
      </w:r>
      <w:r w:rsidR="000079DC">
        <w:rPr>
          <w:rFonts w:cs="Times New Roman"/>
          <w:b/>
          <w:bCs/>
          <w:sz w:val="23"/>
          <w:szCs w:val="23"/>
        </w:rPr>
        <w:t>1</w:t>
      </w:r>
      <w:r w:rsidRPr="0017790F">
        <w:rPr>
          <w:rFonts w:cs="Times New Roman"/>
          <w:b/>
          <w:bCs/>
          <w:sz w:val="23"/>
          <w:szCs w:val="23"/>
        </w:rPr>
        <w:tab/>
        <w:t>Information on investment purchase and sale transactions</w:t>
      </w:r>
    </w:p>
    <w:p w14:paraId="2AC9EE97" w14:textId="77777777" w:rsidR="00105AD4" w:rsidRPr="0017790F" w:rsidRDefault="00105AD4" w:rsidP="00105AD4">
      <w:pPr>
        <w:overflowPunct w:val="0"/>
        <w:autoSpaceDE w:val="0"/>
        <w:autoSpaceDN w:val="0"/>
        <w:adjustRightInd w:val="0"/>
        <w:spacing w:line="240" w:lineRule="atLeast"/>
        <w:ind w:left="560"/>
        <w:jc w:val="thaiDistribute"/>
        <w:textAlignment w:val="baseline"/>
        <w:rPr>
          <w:rFonts w:cs="Times New Roman"/>
          <w:sz w:val="21"/>
          <w:szCs w:val="21"/>
          <w:lang w:bidi="th-TH"/>
        </w:rPr>
      </w:pPr>
    </w:p>
    <w:p w14:paraId="46B4D21C" w14:textId="2399E9FF" w:rsidR="00105AD4" w:rsidRDefault="00105AD4" w:rsidP="00E55C34">
      <w:pPr>
        <w:tabs>
          <w:tab w:val="left" w:pos="1440"/>
          <w:tab w:val="right" w:pos="7280"/>
          <w:tab w:val="right" w:pos="8540"/>
        </w:tabs>
        <w:spacing w:line="240" w:lineRule="atLeast"/>
        <w:ind w:left="547" w:hanging="547"/>
        <w:jc w:val="thaiDistribute"/>
        <w:rPr>
          <w:rFonts w:eastAsia="Arial Unicode MS" w:cs="Times New Roman"/>
          <w:sz w:val="21"/>
          <w:szCs w:val="21"/>
        </w:rPr>
      </w:pPr>
      <w:r w:rsidRPr="0017790F">
        <w:rPr>
          <w:rFonts w:eastAsia="Arial Unicode MS" w:cs="Times New Roman"/>
          <w:sz w:val="21"/>
          <w:szCs w:val="21"/>
        </w:rPr>
        <w:tab/>
      </w:r>
      <w:r w:rsidRPr="006E6149">
        <w:rPr>
          <w:rFonts w:eastAsia="Arial Unicode MS" w:cs="Times New Roman"/>
          <w:sz w:val="21"/>
          <w:szCs w:val="21"/>
        </w:rPr>
        <w:t xml:space="preserve">The Trust’s purchase and sale transactions for the </w:t>
      </w:r>
      <w:r w:rsidR="00BB0CCA">
        <w:rPr>
          <w:rFonts w:eastAsia="Arial Unicode MS" w:cs="Cordia New"/>
          <w:sz w:val="21"/>
          <w:szCs w:val="26"/>
          <w:lang w:val="en-US" w:bidi="th-TH"/>
        </w:rPr>
        <w:t>six</w:t>
      </w:r>
      <w:r w:rsidR="00283065" w:rsidRPr="00283065">
        <w:rPr>
          <w:rFonts w:eastAsia="Arial Unicode MS" w:cs="Times New Roman"/>
          <w:sz w:val="21"/>
          <w:szCs w:val="21"/>
        </w:rPr>
        <w:t xml:space="preserve">-month period ended </w:t>
      </w:r>
      <w:r w:rsidR="00826041">
        <w:rPr>
          <w:rFonts w:eastAsia="Arial Unicode MS" w:cs="Times New Roman"/>
          <w:sz w:val="21"/>
          <w:szCs w:val="21"/>
        </w:rPr>
        <w:t>3</w:t>
      </w:r>
      <w:r w:rsidR="00BB0CCA">
        <w:rPr>
          <w:rFonts w:eastAsia="Arial Unicode MS" w:cs="Times New Roman"/>
          <w:sz w:val="21"/>
          <w:szCs w:val="21"/>
        </w:rPr>
        <w:t>0</w:t>
      </w:r>
      <w:r w:rsidR="00826041">
        <w:rPr>
          <w:rFonts w:eastAsia="Arial Unicode MS" w:cs="Times New Roman"/>
          <w:sz w:val="21"/>
          <w:szCs w:val="21"/>
        </w:rPr>
        <w:t xml:space="preserve"> </w:t>
      </w:r>
      <w:r w:rsidR="00BB0CCA">
        <w:rPr>
          <w:rFonts w:eastAsia="Arial Unicode MS" w:cs="Times New Roman"/>
          <w:sz w:val="21"/>
          <w:szCs w:val="21"/>
        </w:rPr>
        <w:t>June</w:t>
      </w:r>
      <w:r w:rsidR="00826041">
        <w:rPr>
          <w:rFonts w:eastAsia="Arial Unicode MS" w:cs="Times New Roman"/>
          <w:sz w:val="21"/>
          <w:szCs w:val="21"/>
        </w:rPr>
        <w:t xml:space="preserve"> 2026</w:t>
      </w:r>
      <w:r w:rsidRPr="006E6149">
        <w:rPr>
          <w:rFonts w:eastAsia="Arial Unicode MS" w:cs="Times New Roman"/>
          <w:sz w:val="21"/>
          <w:szCs w:val="21"/>
        </w:rPr>
        <w:t xml:space="preserve">, excluding investments in cash at banks, amounted to Baht </w:t>
      </w:r>
      <w:r w:rsidR="00F8084D" w:rsidRPr="00AF1A95">
        <w:rPr>
          <w:rFonts w:eastAsia="Arial Unicode MS" w:cs="Times New Roman"/>
          <w:sz w:val="21"/>
          <w:szCs w:val="21"/>
        </w:rPr>
        <w:t>1</w:t>
      </w:r>
      <w:r w:rsidR="007E0857">
        <w:rPr>
          <w:rFonts w:eastAsia="Arial Unicode MS" w:cs="Times New Roman"/>
          <w:sz w:val="21"/>
          <w:szCs w:val="21"/>
        </w:rPr>
        <w:t>,</w:t>
      </w:r>
      <w:r w:rsidR="00F8084D" w:rsidRPr="00AF1A95">
        <w:rPr>
          <w:rFonts w:eastAsia="Arial Unicode MS" w:cs="Times New Roman"/>
          <w:sz w:val="21"/>
          <w:szCs w:val="21"/>
        </w:rPr>
        <w:t>527.0</w:t>
      </w:r>
      <w:r w:rsidR="00826041">
        <w:rPr>
          <w:rFonts w:cs="Times New Roman"/>
          <w:szCs w:val="22"/>
          <w:lang w:val="en-US" w:eastAsia="ja-JP"/>
        </w:rPr>
        <w:t xml:space="preserve"> </w:t>
      </w:r>
      <w:r w:rsidRPr="006E6149">
        <w:rPr>
          <w:rFonts w:eastAsia="Arial Unicode MS" w:cs="Times New Roman"/>
          <w:sz w:val="21"/>
          <w:szCs w:val="21"/>
        </w:rPr>
        <w:t xml:space="preserve">million which was </w:t>
      </w:r>
      <w:r w:rsidR="00F8084D">
        <w:rPr>
          <w:rFonts w:eastAsia="Arial Unicode MS" w:cs="Times New Roman"/>
          <w:sz w:val="21"/>
          <w:szCs w:val="21"/>
        </w:rPr>
        <w:t>17.43</w:t>
      </w:r>
      <w:r w:rsidR="007E0857">
        <w:rPr>
          <w:rFonts w:eastAsia="Arial Unicode MS" w:cs="Times New Roman"/>
          <w:sz w:val="21"/>
          <w:szCs w:val="21"/>
        </w:rPr>
        <w:t>%</w:t>
      </w:r>
      <w:r w:rsidR="00FD7CFF" w:rsidRPr="006E6149">
        <w:rPr>
          <w:rFonts w:eastAsia="Arial Unicode MS" w:cs="Times New Roman"/>
          <w:sz w:val="21"/>
          <w:szCs w:val="21"/>
        </w:rPr>
        <w:t xml:space="preserve"> </w:t>
      </w:r>
      <w:r w:rsidRPr="006E6149">
        <w:rPr>
          <w:rFonts w:eastAsia="Arial Unicode MS" w:cs="Times New Roman"/>
          <w:sz w:val="21"/>
          <w:szCs w:val="21"/>
        </w:rPr>
        <w:t xml:space="preserve">of the average net assets values during the period </w:t>
      </w:r>
      <w:r w:rsidRPr="006E6149">
        <w:rPr>
          <w:rFonts w:eastAsia="Arial Unicode MS" w:cs="Times New Roman"/>
          <w:i/>
          <w:iCs/>
          <w:sz w:val="21"/>
          <w:szCs w:val="21"/>
        </w:rPr>
        <w:t>(</w:t>
      </w:r>
      <w:r w:rsidR="00826041">
        <w:rPr>
          <w:rFonts w:eastAsia="Arial Unicode MS" w:cs="Times New Roman"/>
          <w:i/>
          <w:iCs/>
          <w:sz w:val="21"/>
          <w:szCs w:val="21"/>
        </w:rPr>
        <w:t>3</w:t>
      </w:r>
      <w:r w:rsidR="00BB0CCA">
        <w:rPr>
          <w:rFonts w:eastAsia="Arial Unicode MS" w:cs="Times New Roman"/>
          <w:i/>
          <w:iCs/>
          <w:sz w:val="21"/>
          <w:szCs w:val="21"/>
        </w:rPr>
        <w:t>0</w:t>
      </w:r>
      <w:r w:rsidR="00826041">
        <w:rPr>
          <w:rFonts w:eastAsia="Arial Unicode MS" w:cs="Times New Roman"/>
          <w:i/>
          <w:iCs/>
          <w:sz w:val="21"/>
          <w:szCs w:val="21"/>
        </w:rPr>
        <w:t xml:space="preserve"> </w:t>
      </w:r>
      <w:r w:rsidR="00BB0CCA">
        <w:rPr>
          <w:rFonts w:eastAsia="Arial Unicode MS" w:cs="Times New Roman"/>
          <w:i/>
          <w:iCs/>
          <w:sz w:val="21"/>
          <w:szCs w:val="21"/>
        </w:rPr>
        <w:t>June</w:t>
      </w:r>
      <w:r w:rsidR="00826041">
        <w:rPr>
          <w:rFonts w:eastAsia="Arial Unicode MS" w:cs="Times New Roman"/>
          <w:i/>
          <w:iCs/>
          <w:sz w:val="21"/>
          <w:szCs w:val="21"/>
        </w:rPr>
        <w:t xml:space="preserve"> 2025</w:t>
      </w:r>
      <w:r w:rsidRPr="006E6149">
        <w:rPr>
          <w:rFonts w:eastAsia="Arial Unicode MS" w:cs="Times New Roman"/>
          <w:i/>
          <w:iCs/>
          <w:sz w:val="21"/>
          <w:szCs w:val="21"/>
        </w:rPr>
        <w:t xml:space="preserve">: Baht </w:t>
      </w:r>
      <w:r w:rsidR="00BB0CCA">
        <w:rPr>
          <w:rFonts w:eastAsia="Arial Unicode MS" w:cs="Times New Roman"/>
          <w:i/>
          <w:iCs/>
          <w:sz w:val="21"/>
          <w:szCs w:val="21"/>
        </w:rPr>
        <w:t>749.1</w:t>
      </w:r>
      <w:r w:rsidR="00283065" w:rsidRPr="00283065">
        <w:rPr>
          <w:rFonts w:eastAsia="Arial Unicode MS" w:cs="Times New Roman"/>
          <w:i/>
          <w:iCs/>
          <w:sz w:val="21"/>
          <w:szCs w:val="21"/>
        </w:rPr>
        <w:t xml:space="preserve"> million which was </w:t>
      </w:r>
      <w:r w:rsidR="00BB0CCA">
        <w:rPr>
          <w:rFonts w:eastAsia="Arial Unicode MS" w:cs="Times New Roman"/>
          <w:i/>
          <w:iCs/>
          <w:sz w:val="21"/>
          <w:szCs w:val="21"/>
        </w:rPr>
        <w:t>8.79</w:t>
      </w:r>
      <w:r w:rsidR="00CC22FD">
        <w:rPr>
          <w:rFonts w:eastAsia="Arial Unicode MS"/>
          <w:i/>
          <w:iCs/>
          <w:sz w:val="21"/>
          <w:szCs w:val="26"/>
          <w:lang w:val="en-US" w:bidi="th-TH"/>
        </w:rPr>
        <w:t>%</w:t>
      </w:r>
      <w:r w:rsidR="00283065">
        <w:rPr>
          <w:rFonts w:eastAsia="Arial Unicode MS" w:cs="Times New Roman"/>
          <w:i/>
          <w:iCs/>
          <w:sz w:val="21"/>
          <w:szCs w:val="21"/>
        </w:rPr>
        <w:t xml:space="preserve"> </w:t>
      </w:r>
      <w:r w:rsidRPr="006E6149">
        <w:rPr>
          <w:rFonts w:eastAsia="Arial Unicode MS" w:cs="Times New Roman"/>
          <w:i/>
          <w:iCs/>
          <w:sz w:val="21"/>
          <w:szCs w:val="21"/>
        </w:rPr>
        <w:t>of the average net assets values during the period)</w:t>
      </w:r>
      <w:r w:rsidRPr="006E6149">
        <w:rPr>
          <w:rFonts w:eastAsia="Arial Unicode MS" w:cs="Times New Roman"/>
          <w:sz w:val="21"/>
          <w:szCs w:val="21"/>
        </w:rPr>
        <w:t xml:space="preserve">. </w:t>
      </w:r>
    </w:p>
    <w:p w14:paraId="1BC3561A" w14:textId="77777777" w:rsidR="002E0EF8" w:rsidRPr="00AF1A95" w:rsidRDefault="002E0EF8" w:rsidP="00E55C34">
      <w:pPr>
        <w:tabs>
          <w:tab w:val="left" w:pos="1440"/>
          <w:tab w:val="right" w:pos="7280"/>
          <w:tab w:val="right" w:pos="8540"/>
        </w:tabs>
        <w:spacing w:line="240" w:lineRule="atLeast"/>
        <w:ind w:left="547" w:hanging="547"/>
        <w:jc w:val="thaiDistribute"/>
        <w:rPr>
          <w:rFonts w:eastAsia="Arial Unicode MS" w:cs="Cordia New"/>
          <w:sz w:val="21"/>
          <w:szCs w:val="26"/>
          <w:lang w:bidi="th-TH"/>
        </w:rPr>
      </w:pPr>
    </w:p>
    <w:p w14:paraId="050BC77D" w14:textId="676D45C2" w:rsidR="00105AD4" w:rsidRPr="0017790F" w:rsidRDefault="00105AD4" w:rsidP="00105AD4">
      <w:pPr>
        <w:spacing w:line="240" w:lineRule="atLeast"/>
        <w:rPr>
          <w:rFonts w:cs="Times New Roman"/>
          <w:b/>
          <w:bCs/>
          <w:sz w:val="23"/>
          <w:szCs w:val="23"/>
        </w:rPr>
      </w:pPr>
      <w:r w:rsidRPr="0017790F">
        <w:rPr>
          <w:rFonts w:cs="Times New Roman"/>
          <w:b/>
          <w:bCs/>
          <w:sz w:val="23"/>
          <w:szCs w:val="23"/>
          <w:lang w:val="en-US" w:bidi="th-TH"/>
        </w:rPr>
        <w:t>1</w:t>
      </w:r>
      <w:r w:rsidR="000079DC">
        <w:rPr>
          <w:rFonts w:cs="Times New Roman"/>
          <w:b/>
          <w:bCs/>
          <w:sz w:val="23"/>
          <w:szCs w:val="23"/>
          <w:lang w:val="en-US" w:bidi="th-TH"/>
        </w:rPr>
        <w:t>2</w:t>
      </w:r>
      <w:r w:rsidRPr="0017790F">
        <w:rPr>
          <w:rFonts w:cs="Times New Roman"/>
          <w:b/>
          <w:bCs/>
          <w:sz w:val="23"/>
          <w:szCs w:val="23"/>
          <w:lang w:val="en-US" w:bidi="th-TH"/>
        </w:rPr>
        <w:tab/>
      </w:r>
      <w:r w:rsidRPr="0017790F">
        <w:rPr>
          <w:b/>
          <w:bCs/>
          <w:sz w:val="23"/>
          <w:szCs w:val="23"/>
        </w:rPr>
        <w:t>Segment information and disaggregation of revenue</w:t>
      </w:r>
    </w:p>
    <w:p w14:paraId="2FF0B89D" w14:textId="77777777" w:rsidR="00105AD4" w:rsidRPr="0017790F" w:rsidRDefault="00105AD4" w:rsidP="00105AD4">
      <w:pPr>
        <w:overflowPunct w:val="0"/>
        <w:autoSpaceDE w:val="0"/>
        <w:autoSpaceDN w:val="0"/>
        <w:adjustRightInd w:val="0"/>
        <w:spacing w:line="240" w:lineRule="atLeast"/>
        <w:ind w:left="560"/>
        <w:jc w:val="thaiDistribute"/>
        <w:textAlignment w:val="baseline"/>
        <w:rPr>
          <w:rFonts w:cs="Times New Roman"/>
          <w:sz w:val="21"/>
          <w:szCs w:val="21"/>
        </w:rPr>
      </w:pPr>
    </w:p>
    <w:p w14:paraId="445AF5DA" w14:textId="77777777" w:rsidR="00AF6FDC" w:rsidRPr="0017790F" w:rsidRDefault="00105AD4" w:rsidP="00AF6FDC">
      <w:pPr>
        <w:ind w:left="547"/>
        <w:jc w:val="both"/>
        <w:outlineLvl w:val="1"/>
        <w:rPr>
          <w:rFonts w:cs="Times New Roman"/>
          <w:sz w:val="21"/>
          <w:szCs w:val="21"/>
        </w:rPr>
      </w:pPr>
      <w:r w:rsidRPr="0017790F">
        <w:rPr>
          <w:rFonts w:cs="Times New Roman"/>
          <w:sz w:val="21"/>
          <w:szCs w:val="21"/>
        </w:rPr>
        <w:t xml:space="preserve">The Trust’s main operations are derived from rental and service income from investing in properties </w:t>
      </w:r>
      <w:r w:rsidRPr="0017790F">
        <w:rPr>
          <w:rFonts w:cs="Times New Roman"/>
          <w:sz w:val="21"/>
          <w:szCs w:val="21"/>
        </w:rPr>
        <w:br/>
        <w:t xml:space="preserve">and leasehold rights, seeking the benefits from properties, and properties for rent. The Trust has only </w:t>
      </w:r>
      <w:r w:rsidRPr="0017790F">
        <w:rPr>
          <w:rFonts w:cs="Times New Roman"/>
          <w:sz w:val="21"/>
          <w:szCs w:val="21"/>
        </w:rPr>
        <w:br/>
        <w:t xml:space="preserve">one geographical segment because they operate only in Thailand. </w:t>
      </w:r>
    </w:p>
    <w:p w14:paraId="2C3BC370" w14:textId="77777777" w:rsidR="00C82EA1" w:rsidRPr="0017790F" w:rsidRDefault="00C82EA1" w:rsidP="00AF6FDC">
      <w:pPr>
        <w:ind w:left="547"/>
        <w:jc w:val="both"/>
        <w:outlineLvl w:val="1"/>
        <w:rPr>
          <w:rFonts w:cs="Times New Roman"/>
          <w:sz w:val="21"/>
          <w:szCs w:val="21"/>
        </w:rPr>
      </w:pPr>
    </w:p>
    <w:p w14:paraId="47A2DBAB" w14:textId="40D4ADD7" w:rsidR="00451375" w:rsidRPr="00D924F2" w:rsidRDefault="00451375" w:rsidP="00283065">
      <w:pPr>
        <w:ind w:left="547"/>
        <w:jc w:val="both"/>
        <w:outlineLvl w:val="1"/>
        <w:rPr>
          <w:rFonts w:cs="Times New Roman"/>
          <w:spacing w:val="-6"/>
          <w:sz w:val="21"/>
          <w:szCs w:val="21"/>
        </w:rPr>
      </w:pPr>
      <w:r w:rsidRPr="00D924F2">
        <w:rPr>
          <w:rFonts w:cs="Times New Roman"/>
          <w:spacing w:val="2"/>
          <w:sz w:val="21"/>
          <w:szCs w:val="21"/>
        </w:rPr>
        <w:t xml:space="preserve">Disaggregation of revenues, timing of revenue recognition and results, based on TFRS 15 </w:t>
      </w:r>
      <w:r w:rsidRPr="00D924F2">
        <w:rPr>
          <w:rFonts w:cs="Times New Roman"/>
          <w:i/>
          <w:iCs/>
          <w:spacing w:val="2"/>
          <w:sz w:val="21"/>
          <w:szCs w:val="21"/>
        </w:rPr>
        <w:t>Revenue from</w:t>
      </w:r>
      <w:r w:rsidR="00BC17EB" w:rsidRPr="00D924F2">
        <w:rPr>
          <w:rFonts w:cs="Times New Roman"/>
          <w:i/>
          <w:iCs/>
          <w:spacing w:val="2"/>
          <w:sz w:val="21"/>
          <w:szCs w:val="21"/>
        </w:rPr>
        <w:t xml:space="preserve"> </w:t>
      </w:r>
      <w:r w:rsidRPr="00D924F2">
        <w:rPr>
          <w:rFonts w:cs="Times New Roman"/>
          <w:i/>
          <w:iCs/>
          <w:spacing w:val="2"/>
          <w:sz w:val="21"/>
          <w:szCs w:val="21"/>
        </w:rPr>
        <w:t>Contracts</w:t>
      </w:r>
      <w:r w:rsidR="00F23B45" w:rsidRPr="00D924F2">
        <w:rPr>
          <w:rFonts w:cs="Times New Roman"/>
          <w:i/>
          <w:iCs/>
          <w:spacing w:val="-16"/>
          <w:sz w:val="21"/>
          <w:szCs w:val="21"/>
        </w:rPr>
        <w:t xml:space="preserve"> </w:t>
      </w:r>
      <w:r w:rsidRPr="00D924F2">
        <w:rPr>
          <w:rFonts w:cs="Times New Roman"/>
          <w:i/>
          <w:iCs/>
          <w:spacing w:val="-6"/>
          <w:sz w:val="21"/>
          <w:szCs w:val="21"/>
        </w:rPr>
        <w:t>with Customers</w:t>
      </w:r>
      <w:r w:rsidRPr="00D924F2">
        <w:rPr>
          <w:rFonts w:cs="Times New Roman"/>
          <w:spacing w:val="-6"/>
          <w:sz w:val="21"/>
          <w:szCs w:val="21"/>
        </w:rPr>
        <w:t xml:space="preserve">, in the interim financial statements for the </w:t>
      </w:r>
      <w:r w:rsidR="005061B1">
        <w:rPr>
          <w:rFonts w:cs="Times New Roman"/>
          <w:spacing w:val="-6"/>
          <w:sz w:val="21"/>
          <w:szCs w:val="21"/>
        </w:rPr>
        <w:t>six</w:t>
      </w:r>
      <w:r w:rsidR="00283065" w:rsidRPr="00283065">
        <w:rPr>
          <w:rFonts w:cs="Times New Roman"/>
          <w:spacing w:val="-6"/>
          <w:sz w:val="21"/>
          <w:szCs w:val="21"/>
        </w:rPr>
        <w:t>-month period ended</w:t>
      </w:r>
      <w:r w:rsidR="00283065">
        <w:rPr>
          <w:rFonts w:cs="Times New Roman"/>
          <w:spacing w:val="-6"/>
          <w:sz w:val="21"/>
          <w:szCs w:val="21"/>
        </w:rPr>
        <w:t xml:space="preserve"> </w:t>
      </w:r>
      <w:r w:rsidR="00826041">
        <w:rPr>
          <w:rFonts w:cs="Times New Roman"/>
          <w:spacing w:val="-6"/>
          <w:sz w:val="21"/>
          <w:szCs w:val="21"/>
        </w:rPr>
        <w:t>3</w:t>
      </w:r>
      <w:r w:rsidR="005061B1">
        <w:rPr>
          <w:rFonts w:cs="Times New Roman"/>
          <w:spacing w:val="-6"/>
          <w:sz w:val="21"/>
          <w:szCs w:val="21"/>
        </w:rPr>
        <w:t>0</w:t>
      </w:r>
      <w:r w:rsidR="00826041">
        <w:rPr>
          <w:rFonts w:cs="Times New Roman"/>
          <w:spacing w:val="-6"/>
          <w:sz w:val="21"/>
          <w:szCs w:val="21"/>
        </w:rPr>
        <w:t xml:space="preserve"> </w:t>
      </w:r>
      <w:r w:rsidR="005061B1">
        <w:rPr>
          <w:rFonts w:cs="Times New Roman"/>
          <w:spacing w:val="-6"/>
          <w:sz w:val="21"/>
          <w:szCs w:val="21"/>
        </w:rPr>
        <w:t>June</w:t>
      </w:r>
      <w:r w:rsidR="00826041">
        <w:rPr>
          <w:rFonts w:cs="Times New Roman"/>
          <w:spacing w:val="-6"/>
          <w:sz w:val="21"/>
          <w:szCs w:val="21"/>
        </w:rPr>
        <w:t xml:space="preserve"> 2026</w:t>
      </w:r>
      <w:r w:rsidRPr="00D924F2">
        <w:rPr>
          <w:rFonts w:cs="Times New Roman"/>
          <w:spacing w:val="-6"/>
          <w:sz w:val="21"/>
          <w:szCs w:val="21"/>
        </w:rPr>
        <w:t xml:space="preserve"> and 202</w:t>
      </w:r>
      <w:r w:rsidR="00826041">
        <w:rPr>
          <w:rFonts w:cs="Times New Roman"/>
          <w:spacing w:val="-6"/>
          <w:sz w:val="21"/>
          <w:szCs w:val="21"/>
        </w:rPr>
        <w:t>5</w:t>
      </w:r>
      <w:r w:rsidRPr="00D924F2">
        <w:rPr>
          <w:rFonts w:cs="Times New Roman"/>
          <w:spacing w:val="-6"/>
          <w:sz w:val="21"/>
          <w:szCs w:val="21"/>
        </w:rPr>
        <w:t xml:space="preserve"> were as follows:</w:t>
      </w:r>
    </w:p>
    <w:p w14:paraId="4DD1FE9F" w14:textId="77777777" w:rsidR="00451375" w:rsidRPr="0017790F" w:rsidRDefault="00451375" w:rsidP="00451375">
      <w:pPr>
        <w:overflowPunct w:val="0"/>
        <w:autoSpaceDE w:val="0"/>
        <w:autoSpaceDN w:val="0"/>
        <w:adjustRightInd w:val="0"/>
        <w:spacing w:line="240" w:lineRule="atLeast"/>
        <w:ind w:left="560"/>
        <w:jc w:val="thaiDistribute"/>
        <w:textAlignment w:val="baseline"/>
        <w:rPr>
          <w:rFonts w:cs="Times New Roman"/>
          <w:sz w:val="21"/>
          <w:szCs w:val="21"/>
        </w:rPr>
      </w:pPr>
    </w:p>
    <w:tbl>
      <w:tblPr>
        <w:tblW w:w="9090" w:type="dxa"/>
        <w:tblInd w:w="450" w:type="dxa"/>
        <w:tblLayout w:type="fixed"/>
        <w:tblLook w:val="01E0" w:firstRow="1" w:lastRow="1" w:firstColumn="1" w:lastColumn="1" w:noHBand="0" w:noVBand="0"/>
      </w:tblPr>
      <w:tblGrid>
        <w:gridCol w:w="5850"/>
        <w:gridCol w:w="1530"/>
        <w:gridCol w:w="236"/>
        <w:gridCol w:w="1474"/>
      </w:tblGrid>
      <w:tr w:rsidR="00451375" w:rsidRPr="0017790F" w14:paraId="2D76D7A9" w14:textId="77777777" w:rsidTr="00A10EA2">
        <w:trPr>
          <w:trHeight w:hRule="exact" w:val="288"/>
          <w:tblHeader/>
        </w:trPr>
        <w:tc>
          <w:tcPr>
            <w:tcW w:w="5850" w:type="dxa"/>
          </w:tcPr>
          <w:p w14:paraId="0C21E8E4" w14:textId="77777777" w:rsidR="00451375" w:rsidRPr="0017790F" w:rsidRDefault="00451375" w:rsidP="00A10EA2">
            <w:pPr>
              <w:spacing w:line="240" w:lineRule="atLeast"/>
              <w:jc w:val="thaiDistribute"/>
              <w:rPr>
                <w:rFonts w:eastAsia="Cordia New"/>
                <w:sz w:val="21"/>
                <w:szCs w:val="21"/>
              </w:rPr>
            </w:pPr>
          </w:p>
        </w:tc>
        <w:tc>
          <w:tcPr>
            <w:tcW w:w="1530" w:type="dxa"/>
          </w:tcPr>
          <w:p w14:paraId="0BF01F1D" w14:textId="6DD3BBA3" w:rsidR="00451375" w:rsidRPr="0017790F" w:rsidRDefault="00451375" w:rsidP="00A10EA2">
            <w:pPr>
              <w:spacing w:line="240" w:lineRule="atLeast"/>
              <w:ind w:right="72"/>
              <w:jc w:val="center"/>
              <w:rPr>
                <w:rFonts w:eastAsia="Cordia New" w:cs="Times New Roman"/>
                <w:sz w:val="21"/>
                <w:szCs w:val="21"/>
                <w:lang w:val="en-US"/>
              </w:rPr>
            </w:pPr>
            <w:r w:rsidRPr="0017790F">
              <w:rPr>
                <w:rFonts w:eastAsia="Cordia New" w:cs="Times New Roman"/>
                <w:sz w:val="21"/>
                <w:szCs w:val="21"/>
                <w:lang w:val="en-US"/>
              </w:rPr>
              <w:t>202</w:t>
            </w:r>
            <w:r w:rsidR="00826041">
              <w:rPr>
                <w:rFonts w:eastAsia="Cordia New" w:cs="Times New Roman"/>
                <w:sz w:val="21"/>
                <w:szCs w:val="21"/>
                <w:lang w:val="en-US"/>
              </w:rPr>
              <w:t>6</w:t>
            </w:r>
          </w:p>
        </w:tc>
        <w:tc>
          <w:tcPr>
            <w:tcW w:w="236" w:type="dxa"/>
          </w:tcPr>
          <w:p w14:paraId="15E65C6D" w14:textId="77777777" w:rsidR="00451375" w:rsidRPr="0017790F" w:rsidRDefault="00451375" w:rsidP="00A10EA2">
            <w:pPr>
              <w:spacing w:line="240" w:lineRule="atLeast"/>
              <w:ind w:right="72"/>
              <w:jc w:val="center"/>
              <w:rPr>
                <w:rFonts w:eastAsia="Cordia New" w:cs="Times New Roman"/>
                <w:sz w:val="21"/>
                <w:szCs w:val="21"/>
                <w:lang w:val="en-US"/>
              </w:rPr>
            </w:pPr>
          </w:p>
        </w:tc>
        <w:tc>
          <w:tcPr>
            <w:tcW w:w="1474" w:type="dxa"/>
          </w:tcPr>
          <w:p w14:paraId="4174809D" w14:textId="143C488F" w:rsidR="00451375" w:rsidRPr="0017790F" w:rsidRDefault="00451375" w:rsidP="00A10EA2">
            <w:pPr>
              <w:spacing w:line="240" w:lineRule="atLeast"/>
              <w:ind w:right="72"/>
              <w:jc w:val="center"/>
              <w:rPr>
                <w:rFonts w:eastAsia="Cordia New" w:cs="Times New Roman"/>
                <w:sz w:val="21"/>
                <w:szCs w:val="21"/>
                <w:lang w:val="en-US"/>
              </w:rPr>
            </w:pPr>
            <w:r w:rsidRPr="0017790F">
              <w:rPr>
                <w:rFonts w:eastAsia="Cordia New" w:cs="Times New Roman"/>
                <w:sz w:val="21"/>
                <w:szCs w:val="21"/>
                <w:lang w:val="en-US"/>
              </w:rPr>
              <w:t>202</w:t>
            </w:r>
            <w:r w:rsidR="00826041">
              <w:rPr>
                <w:rFonts w:eastAsia="Cordia New" w:cs="Times New Roman"/>
                <w:sz w:val="21"/>
                <w:szCs w:val="21"/>
                <w:lang w:val="en-US"/>
              </w:rPr>
              <w:t>5</w:t>
            </w:r>
          </w:p>
        </w:tc>
      </w:tr>
      <w:tr w:rsidR="00451375" w:rsidRPr="0017790F" w14:paraId="5C241709" w14:textId="77777777" w:rsidTr="00A10EA2">
        <w:trPr>
          <w:trHeight w:hRule="exact" w:val="288"/>
          <w:tblHeader/>
        </w:trPr>
        <w:tc>
          <w:tcPr>
            <w:tcW w:w="5850" w:type="dxa"/>
          </w:tcPr>
          <w:p w14:paraId="433C32F4" w14:textId="77777777" w:rsidR="00451375" w:rsidRPr="0017790F" w:rsidRDefault="00451375" w:rsidP="00A10EA2">
            <w:pPr>
              <w:spacing w:line="240" w:lineRule="atLeast"/>
              <w:jc w:val="thaiDistribute"/>
              <w:rPr>
                <w:rFonts w:eastAsia="Cordia New"/>
                <w:sz w:val="21"/>
                <w:szCs w:val="21"/>
              </w:rPr>
            </w:pPr>
          </w:p>
        </w:tc>
        <w:tc>
          <w:tcPr>
            <w:tcW w:w="3240" w:type="dxa"/>
            <w:gridSpan w:val="3"/>
          </w:tcPr>
          <w:p w14:paraId="777B9C32" w14:textId="77777777" w:rsidR="00451375" w:rsidRPr="0017790F" w:rsidRDefault="00451375" w:rsidP="00A10EA2">
            <w:pPr>
              <w:spacing w:line="240" w:lineRule="atLeast"/>
              <w:ind w:right="72"/>
              <w:jc w:val="center"/>
              <w:rPr>
                <w:rFonts w:cs="Times New Roman"/>
                <w:sz w:val="21"/>
                <w:szCs w:val="21"/>
              </w:rPr>
            </w:pPr>
            <w:r w:rsidRPr="0017790F">
              <w:rPr>
                <w:rFonts w:eastAsia="Cordia New" w:cs="Times New Roman"/>
                <w:i/>
                <w:iCs/>
                <w:sz w:val="21"/>
                <w:szCs w:val="21"/>
                <w:lang w:val="en-US"/>
              </w:rPr>
              <w:t>(in thousand Baht</w:t>
            </w:r>
            <w:r w:rsidRPr="0017790F">
              <w:rPr>
                <w:rFonts w:eastAsia="Cordia New" w:cs="Times New Roman"/>
                <w:i/>
                <w:iCs/>
                <w:sz w:val="21"/>
                <w:szCs w:val="21"/>
                <w:cs/>
                <w:lang w:val="en-US"/>
              </w:rPr>
              <w:t>)</w:t>
            </w:r>
          </w:p>
        </w:tc>
      </w:tr>
      <w:tr w:rsidR="00451375" w:rsidRPr="0017790F" w14:paraId="73699F88" w14:textId="77777777" w:rsidTr="00A10EA2">
        <w:trPr>
          <w:trHeight w:hRule="exact" w:val="288"/>
        </w:trPr>
        <w:tc>
          <w:tcPr>
            <w:tcW w:w="5850" w:type="dxa"/>
          </w:tcPr>
          <w:p w14:paraId="6F948B42" w14:textId="77777777" w:rsidR="00451375" w:rsidRPr="0017790F" w:rsidRDefault="00451375" w:rsidP="00A10E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cs="Times New Roman"/>
                <w:sz w:val="21"/>
                <w:szCs w:val="21"/>
              </w:rPr>
            </w:pPr>
            <w:r w:rsidRPr="0017790F">
              <w:rPr>
                <w:rFonts w:cs="Times New Roman"/>
                <w:b/>
                <w:bCs/>
                <w:sz w:val="21"/>
                <w:szCs w:val="21"/>
              </w:rPr>
              <w:t>Type of revenues</w:t>
            </w:r>
          </w:p>
        </w:tc>
        <w:tc>
          <w:tcPr>
            <w:tcW w:w="1530" w:type="dxa"/>
          </w:tcPr>
          <w:p w14:paraId="30AF5EC2" w14:textId="77777777" w:rsidR="00451375" w:rsidRPr="0017790F" w:rsidRDefault="00451375" w:rsidP="00A10EA2">
            <w:pPr>
              <w:tabs>
                <w:tab w:val="decimal" w:pos="1656"/>
              </w:tabs>
              <w:spacing w:line="240" w:lineRule="atLeast"/>
              <w:ind w:right="72"/>
              <w:jc w:val="center"/>
              <w:rPr>
                <w:rFonts w:cs="Times New Roman"/>
                <w:b/>
                <w:bCs/>
                <w:sz w:val="21"/>
                <w:szCs w:val="21"/>
              </w:rPr>
            </w:pPr>
          </w:p>
        </w:tc>
        <w:tc>
          <w:tcPr>
            <w:tcW w:w="236" w:type="dxa"/>
          </w:tcPr>
          <w:p w14:paraId="52D31503" w14:textId="77777777" w:rsidR="00451375" w:rsidRPr="0017790F" w:rsidRDefault="00451375" w:rsidP="00A10EA2">
            <w:pPr>
              <w:tabs>
                <w:tab w:val="decimal" w:pos="1656"/>
              </w:tabs>
              <w:spacing w:line="240" w:lineRule="atLeast"/>
              <w:ind w:right="72"/>
              <w:jc w:val="center"/>
              <w:rPr>
                <w:rFonts w:cs="Times New Roman"/>
                <w:b/>
                <w:bCs/>
                <w:sz w:val="21"/>
                <w:szCs w:val="21"/>
              </w:rPr>
            </w:pPr>
          </w:p>
        </w:tc>
        <w:tc>
          <w:tcPr>
            <w:tcW w:w="1474" w:type="dxa"/>
          </w:tcPr>
          <w:p w14:paraId="06D9FA72" w14:textId="77777777" w:rsidR="00451375" w:rsidRPr="0017790F" w:rsidRDefault="00451375" w:rsidP="00A10EA2">
            <w:pPr>
              <w:tabs>
                <w:tab w:val="decimal" w:pos="1656"/>
              </w:tabs>
              <w:spacing w:line="240" w:lineRule="atLeast"/>
              <w:ind w:right="72"/>
              <w:jc w:val="center"/>
              <w:rPr>
                <w:rFonts w:cs="Times New Roman"/>
                <w:b/>
                <w:bCs/>
                <w:sz w:val="21"/>
                <w:szCs w:val="21"/>
              </w:rPr>
            </w:pPr>
          </w:p>
        </w:tc>
      </w:tr>
      <w:tr w:rsidR="00BB0CCA" w:rsidRPr="0017790F" w14:paraId="779BFE47" w14:textId="77777777" w:rsidTr="00A10EA2">
        <w:trPr>
          <w:trHeight w:hRule="exact" w:val="288"/>
        </w:trPr>
        <w:tc>
          <w:tcPr>
            <w:tcW w:w="5850" w:type="dxa"/>
          </w:tcPr>
          <w:p w14:paraId="361A267C" w14:textId="77777777" w:rsidR="00BB0CCA" w:rsidRPr="0017790F" w:rsidRDefault="00BB0CCA" w:rsidP="00BB0C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eastAsia="Cordia New" w:cs="Times New Roman"/>
                <w:sz w:val="21"/>
                <w:szCs w:val="21"/>
              </w:rPr>
            </w:pPr>
            <w:r w:rsidRPr="0017790F">
              <w:rPr>
                <w:rFonts w:cs="Times New Roman"/>
                <w:sz w:val="21"/>
                <w:szCs w:val="21"/>
              </w:rPr>
              <w:t>Revenue from rendering of services</w:t>
            </w:r>
          </w:p>
        </w:tc>
        <w:tc>
          <w:tcPr>
            <w:tcW w:w="1530" w:type="dxa"/>
            <w:tcBorders>
              <w:bottom w:val="single" w:sz="4" w:space="0" w:color="auto"/>
            </w:tcBorders>
          </w:tcPr>
          <w:p w14:paraId="2443231D" w14:textId="3A1DE301" w:rsidR="00BB0CCA" w:rsidRPr="0017790F" w:rsidRDefault="00F8084D" w:rsidP="00BB0CCA">
            <w:pPr>
              <w:tabs>
                <w:tab w:val="decimal" w:pos="1239"/>
              </w:tabs>
              <w:spacing w:line="240" w:lineRule="atLeast"/>
              <w:ind w:left="-108" w:right="-110"/>
              <w:rPr>
                <w:sz w:val="21"/>
                <w:szCs w:val="21"/>
                <w:lang w:val="en-US" w:bidi="th-TH"/>
              </w:rPr>
            </w:pPr>
            <w:r>
              <w:rPr>
                <w:sz w:val="21"/>
                <w:szCs w:val="21"/>
                <w:lang w:val="en-US" w:bidi="th-TH"/>
              </w:rPr>
              <w:t>466,253</w:t>
            </w:r>
          </w:p>
        </w:tc>
        <w:tc>
          <w:tcPr>
            <w:tcW w:w="236" w:type="dxa"/>
          </w:tcPr>
          <w:p w14:paraId="3EA6CEA0" w14:textId="77777777" w:rsidR="00BB0CCA" w:rsidRPr="0017790F" w:rsidRDefault="00BB0CCA" w:rsidP="00BB0CCA">
            <w:pPr>
              <w:tabs>
                <w:tab w:val="decimal" w:pos="1313"/>
              </w:tabs>
              <w:spacing w:line="240" w:lineRule="atLeast"/>
              <w:ind w:left="-108" w:right="-110"/>
              <w:rPr>
                <w:rFonts w:cs="Times New Roman"/>
                <w:sz w:val="21"/>
                <w:szCs w:val="21"/>
              </w:rPr>
            </w:pPr>
          </w:p>
        </w:tc>
        <w:tc>
          <w:tcPr>
            <w:tcW w:w="1474" w:type="dxa"/>
            <w:tcBorders>
              <w:bottom w:val="single" w:sz="4" w:space="0" w:color="auto"/>
            </w:tcBorders>
          </w:tcPr>
          <w:p w14:paraId="2051A7B8" w14:textId="279A654C" w:rsidR="00BB0CCA" w:rsidRPr="0017790F" w:rsidRDefault="00BB0CCA" w:rsidP="00BB0CCA">
            <w:pPr>
              <w:tabs>
                <w:tab w:val="decimal" w:pos="1183"/>
              </w:tabs>
              <w:spacing w:line="240" w:lineRule="atLeast"/>
              <w:ind w:left="-108" w:right="-110"/>
              <w:rPr>
                <w:sz w:val="21"/>
                <w:szCs w:val="21"/>
                <w:lang w:val="en-US" w:bidi="th-TH"/>
              </w:rPr>
            </w:pPr>
            <w:r>
              <w:rPr>
                <w:sz w:val="21"/>
                <w:szCs w:val="21"/>
                <w:lang w:val="en-US" w:bidi="th-TH"/>
              </w:rPr>
              <w:t>467,407</w:t>
            </w:r>
          </w:p>
        </w:tc>
      </w:tr>
      <w:tr w:rsidR="00BB0CCA" w:rsidRPr="0017790F" w14:paraId="66161D02" w14:textId="77777777" w:rsidTr="00A10EA2">
        <w:trPr>
          <w:trHeight w:hRule="exact" w:val="288"/>
        </w:trPr>
        <w:tc>
          <w:tcPr>
            <w:tcW w:w="5850" w:type="dxa"/>
          </w:tcPr>
          <w:p w14:paraId="3676F217" w14:textId="77777777" w:rsidR="00BB0CCA" w:rsidRPr="0017790F" w:rsidRDefault="00BB0CCA" w:rsidP="00BB0C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eastAsia="Cordia New" w:cs="Times New Roman"/>
                <w:sz w:val="21"/>
                <w:szCs w:val="21"/>
              </w:rPr>
            </w:pPr>
            <w:r w:rsidRPr="0017790F">
              <w:rPr>
                <w:rFonts w:cs="Times New Roman"/>
                <w:b/>
                <w:bCs/>
                <w:sz w:val="21"/>
                <w:szCs w:val="21"/>
              </w:rPr>
              <w:t xml:space="preserve">Total income </w:t>
            </w:r>
          </w:p>
        </w:tc>
        <w:tc>
          <w:tcPr>
            <w:tcW w:w="1530" w:type="dxa"/>
            <w:tcBorders>
              <w:top w:val="single" w:sz="4" w:space="0" w:color="auto"/>
              <w:bottom w:val="double" w:sz="4" w:space="0" w:color="auto"/>
            </w:tcBorders>
          </w:tcPr>
          <w:p w14:paraId="0C321F6B" w14:textId="692CD678" w:rsidR="00BB0CCA" w:rsidRPr="0017790F" w:rsidRDefault="00F8084D" w:rsidP="00BB0CCA">
            <w:pPr>
              <w:tabs>
                <w:tab w:val="decimal" w:pos="1239"/>
              </w:tabs>
              <w:spacing w:line="240" w:lineRule="atLeast"/>
              <w:ind w:left="-108" w:right="-110"/>
              <w:rPr>
                <w:rFonts w:cs="Times New Roman"/>
                <w:b/>
                <w:bCs/>
                <w:sz w:val="21"/>
                <w:szCs w:val="21"/>
              </w:rPr>
            </w:pPr>
            <w:r>
              <w:rPr>
                <w:rFonts w:cs="Times New Roman"/>
                <w:b/>
                <w:bCs/>
                <w:sz w:val="21"/>
                <w:szCs w:val="21"/>
              </w:rPr>
              <w:t>773,191</w:t>
            </w:r>
          </w:p>
        </w:tc>
        <w:tc>
          <w:tcPr>
            <w:tcW w:w="236" w:type="dxa"/>
          </w:tcPr>
          <w:p w14:paraId="79EC1526" w14:textId="77777777" w:rsidR="00BB0CCA" w:rsidRPr="0017790F" w:rsidRDefault="00BB0CCA" w:rsidP="00BB0CCA">
            <w:pPr>
              <w:tabs>
                <w:tab w:val="decimal" w:pos="1313"/>
              </w:tabs>
              <w:spacing w:line="240" w:lineRule="atLeast"/>
              <w:ind w:left="-108" w:right="-110"/>
              <w:rPr>
                <w:rFonts w:cs="Times New Roman"/>
                <w:b/>
                <w:bCs/>
                <w:sz w:val="21"/>
                <w:szCs w:val="21"/>
              </w:rPr>
            </w:pPr>
          </w:p>
        </w:tc>
        <w:tc>
          <w:tcPr>
            <w:tcW w:w="1474" w:type="dxa"/>
            <w:tcBorders>
              <w:top w:val="single" w:sz="4" w:space="0" w:color="auto"/>
              <w:bottom w:val="double" w:sz="4" w:space="0" w:color="auto"/>
            </w:tcBorders>
          </w:tcPr>
          <w:p w14:paraId="70F4455E" w14:textId="782CACD5" w:rsidR="00BB0CCA" w:rsidRPr="0017790F" w:rsidRDefault="00BB0CCA" w:rsidP="00BB0CCA">
            <w:pPr>
              <w:tabs>
                <w:tab w:val="decimal" w:pos="1183"/>
              </w:tabs>
              <w:spacing w:line="240" w:lineRule="atLeast"/>
              <w:ind w:left="-108" w:right="-110"/>
              <w:rPr>
                <w:b/>
                <w:bCs/>
                <w:sz w:val="21"/>
                <w:szCs w:val="21"/>
                <w:lang w:val="en-US" w:bidi="th-TH"/>
              </w:rPr>
            </w:pPr>
            <w:r>
              <w:rPr>
                <w:rFonts w:cs="Times New Roman"/>
                <w:b/>
                <w:bCs/>
                <w:sz w:val="21"/>
                <w:szCs w:val="21"/>
              </w:rPr>
              <w:t>781,392</w:t>
            </w:r>
          </w:p>
        </w:tc>
      </w:tr>
      <w:tr w:rsidR="00BB0CCA" w:rsidRPr="0017790F" w14:paraId="3D7141C1" w14:textId="77777777" w:rsidTr="00A10EA2">
        <w:trPr>
          <w:trHeight w:hRule="exact" w:val="288"/>
        </w:trPr>
        <w:tc>
          <w:tcPr>
            <w:tcW w:w="5850" w:type="dxa"/>
          </w:tcPr>
          <w:p w14:paraId="7963CB49" w14:textId="77777777" w:rsidR="00BB0CCA" w:rsidRPr="0017790F" w:rsidRDefault="00BB0CCA" w:rsidP="00BB0C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b/>
                <w:bCs/>
                <w:sz w:val="21"/>
                <w:szCs w:val="21"/>
              </w:rPr>
            </w:pPr>
          </w:p>
        </w:tc>
        <w:tc>
          <w:tcPr>
            <w:tcW w:w="1530" w:type="dxa"/>
          </w:tcPr>
          <w:p w14:paraId="047AAF80" w14:textId="77777777" w:rsidR="00BB0CCA" w:rsidRPr="0017790F" w:rsidRDefault="00BB0CCA" w:rsidP="00BB0CCA">
            <w:pPr>
              <w:tabs>
                <w:tab w:val="decimal" w:pos="1239"/>
                <w:tab w:val="decimal" w:pos="1656"/>
              </w:tabs>
              <w:spacing w:line="240" w:lineRule="atLeast"/>
              <w:ind w:right="-110"/>
              <w:rPr>
                <w:rFonts w:cs="Times New Roman"/>
                <w:b/>
                <w:bCs/>
                <w:sz w:val="21"/>
                <w:szCs w:val="21"/>
              </w:rPr>
            </w:pPr>
          </w:p>
        </w:tc>
        <w:tc>
          <w:tcPr>
            <w:tcW w:w="236" w:type="dxa"/>
          </w:tcPr>
          <w:p w14:paraId="71AB7E44" w14:textId="77777777" w:rsidR="00BB0CCA" w:rsidRPr="0017790F" w:rsidRDefault="00BB0CCA" w:rsidP="00BB0CCA">
            <w:pPr>
              <w:tabs>
                <w:tab w:val="decimal" w:pos="1313"/>
                <w:tab w:val="decimal" w:pos="1656"/>
              </w:tabs>
              <w:spacing w:line="240" w:lineRule="atLeast"/>
              <w:ind w:right="-110"/>
              <w:rPr>
                <w:rFonts w:cs="Times New Roman"/>
                <w:b/>
                <w:bCs/>
                <w:sz w:val="21"/>
                <w:szCs w:val="21"/>
              </w:rPr>
            </w:pPr>
          </w:p>
        </w:tc>
        <w:tc>
          <w:tcPr>
            <w:tcW w:w="1474" w:type="dxa"/>
          </w:tcPr>
          <w:p w14:paraId="5B17DC74" w14:textId="77777777" w:rsidR="00BB0CCA" w:rsidRPr="0017790F" w:rsidRDefault="00BB0CCA" w:rsidP="00BB0CCA">
            <w:pPr>
              <w:tabs>
                <w:tab w:val="decimal" w:pos="1183"/>
                <w:tab w:val="decimal" w:pos="1656"/>
              </w:tabs>
              <w:spacing w:line="240" w:lineRule="atLeast"/>
              <w:ind w:right="-110"/>
              <w:rPr>
                <w:rFonts w:cs="Times New Roman"/>
                <w:b/>
                <w:bCs/>
                <w:sz w:val="21"/>
                <w:szCs w:val="21"/>
              </w:rPr>
            </w:pPr>
          </w:p>
        </w:tc>
      </w:tr>
      <w:tr w:rsidR="00BB0CCA" w:rsidRPr="0017790F" w14:paraId="097E3432" w14:textId="77777777" w:rsidTr="00A10EA2">
        <w:trPr>
          <w:trHeight w:hRule="exact" w:val="288"/>
        </w:trPr>
        <w:tc>
          <w:tcPr>
            <w:tcW w:w="5850" w:type="dxa"/>
          </w:tcPr>
          <w:p w14:paraId="3CF46D5E" w14:textId="77777777" w:rsidR="00BB0CCA" w:rsidRPr="0017790F" w:rsidRDefault="00BB0CCA" w:rsidP="00BB0C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eastAsia="Cordia New" w:cs="Times New Roman"/>
                <w:b/>
                <w:bCs/>
                <w:sz w:val="21"/>
                <w:szCs w:val="21"/>
              </w:rPr>
            </w:pPr>
            <w:r w:rsidRPr="0017790F">
              <w:rPr>
                <w:b/>
                <w:bCs/>
                <w:sz w:val="21"/>
                <w:szCs w:val="21"/>
              </w:rPr>
              <w:t>Timing of revenue recognition</w:t>
            </w:r>
          </w:p>
        </w:tc>
        <w:tc>
          <w:tcPr>
            <w:tcW w:w="1530" w:type="dxa"/>
          </w:tcPr>
          <w:p w14:paraId="08148A57" w14:textId="77777777" w:rsidR="00BB0CCA" w:rsidRPr="0017790F" w:rsidRDefault="00BB0CCA" w:rsidP="00BB0CCA">
            <w:pPr>
              <w:tabs>
                <w:tab w:val="decimal" w:pos="1239"/>
                <w:tab w:val="decimal" w:pos="1656"/>
              </w:tabs>
              <w:spacing w:line="240" w:lineRule="atLeast"/>
              <w:ind w:right="-110"/>
              <w:rPr>
                <w:rFonts w:cs="Times New Roman"/>
                <w:b/>
                <w:bCs/>
                <w:sz w:val="21"/>
                <w:szCs w:val="21"/>
              </w:rPr>
            </w:pPr>
          </w:p>
        </w:tc>
        <w:tc>
          <w:tcPr>
            <w:tcW w:w="236" w:type="dxa"/>
          </w:tcPr>
          <w:p w14:paraId="170BE142" w14:textId="77777777" w:rsidR="00BB0CCA" w:rsidRPr="0017790F" w:rsidRDefault="00BB0CCA" w:rsidP="00BB0CCA">
            <w:pPr>
              <w:tabs>
                <w:tab w:val="decimal" w:pos="1313"/>
                <w:tab w:val="decimal" w:pos="1656"/>
              </w:tabs>
              <w:spacing w:line="240" w:lineRule="atLeast"/>
              <w:ind w:right="-110"/>
              <w:rPr>
                <w:rFonts w:cs="Times New Roman"/>
                <w:b/>
                <w:bCs/>
                <w:sz w:val="21"/>
                <w:szCs w:val="21"/>
              </w:rPr>
            </w:pPr>
          </w:p>
        </w:tc>
        <w:tc>
          <w:tcPr>
            <w:tcW w:w="1474" w:type="dxa"/>
          </w:tcPr>
          <w:p w14:paraId="3DCD568D" w14:textId="77777777" w:rsidR="00BB0CCA" w:rsidRPr="0017790F" w:rsidRDefault="00BB0CCA" w:rsidP="00BB0CCA">
            <w:pPr>
              <w:tabs>
                <w:tab w:val="decimal" w:pos="1183"/>
                <w:tab w:val="decimal" w:pos="1656"/>
              </w:tabs>
              <w:spacing w:line="240" w:lineRule="atLeast"/>
              <w:ind w:right="-110"/>
              <w:rPr>
                <w:rFonts w:cs="Times New Roman"/>
                <w:b/>
                <w:bCs/>
                <w:sz w:val="21"/>
                <w:szCs w:val="21"/>
              </w:rPr>
            </w:pPr>
          </w:p>
        </w:tc>
      </w:tr>
      <w:tr w:rsidR="00BB0CCA" w:rsidRPr="0017790F" w14:paraId="50078BE6" w14:textId="77777777" w:rsidTr="00A10EA2">
        <w:trPr>
          <w:trHeight w:hRule="exact" w:val="288"/>
        </w:trPr>
        <w:tc>
          <w:tcPr>
            <w:tcW w:w="5850" w:type="dxa"/>
          </w:tcPr>
          <w:p w14:paraId="49A514E4" w14:textId="77777777" w:rsidR="00BB0CCA" w:rsidRPr="0017790F" w:rsidRDefault="00BB0CCA" w:rsidP="00BB0CC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7"/>
              <w:rPr>
                <w:rFonts w:cs="Times New Roman"/>
                <w:sz w:val="21"/>
                <w:szCs w:val="21"/>
                <w:cs/>
                <w:lang w:bidi="th-TH"/>
              </w:rPr>
            </w:pPr>
            <w:r w:rsidRPr="0017790F">
              <w:rPr>
                <w:sz w:val="21"/>
                <w:szCs w:val="21"/>
              </w:rPr>
              <w:t>Overtime</w:t>
            </w:r>
          </w:p>
        </w:tc>
        <w:tc>
          <w:tcPr>
            <w:tcW w:w="1530" w:type="dxa"/>
            <w:tcBorders>
              <w:bottom w:val="double" w:sz="4" w:space="0" w:color="auto"/>
            </w:tcBorders>
          </w:tcPr>
          <w:p w14:paraId="5D1F478B" w14:textId="64EF4F27" w:rsidR="00BB0CCA" w:rsidRPr="0017790F" w:rsidRDefault="00F8084D" w:rsidP="00BB0CCA">
            <w:pPr>
              <w:tabs>
                <w:tab w:val="decimal" w:pos="1239"/>
              </w:tabs>
              <w:spacing w:line="240" w:lineRule="atLeast"/>
              <w:ind w:left="-108" w:right="-110"/>
              <w:rPr>
                <w:rFonts w:cs="Times New Roman"/>
                <w:sz w:val="21"/>
                <w:szCs w:val="21"/>
              </w:rPr>
            </w:pPr>
            <w:r>
              <w:rPr>
                <w:rFonts w:cs="Times New Roman"/>
                <w:sz w:val="21"/>
                <w:szCs w:val="21"/>
              </w:rPr>
              <w:t>466,253</w:t>
            </w:r>
          </w:p>
        </w:tc>
        <w:tc>
          <w:tcPr>
            <w:tcW w:w="236" w:type="dxa"/>
          </w:tcPr>
          <w:p w14:paraId="14087BBC" w14:textId="77777777" w:rsidR="00BB0CCA" w:rsidRPr="0017790F" w:rsidRDefault="00BB0CCA" w:rsidP="00BB0CCA">
            <w:pPr>
              <w:tabs>
                <w:tab w:val="decimal" w:pos="1313"/>
              </w:tabs>
              <w:spacing w:line="240" w:lineRule="atLeast"/>
              <w:ind w:left="-108" w:right="-110"/>
              <w:rPr>
                <w:rFonts w:cs="Times New Roman"/>
                <w:sz w:val="21"/>
                <w:szCs w:val="21"/>
              </w:rPr>
            </w:pPr>
          </w:p>
        </w:tc>
        <w:tc>
          <w:tcPr>
            <w:tcW w:w="1474" w:type="dxa"/>
            <w:tcBorders>
              <w:bottom w:val="double" w:sz="4" w:space="0" w:color="auto"/>
            </w:tcBorders>
          </w:tcPr>
          <w:p w14:paraId="247FA5C7" w14:textId="4BBC7B09" w:rsidR="00BB0CCA" w:rsidRPr="0017790F" w:rsidRDefault="00BB0CCA" w:rsidP="00BB0CCA">
            <w:pPr>
              <w:tabs>
                <w:tab w:val="decimal" w:pos="1183"/>
              </w:tabs>
              <w:spacing w:line="240" w:lineRule="atLeast"/>
              <w:ind w:left="-108" w:right="-110"/>
              <w:rPr>
                <w:rFonts w:cs="Times New Roman"/>
                <w:sz w:val="21"/>
                <w:szCs w:val="21"/>
              </w:rPr>
            </w:pPr>
            <w:r>
              <w:rPr>
                <w:rFonts w:cs="Times New Roman"/>
                <w:sz w:val="21"/>
                <w:szCs w:val="21"/>
              </w:rPr>
              <w:t>467,407</w:t>
            </w:r>
          </w:p>
        </w:tc>
      </w:tr>
    </w:tbl>
    <w:p w14:paraId="553532BD" w14:textId="77777777" w:rsidR="00823CB1" w:rsidRDefault="00823CB1" w:rsidP="003E339E">
      <w:pPr>
        <w:tabs>
          <w:tab w:val="left" w:pos="540"/>
        </w:tabs>
        <w:spacing w:line="240" w:lineRule="atLeast"/>
        <w:rPr>
          <w:rFonts w:cs="Times New Roman"/>
          <w:b/>
          <w:bCs/>
          <w:sz w:val="23"/>
          <w:szCs w:val="23"/>
          <w:lang w:val="en-US" w:bidi="th-TH"/>
        </w:rPr>
      </w:pPr>
    </w:p>
    <w:p w14:paraId="2B142E40" w14:textId="77777777" w:rsidR="00A72AAF" w:rsidRDefault="00A72AAF" w:rsidP="003E339E">
      <w:pPr>
        <w:tabs>
          <w:tab w:val="left" w:pos="540"/>
        </w:tabs>
        <w:spacing w:line="240" w:lineRule="atLeast"/>
        <w:rPr>
          <w:rFonts w:cs="Cordia New"/>
          <w:b/>
          <w:bCs/>
          <w:sz w:val="23"/>
          <w:szCs w:val="23"/>
          <w:lang w:val="en-US" w:bidi="th-TH"/>
        </w:rPr>
      </w:pPr>
    </w:p>
    <w:p w14:paraId="2E2E7A5D" w14:textId="77777777" w:rsidR="00A72AAF" w:rsidRPr="00AF1A95" w:rsidRDefault="00A72AAF" w:rsidP="003E339E">
      <w:pPr>
        <w:tabs>
          <w:tab w:val="left" w:pos="540"/>
        </w:tabs>
        <w:spacing w:line="240" w:lineRule="atLeast"/>
        <w:rPr>
          <w:rFonts w:cs="Cordia New"/>
          <w:b/>
          <w:bCs/>
          <w:sz w:val="23"/>
          <w:szCs w:val="23"/>
          <w:lang w:val="en-US" w:bidi="th-TH"/>
        </w:rPr>
      </w:pPr>
    </w:p>
    <w:p w14:paraId="2C7525F9" w14:textId="6EADF14C" w:rsidR="007C1BC4" w:rsidRPr="0017790F" w:rsidRDefault="00FD0739" w:rsidP="003E339E">
      <w:pPr>
        <w:tabs>
          <w:tab w:val="left" w:pos="540"/>
        </w:tabs>
        <w:spacing w:line="240" w:lineRule="atLeast"/>
        <w:rPr>
          <w:rFonts w:cs="Times New Roman"/>
          <w:b/>
          <w:bCs/>
          <w:sz w:val="23"/>
          <w:szCs w:val="23"/>
        </w:rPr>
      </w:pPr>
      <w:r w:rsidRPr="0017790F">
        <w:rPr>
          <w:rFonts w:cs="Times New Roman"/>
          <w:b/>
          <w:bCs/>
          <w:sz w:val="23"/>
          <w:szCs w:val="23"/>
          <w:lang w:val="en-US" w:bidi="th-TH"/>
        </w:rPr>
        <w:lastRenderedPageBreak/>
        <w:t>1</w:t>
      </w:r>
      <w:r w:rsidR="000079DC">
        <w:rPr>
          <w:rFonts w:cs="Times New Roman"/>
          <w:b/>
          <w:bCs/>
          <w:sz w:val="23"/>
          <w:szCs w:val="23"/>
          <w:lang w:val="en-US" w:bidi="th-TH"/>
        </w:rPr>
        <w:t>3</w:t>
      </w:r>
      <w:r w:rsidR="007C1BC4" w:rsidRPr="0017790F">
        <w:rPr>
          <w:rFonts w:cs="Times New Roman"/>
          <w:b/>
          <w:bCs/>
          <w:sz w:val="23"/>
          <w:szCs w:val="23"/>
          <w:lang w:val="en-US" w:bidi="th-TH"/>
        </w:rPr>
        <w:tab/>
      </w:r>
      <w:r w:rsidR="007C1BC4" w:rsidRPr="0017790F">
        <w:rPr>
          <w:b/>
          <w:bCs/>
          <w:sz w:val="23"/>
          <w:szCs w:val="23"/>
        </w:rPr>
        <w:t>Information on fair value level and fair value measurement of investment</w:t>
      </w:r>
    </w:p>
    <w:p w14:paraId="253E941B" w14:textId="77777777" w:rsidR="007C1BC4" w:rsidRPr="0017790F" w:rsidRDefault="007C1BC4" w:rsidP="003A518D">
      <w:pPr>
        <w:overflowPunct w:val="0"/>
        <w:autoSpaceDE w:val="0"/>
        <w:autoSpaceDN w:val="0"/>
        <w:adjustRightInd w:val="0"/>
        <w:spacing w:line="240" w:lineRule="atLeast"/>
        <w:ind w:left="560"/>
        <w:jc w:val="thaiDistribute"/>
        <w:textAlignment w:val="baseline"/>
        <w:rPr>
          <w:rFonts w:cs="Times New Roman"/>
          <w:sz w:val="21"/>
          <w:szCs w:val="21"/>
          <w:cs/>
          <w:lang w:bidi="th-TH"/>
        </w:rPr>
      </w:pPr>
    </w:p>
    <w:tbl>
      <w:tblPr>
        <w:tblW w:w="9126" w:type="dxa"/>
        <w:tblInd w:w="450" w:type="dxa"/>
        <w:tblLayout w:type="fixed"/>
        <w:tblLook w:val="0000" w:firstRow="0" w:lastRow="0" w:firstColumn="0" w:lastColumn="0" w:noHBand="0" w:noVBand="0"/>
      </w:tblPr>
      <w:tblGrid>
        <w:gridCol w:w="3597"/>
        <w:gridCol w:w="1166"/>
        <w:gridCol w:w="263"/>
        <w:gridCol w:w="1183"/>
        <w:gridCol w:w="263"/>
        <w:gridCol w:w="1196"/>
        <w:gridCol w:w="252"/>
        <w:gridCol w:w="1206"/>
      </w:tblGrid>
      <w:tr w:rsidR="0080646A" w:rsidRPr="0017790F" w14:paraId="2512A3E6" w14:textId="77777777" w:rsidTr="003E339E">
        <w:tc>
          <w:tcPr>
            <w:tcW w:w="1971" w:type="pct"/>
          </w:tcPr>
          <w:p w14:paraId="510E5E9A" w14:textId="3FAC0B5D" w:rsidR="0080646A" w:rsidRPr="0017790F" w:rsidRDefault="00965B1D" w:rsidP="005E0B02">
            <w:pPr>
              <w:spacing w:line="240" w:lineRule="atLeast"/>
              <w:ind w:left="-14" w:right="-131"/>
              <w:rPr>
                <w:b/>
                <w:bCs/>
                <w:i/>
                <w:iCs/>
                <w:sz w:val="21"/>
                <w:szCs w:val="21"/>
                <w:lang w:val="en-US" w:bidi="th-TH"/>
              </w:rPr>
            </w:pPr>
            <w:r w:rsidRPr="0017790F">
              <w:rPr>
                <w:b/>
                <w:bCs/>
                <w:i/>
                <w:iCs/>
                <w:sz w:val="21"/>
                <w:szCs w:val="21"/>
                <w:lang w:val="en-US" w:bidi="th-TH"/>
              </w:rPr>
              <w:t xml:space="preserve">Fair value </w:t>
            </w:r>
            <w:proofErr w:type="spellStart"/>
            <w:r w:rsidRPr="0017790F">
              <w:rPr>
                <w:b/>
                <w:bCs/>
                <w:i/>
                <w:iCs/>
                <w:sz w:val="21"/>
                <w:szCs w:val="21"/>
                <w:lang w:val="en-US" w:bidi="th-TH"/>
              </w:rPr>
              <w:t>categorised</w:t>
            </w:r>
            <w:proofErr w:type="spellEnd"/>
            <w:r w:rsidRPr="0017790F">
              <w:rPr>
                <w:b/>
                <w:bCs/>
                <w:i/>
                <w:iCs/>
                <w:sz w:val="21"/>
                <w:szCs w:val="21"/>
                <w:lang w:val="en-US" w:bidi="th-TH"/>
              </w:rPr>
              <w:t xml:space="preserve"> by</w:t>
            </w:r>
            <w:r w:rsidRPr="0017790F">
              <w:rPr>
                <w:b/>
                <w:bCs/>
                <w:i/>
                <w:iCs/>
                <w:sz w:val="21"/>
                <w:szCs w:val="21"/>
                <w:lang w:val="en-US" w:bidi="th-TH"/>
              </w:rPr>
              <w:br/>
              <w:t xml:space="preserve">   measurement approach</w:t>
            </w:r>
          </w:p>
        </w:tc>
        <w:tc>
          <w:tcPr>
            <w:tcW w:w="639" w:type="pct"/>
          </w:tcPr>
          <w:p w14:paraId="3EDAB6A1" w14:textId="77777777" w:rsidR="00DE032C" w:rsidRPr="0017790F" w:rsidRDefault="00DE032C" w:rsidP="005C0C8B">
            <w:pPr>
              <w:spacing w:line="240" w:lineRule="atLeast"/>
              <w:ind w:left="-108" w:right="-110"/>
              <w:jc w:val="center"/>
              <w:rPr>
                <w:rFonts w:cs="Times New Roman"/>
                <w:sz w:val="21"/>
                <w:szCs w:val="21"/>
                <w:lang w:val="en-US"/>
              </w:rPr>
            </w:pPr>
          </w:p>
          <w:p w14:paraId="2F501D87" w14:textId="6CACDE58"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Level 1</w:t>
            </w:r>
          </w:p>
        </w:tc>
        <w:tc>
          <w:tcPr>
            <w:tcW w:w="144" w:type="pct"/>
          </w:tcPr>
          <w:p w14:paraId="2F8986E1" w14:textId="77777777" w:rsidR="0080646A" w:rsidRPr="0017790F" w:rsidRDefault="0080646A" w:rsidP="005C0C8B">
            <w:pPr>
              <w:spacing w:line="240" w:lineRule="atLeast"/>
              <w:ind w:left="-108" w:right="-110"/>
              <w:jc w:val="center"/>
              <w:rPr>
                <w:rFonts w:cs="Times New Roman"/>
                <w:sz w:val="21"/>
                <w:szCs w:val="21"/>
              </w:rPr>
            </w:pPr>
          </w:p>
        </w:tc>
        <w:tc>
          <w:tcPr>
            <w:tcW w:w="648" w:type="pct"/>
          </w:tcPr>
          <w:p w14:paraId="1042659F" w14:textId="77777777" w:rsidR="00DE032C" w:rsidRPr="0017790F" w:rsidRDefault="00DE032C" w:rsidP="005C0C8B">
            <w:pPr>
              <w:spacing w:line="240" w:lineRule="atLeast"/>
              <w:ind w:left="-108" w:right="-110"/>
              <w:jc w:val="center"/>
              <w:rPr>
                <w:rFonts w:cs="Times New Roman"/>
                <w:sz w:val="21"/>
                <w:szCs w:val="21"/>
              </w:rPr>
            </w:pPr>
          </w:p>
          <w:p w14:paraId="4A08407A" w14:textId="679D152E"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Level 2</w:t>
            </w:r>
          </w:p>
        </w:tc>
        <w:tc>
          <w:tcPr>
            <w:tcW w:w="144" w:type="pct"/>
          </w:tcPr>
          <w:p w14:paraId="399E60E3" w14:textId="77777777" w:rsidR="0080646A" w:rsidRPr="0017790F" w:rsidRDefault="0080646A" w:rsidP="005C0C8B">
            <w:pPr>
              <w:spacing w:line="240" w:lineRule="atLeast"/>
              <w:ind w:left="-108" w:right="-110"/>
              <w:jc w:val="center"/>
              <w:rPr>
                <w:rFonts w:cs="Times New Roman"/>
                <w:sz w:val="21"/>
                <w:szCs w:val="21"/>
              </w:rPr>
            </w:pPr>
          </w:p>
        </w:tc>
        <w:tc>
          <w:tcPr>
            <w:tcW w:w="655" w:type="pct"/>
          </w:tcPr>
          <w:p w14:paraId="09F72CBA" w14:textId="77777777" w:rsidR="00DE032C" w:rsidRPr="0017790F" w:rsidRDefault="00DE032C" w:rsidP="005C0C8B">
            <w:pPr>
              <w:spacing w:line="240" w:lineRule="atLeast"/>
              <w:ind w:left="-108" w:right="-110"/>
              <w:jc w:val="center"/>
              <w:rPr>
                <w:rFonts w:cs="Times New Roman"/>
                <w:sz w:val="21"/>
                <w:szCs w:val="21"/>
              </w:rPr>
            </w:pPr>
          </w:p>
          <w:p w14:paraId="0BF7B2C5" w14:textId="5E414B6B"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Level 3</w:t>
            </w:r>
          </w:p>
        </w:tc>
        <w:tc>
          <w:tcPr>
            <w:tcW w:w="138" w:type="pct"/>
          </w:tcPr>
          <w:p w14:paraId="3891DBED" w14:textId="77777777" w:rsidR="0080646A" w:rsidRPr="0017790F" w:rsidRDefault="0080646A" w:rsidP="005C0C8B">
            <w:pPr>
              <w:spacing w:line="240" w:lineRule="atLeast"/>
              <w:ind w:left="-108" w:right="-110"/>
              <w:jc w:val="center"/>
              <w:rPr>
                <w:rFonts w:cs="Times New Roman"/>
                <w:sz w:val="21"/>
                <w:szCs w:val="21"/>
              </w:rPr>
            </w:pPr>
          </w:p>
        </w:tc>
        <w:tc>
          <w:tcPr>
            <w:tcW w:w="661" w:type="pct"/>
          </w:tcPr>
          <w:p w14:paraId="23FA30B4" w14:textId="77777777" w:rsidR="00DE032C" w:rsidRPr="0017790F" w:rsidRDefault="00DE032C" w:rsidP="005C0C8B">
            <w:pPr>
              <w:spacing w:line="240" w:lineRule="atLeast"/>
              <w:ind w:left="-108" w:right="-110"/>
              <w:jc w:val="center"/>
              <w:rPr>
                <w:rFonts w:cs="Times New Roman"/>
                <w:sz w:val="21"/>
                <w:szCs w:val="21"/>
              </w:rPr>
            </w:pPr>
          </w:p>
          <w:p w14:paraId="4EAEDAF4" w14:textId="6A7BA1C7" w:rsidR="0080646A" w:rsidRPr="0017790F" w:rsidRDefault="0080646A" w:rsidP="005C0C8B">
            <w:pPr>
              <w:spacing w:line="240" w:lineRule="atLeast"/>
              <w:ind w:left="-108" w:right="-110"/>
              <w:jc w:val="center"/>
              <w:rPr>
                <w:rFonts w:cs="Times New Roman"/>
                <w:sz w:val="21"/>
                <w:szCs w:val="21"/>
                <w:cs/>
              </w:rPr>
            </w:pPr>
            <w:r w:rsidRPr="0017790F">
              <w:rPr>
                <w:rFonts w:cs="Times New Roman"/>
                <w:sz w:val="21"/>
                <w:szCs w:val="21"/>
              </w:rPr>
              <w:t>Total</w:t>
            </w:r>
          </w:p>
        </w:tc>
      </w:tr>
      <w:tr w:rsidR="0080646A" w:rsidRPr="0017790F" w14:paraId="1DAE6614" w14:textId="77777777" w:rsidTr="003E339E">
        <w:tc>
          <w:tcPr>
            <w:tcW w:w="1971" w:type="pct"/>
          </w:tcPr>
          <w:p w14:paraId="57267F8D" w14:textId="77777777" w:rsidR="0080646A" w:rsidRPr="0017790F" w:rsidRDefault="0080646A" w:rsidP="005C0C8B">
            <w:pPr>
              <w:spacing w:line="240" w:lineRule="atLeast"/>
              <w:ind w:left="-14" w:right="-131"/>
              <w:jc w:val="thaiDistribute"/>
              <w:rPr>
                <w:rFonts w:cs="Times New Roman"/>
                <w:b/>
                <w:bCs/>
                <w:sz w:val="21"/>
                <w:szCs w:val="21"/>
                <w:lang w:val="en-US" w:bidi="th-TH"/>
              </w:rPr>
            </w:pPr>
          </w:p>
        </w:tc>
        <w:tc>
          <w:tcPr>
            <w:tcW w:w="3029" w:type="pct"/>
            <w:gridSpan w:val="7"/>
          </w:tcPr>
          <w:p w14:paraId="7AF82B9F" w14:textId="77777777" w:rsidR="0080646A" w:rsidRPr="0017790F" w:rsidRDefault="0080646A" w:rsidP="009E2A6F">
            <w:pPr>
              <w:tabs>
                <w:tab w:val="left" w:pos="824"/>
              </w:tabs>
              <w:spacing w:line="240" w:lineRule="atLeast"/>
              <w:ind w:left="-108" w:right="-110"/>
              <w:jc w:val="center"/>
              <w:rPr>
                <w:rFonts w:cs="Times New Roman"/>
                <w:sz w:val="21"/>
                <w:szCs w:val="21"/>
              </w:rPr>
            </w:pPr>
            <w:r w:rsidRPr="0017790F">
              <w:rPr>
                <w:rFonts w:cs="Times New Roman"/>
                <w:i/>
                <w:iCs/>
                <w:sz w:val="21"/>
                <w:szCs w:val="21"/>
              </w:rPr>
              <w:t>(in million Baht)</w:t>
            </w:r>
          </w:p>
        </w:tc>
      </w:tr>
      <w:tr w:rsidR="0080646A" w:rsidRPr="0017790F" w14:paraId="40FBF971" w14:textId="77777777" w:rsidTr="003E339E">
        <w:tc>
          <w:tcPr>
            <w:tcW w:w="1971" w:type="pct"/>
          </w:tcPr>
          <w:p w14:paraId="468ED5B9" w14:textId="220EE041" w:rsidR="0080646A" w:rsidRPr="0017790F" w:rsidRDefault="00283065" w:rsidP="005C0C8B">
            <w:pPr>
              <w:spacing w:line="240" w:lineRule="atLeast"/>
              <w:ind w:left="-14" w:right="-131"/>
              <w:jc w:val="thaiDistribute"/>
              <w:rPr>
                <w:rFonts w:cs="Times New Roman"/>
                <w:b/>
                <w:bCs/>
                <w:i/>
                <w:iCs/>
                <w:sz w:val="21"/>
                <w:szCs w:val="21"/>
              </w:rPr>
            </w:pPr>
            <w:r w:rsidRPr="00283065">
              <w:rPr>
                <w:rFonts w:cs="Times New Roman"/>
                <w:b/>
                <w:bCs/>
                <w:i/>
                <w:iCs/>
                <w:sz w:val="21"/>
                <w:szCs w:val="21"/>
              </w:rPr>
              <w:t xml:space="preserve">As </w:t>
            </w:r>
            <w:proofErr w:type="gramStart"/>
            <w:r w:rsidRPr="00283065">
              <w:rPr>
                <w:rFonts w:cs="Times New Roman"/>
                <w:b/>
                <w:bCs/>
                <w:i/>
                <w:iCs/>
                <w:sz w:val="21"/>
                <w:szCs w:val="21"/>
              </w:rPr>
              <w:t>at</w:t>
            </w:r>
            <w:proofErr w:type="gramEnd"/>
            <w:r w:rsidRPr="00283065">
              <w:rPr>
                <w:rFonts w:cs="Times New Roman"/>
                <w:b/>
                <w:bCs/>
                <w:i/>
                <w:iCs/>
                <w:sz w:val="21"/>
                <w:szCs w:val="21"/>
              </w:rPr>
              <w:t xml:space="preserve"> </w:t>
            </w:r>
            <w:r w:rsidR="00826041">
              <w:rPr>
                <w:rFonts w:cs="Times New Roman"/>
                <w:b/>
                <w:bCs/>
                <w:i/>
                <w:iCs/>
                <w:sz w:val="21"/>
                <w:szCs w:val="21"/>
              </w:rPr>
              <w:t>3</w:t>
            </w:r>
            <w:r w:rsidR="00BB0CCA">
              <w:rPr>
                <w:rFonts w:cs="Times New Roman"/>
                <w:b/>
                <w:bCs/>
                <w:i/>
                <w:iCs/>
                <w:sz w:val="21"/>
                <w:szCs w:val="21"/>
              </w:rPr>
              <w:t>0 June</w:t>
            </w:r>
            <w:r w:rsidR="00826041">
              <w:rPr>
                <w:rFonts w:cs="Times New Roman"/>
                <w:b/>
                <w:bCs/>
                <w:i/>
                <w:iCs/>
                <w:sz w:val="21"/>
                <w:szCs w:val="21"/>
              </w:rPr>
              <w:t xml:space="preserve"> 2026</w:t>
            </w:r>
          </w:p>
        </w:tc>
        <w:tc>
          <w:tcPr>
            <w:tcW w:w="3029" w:type="pct"/>
            <w:gridSpan w:val="7"/>
          </w:tcPr>
          <w:p w14:paraId="70A9E67B" w14:textId="77777777" w:rsidR="0080646A" w:rsidRPr="0017790F" w:rsidRDefault="0080646A" w:rsidP="005C0C8B">
            <w:pPr>
              <w:spacing w:line="240" w:lineRule="atLeast"/>
              <w:ind w:left="-108" w:right="-110"/>
              <w:jc w:val="center"/>
              <w:rPr>
                <w:rFonts w:cs="Times New Roman"/>
                <w:sz w:val="21"/>
                <w:szCs w:val="21"/>
              </w:rPr>
            </w:pPr>
          </w:p>
        </w:tc>
      </w:tr>
      <w:tr w:rsidR="00F8084D" w:rsidRPr="0017790F" w14:paraId="5F9C373C" w14:textId="77777777" w:rsidTr="003E339E">
        <w:tc>
          <w:tcPr>
            <w:tcW w:w="1971" w:type="pct"/>
          </w:tcPr>
          <w:p w14:paraId="4C54CDD7" w14:textId="77777777" w:rsidR="00F8084D" w:rsidRPr="0017790F" w:rsidRDefault="00F8084D" w:rsidP="00F8084D">
            <w:pPr>
              <w:spacing w:line="240" w:lineRule="atLeast"/>
              <w:ind w:right="-108"/>
              <w:jc w:val="thaiDistribute"/>
              <w:rPr>
                <w:rFonts w:cs="Times New Roman"/>
                <w:sz w:val="21"/>
                <w:szCs w:val="21"/>
                <w:lang w:val="en-US"/>
              </w:rPr>
            </w:pPr>
            <w:r w:rsidRPr="0017790F">
              <w:rPr>
                <w:rFonts w:cs="Times New Roman"/>
                <w:sz w:val="21"/>
                <w:szCs w:val="21"/>
                <w:lang w:val="en-US"/>
              </w:rPr>
              <w:t xml:space="preserve">Investments in freehold and leasehold </w:t>
            </w:r>
          </w:p>
          <w:p w14:paraId="5C33D92A" w14:textId="6C6988B2" w:rsidR="00F8084D" w:rsidRPr="0017790F" w:rsidRDefault="00F8084D" w:rsidP="00F8084D">
            <w:pPr>
              <w:spacing w:line="240" w:lineRule="atLeast"/>
              <w:ind w:right="-108"/>
              <w:jc w:val="thaiDistribute"/>
              <w:rPr>
                <w:rFonts w:cs="Times New Roman"/>
                <w:sz w:val="21"/>
                <w:szCs w:val="21"/>
                <w:lang w:val="en-US"/>
              </w:rPr>
            </w:pPr>
            <w:r w:rsidRPr="0017790F">
              <w:rPr>
                <w:rFonts w:cs="Times New Roman"/>
                <w:sz w:val="21"/>
                <w:szCs w:val="21"/>
                <w:lang w:val="en-US"/>
              </w:rPr>
              <w:t xml:space="preserve">  properties at fair value</w:t>
            </w:r>
          </w:p>
        </w:tc>
        <w:tc>
          <w:tcPr>
            <w:tcW w:w="639" w:type="pct"/>
          </w:tcPr>
          <w:p w14:paraId="4C1F1A77" w14:textId="41294C5E" w:rsidR="00F8084D" w:rsidRPr="00AF1A95" w:rsidRDefault="00F8084D" w:rsidP="00F8084D">
            <w:pPr>
              <w:tabs>
                <w:tab w:val="decimal" w:pos="884"/>
              </w:tabs>
              <w:spacing w:line="240" w:lineRule="atLeast"/>
              <w:ind w:right="-116"/>
              <w:rPr>
                <w:rFonts w:cs="Times New Roman"/>
                <w:szCs w:val="22"/>
                <w:lang w:val="en-US"/>
              </w:rPr>
            </w:pPr>
            <w:r>
              <w:rPr>
                <w:rFonts w:cs="Times New Roman"/>
                <w:szCs w:val="22"/>
                <w:lang w:val="en-US"/>
              </w:rPr>
              <w:br/>
              <w:t>-</w:t>
            </w:r>
          </w:p>
        </w:tc>
        <w:tc>
          <w:tcPr>
            <w:tcW w:w="144" w:type="pct"/>
          </w:tcPr>
          <w:p w14:paraId="60472AE2" w14:textId="77777777" w:rsidR="00F8084D" w:rsidRPr="00AF1A95" w:rsidRDefault="00F8084D" w:rsidP="00F8084D">
            <w:pPr>
              <w:tabs>
                <w:tab w:val="decimal" w:pos="884"/>
              </w:tabs>
              <w:spacing w:line="240" w:lineRule="atLeast"/>
              <w:ind w:right="-116"/>
              <w:rPr>
                <w:rFonts w:cs="Times New Roman"/>
                <w:szCs w:val="22"/>
                <w:lang w:val="en-US"/>
              </w:rPr>
            </w:pPr>
          </w:p>
        </w:tc>
        <w:tc>
          <w:tcPr>
            <w:tcW w:w="648" w:type="pct"/>
          </w:tcPr>
          <w:p w14:paraId="25451045" w14:textId="6ADCAFC3"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658DFDAE"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55" w:type="pct"/>
          </w:tcPr>
          <w:p w14:paraId="1349FB84" w14:textId="08FA2FE7" w:rsidR="00F8084D" w:rsidRPr="00A842AB" w:rsidRDefault="00F8084D" w:rsidP="00F8084D">
            <w:pPr>
              <w:tabs>
                <w:tab w:val="decimal" w:pos="884"/>
              </w:tabs>
              <w:spacing w:line="240" w:lineRule="atLeast"/>
              <w:ind w:right="-116"/>
              <w:rPr>
                <w:sz w:val="21"/>
                <w:szCs w:val="26"/>
                <w:lang w:val="en-US" w:bidi="th-TH"/>
              </w:rPr>
            </w:pPr>
            <w:r>
              <w:rPr>
                <w:rFonts w:cs="Times New Roman"/>
                <w:szCs w:val="22"/>
                <w:lang w:val="en-US"/>
              </w:rPr>
              <w:br/>
              <w:t>12,783</w:t>
            </w:r>
          </w:p>
        </w:tc>
        <w:tc>
          <w:tcPr>
            <w:tcW w:w="138" w:type="pct"/>
          </w:tcPr>
          <w:p w14:paraId="1842C1BC"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61" w:type="pct"/>
          </w:tcPr>
          <w:p w14:paraId="540F0769" w14:textId="64BE3AEA"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12,783</w:t>
            </w:r>
          </w:p>
        </w:tc>
      </w:tr>
      <w:tr w:rsidR="00F8084D" w:rsidRPr="0017790F" w14:paraId="66321CD9" w14:textId="77777777" w:rsidTr="003E339E">
        <w:tc>
          <w:tcPr>
            <w:tcW w:w="1971" w:type="pct"/>
          </w:tcPr>
          <w:p w14:paraId="5FA00154" w14:textId="77777777" w:rsidR="00F8084D" w:rsidRPr="0017790F" w:rsidRDefault="00F8084D" w:rsidP="00F8084D">
            <w:pPr>
              <w:spacing w:line="240" w:lineRule="atLeast"/>
              <w:ind w:right="-108"/>
              <w:jc w:val="thaiDistribute"/>
              <w:rPr>
                <w:rFonts w:cs="Times New Roman"/>
                <w:sz w:val="21"/>
                <w:szCs w:val="21"/>
                <w:lang w:val="en-US"/>
              </w:rPr>
            </w:pPr>
            <w:r w:rsidRPr="0017790F">
              <w:rPr>
                <w:rFonts w:cs="Times New Roman"/>
                <w:sz w:val="21"/>
                <w:szCs w:val="21"/>
                <w:lang w:val="en-US"/>
              </w:rPr>
              <w:t>Investments measured at fair value</w:t>
            </w:r>
          </w:p>
          <w:p w14:paraId="4BEC0EB3" w14:textId="6F1C1BB2" w:rsidR="00F8084D" w:rsidRPr="0017790F" w:rsidRDefault="00F8084D" w:rsidP="00F8084D">
            <w:pPr>
              <w:spacing w:line="240" w:lineRule="atLeast"/>
              <w:ind w:right="-108"/>
              <w:jc w:val="thaiDistribute"/>
              <w:rPr>
                <w:rFonts w:cs="Times New Roman"/>
                <w:sz w:val="21"/>
                <w:szCs w:val="21"/>
                <w:lang w:val="en-US"/>
              </w:rPr>
            </w:pPr>
            <w:r w:rsidRPr="0017790F">
              <w:rPr>
                <w:rFonts w:cs="Times New Roman"/>
                <w:sz w:val="21"/>
                <w:szCs w:val="21"/>
                <w:lang w:val="en-US"/>
              </w:rPr>
              <w:t xml:space="preserve">  through profit or loss</w:t>
            </w:r>
          </w:p>
        </w:tc>
        <w:tc>
          <w:tcPr>
            <w:tcW w:w="639" w:type="pct"/>
          </w:tcPr>
          <w:p w14:paraId="39FCC976" w14:textId="1956E2FF"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31C984F1"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48" w:type="pct"/>
          </w:tcPr>
          <w:p w14:paraId="1AFDD98F" w14:textId="72EC2995" w:rsidR="00F8084D" w:rsidRPr="00A842AB" w:rsidRDefault="00F8084D" w:rsidP="00F8084D">
            <w:pPr>
              <w:tabs>
                <w:tab w:val="decimal" w:pos="884"/>
              </w:tabs>
              <w:spacing w:line="240" w:lineRule="atLeast"/>
              <w:ind w:right="-116"/>
              <w:rPr>
                <w:rFonts w:cs="Cordia New"/>
                <w:sz w:val="21"/>
                <w:szCs w:val="26"/>
                <w:cs/>
                <w:lang w:val="en-US" w:bidi="th-TH"/>
              </w:rPr>
            </w:pPr>
            <w:r>
              <w:rPr>
                <w:szCs w:val="28"/>
                <w:lang w:val="en-US" w:bidi="th-TH"/>
              </w:rPr>
              <w:br/>
            </w:r>
            <w:r>
              <w:rPr>
                <w:rFonts w:cs="Cordia New"/>
                <w:szCs w:val="26"/>
                <w:lang w:val="en-US" w:bidi="th-TH"/>
              </w:rPr>
              <w:t>157</w:t>
            </w:r>
          </w:p>
        </w:tc>
        <w:tc>
          <w:tcPr>
            <w:tcW w:w="144" w:type="pct"/>
          </w:tcPr>
          <w:p w14:paraId="17900BC8"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55" w:type="pct"/>
          </w:tcPr>
          <w:p w14:paraId="0C20C06A" w14:textId="392B0507"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w:t>
            </w:r>
          </w:p>
        </w:tc>
        <w:tc>
          <w:tcPr>
            <w:tcW w:w="138" w:type="pct"/>
          </w:tcPr>
          <w:p w14:paraId="5F82644B"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61" w:type="pct"/>
          </w:tcPr>
          <w:p w14:paraId="284E7D85" w14:textId="0B553C13" w:rsidR="00F8084D" w:rsidRPr="00CF3C93" w:rsidRDefault="00F8084D" w:rsidP="00F8084D">
            <w:pPr>
              <w:tabs>
                <w:tab w:val="decimal" w:pos="884"/>
              </w:tabs>
              <w:spacing w:line="240" w:lineRule="atLeast"/>
              <w:ind w:right="-116"/>
              <w:rPr>
                <w:rFonts w:cs="Cordia New"/>
                <w:sz w:val="21"/>
                <w:szCs w:val="26"/>
                <w:cs/>
                <w:lang w:val="en-US" w:bidi="th-TH"/>
              </w:rPr>
            </w:pPr>
            <w:r>
              <w:rPr>
                <w:rFonts w:cs="Times New Roman"/>
                <w:szCs w:val="22"/>
                <w:lang w:val="en-US"/>
              </w:rPr>
              <w:br/>
            </w:r>
            <w:r>
              <w:rPr>
                <w:rFonts w:cs="Cordia New"/>
                <w:szCs w:val="26"/>
                <w:lang w:val="en-US"/>
              </w:rPr>
              <w:t>157</w:t>
            </w:r>
          </w:p>
        </w:tc>
      </w:tr>
      <w:tr w:rsidR="00F8084D" w:rsidRPr="0017790F" w14:paraId="07AE7233" w14:textId="77777777" w:rsidTr="003E339E">
        <w:tc>
          <w:tcPr>
            <w:tcW w:w="1971" w:type="pct"/>
          </w:tcPr>
          <w:p w14:paraId="107BCF84" w14:textId="77777777" w:rsidR="00F8084D" w:rsidRPr="0017790F" w:rsidRDefault="00F8084D" w:rsidP="00F8084D">
            <w:pPr>
              <w:spacing w:line="240" w:lineRule="atLeast"/>
              <w:ind w:right="-108"/>
              <w:jc w:val="thaiDistribute"/>
              <w:rPr>
                <w:rFonts w:cs="Times New Roman"/>
                <w:sz w:val="21"/>
                <w:szCs w:val="21"/>
                <w:lang w:val="en-US"/>
              </w:rPr>
            </w:pPr>
          </w:p>
        </w:tc>
        <w:tc>
          <w:tcPr>
            <w:tcW w:w="639" w:type="pct"/>
          </w:tcPr>
          <w:p w14:paraId="78D4A8E2"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144" w:type="pct"/>
          </w:tcPr>
          <w:p w14:paraId="115FCD35"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48" w:type="pct"/>
          </w:tcPr>
          <w:p w14:paraId="23501B56"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144" w:type="pct"/>
          </w:tcPr>
          <w:p w14:paraId="533564BE"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55" w:type="pct"/>
          </w:tcPr>
          <w:p w14:paraId="4266B732"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138" w:type="pct"/>
          </w:tcPr>
          <w:p w14:paraId="798EE1C3"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61" w:type="pct"/>
          </w:tcPr>
          <w:p w14:paraId="7977E58E" w14:textId="77777777" w:rsidR="00F8084D" w:rsidRPr="0017790F" w:rsidRDefault="00F8084D" w:rsidP="00F8084D">
            <w:pPr>
              <w:tabs>
                <w:tab w:val="decimal" w:pos="884"/>
              </w:tabs>
              <w:spacing w:line="240" w:lineRule="atLeast"/>
              <w:ind w:right="-116"/>
              <w:rPr>
                <w:rFonts w:cs="Times New Roman"/>
                <w:sz w:val="21"/>
                <w:szCs w:val="21"/>
                <w:lang w:val="en-US"/>
              </w:rPr>
            </w:pPr>
          </w:p>
        </w:tc>
      </w:tr>
      <w:tr w:rsidR="00F8084D" w:rsidRPr="0017790F" w14:paraId="0D03DB46" w14:textId="77777777" w:rsidTr="003E339E">
        <w:tc>
          <w:tcPr>
            <w:tcW w:w="1971" w:type="pct"/>
          </w:tcPr>
          <w:p w14:paraId="4A5FBA83" w14:textId="7C63EBD0" w:rsidR="00F8084D" w:rsidRPr="0017790F" w:rsidRDefault="00F8084D" w:rsidP="00F8084D">
            <w:pPr>
              <w:spacing w:line="240" w:lineRule="atLeast"/>
              <w:ind w:left="-14" w:right="-131"/>
              <w:jc w:val="thaiDistribute"/>
              <w:rPr>
                <w:rFonts w:cs="Times New Roman"/>
                <w:b/>
                <w:bCs/>
                <w:sz w:val="21"/>
                <w:szCs w:val="21"/>
              </w:rPr>
            </w:pPr>
            <w:r w:rsidRPr="0017790F">
              <w:rPr>
                <w:rFonts w:cs="Times New Roman"/>
                <w:b/>
                <w:bCs/>
                <w:i/>
                <w:iCs/>
                <w:sz w:val="21"/>
                <w:szCs w:val="21"/>
              </w:rPr>
              <w:t xml:space="preserve">As </w:t>
            </w:r>
            <w:proofErr w:type="gramStart"/>
            <w:r w:rsidRPr="0017790F">
              <w:rPr>
                <w:rFonts w:cs="Times New Roman"/>
                <w:b/>
                <w:bCs/>
                <w:i/>
                <w:iCs/>
                <w:sz w:val="21"/>
                <w:szCs w:val="21"/>
              </w:rPr>
              <w:t>at</w:t>
            </w:r>
            <w:proofErr w:type="gramEnd"/>
            <w:r w:rsidRPr="0017790F">
              <w:rPr>
                <w:rFonts w:cs="Times New Roman"/>
                <w:b/>
                <w:bCs/>
                <w:i/>
                <w:iCs/>
                <w:sz w:val="21"/>
                <w:szCs w:val="21"/>
              </w:rPr>
              <w:t xml:space="preserve"> 31 December 202</w:t>
            </w:r>
            <w:r>
              <w:rPr>
                <w:rFonts w:cs="Times New Roman"/>
                <w:b/>
                <w:bCs/>
                <w:i/>
                <w:iCs/>
                <w:sz w:val="21"/>
                <w:szCs w:val="21"/>
              </w:rPr>
              <w:t>5</w:t>
            </w:r>
          </w:p>
        </w:tc>
        <w:tc>
          <w:tcPr>
            <w:tcW w:w="639" w:type="pct"/>
          </w:tcPr>
          <w:p w14:paraId="5582FEF7" w14:textId="77777777" w:rsidR="00F8084D" w:rsidRPr="0017790F" w:rsidRDefault="00F8084D" w:rsidP="00F8084D">
            <w:pPr>
              <w:tabs>
                <w:tab w:val="decimal" w:pos="884"/>
              </w:tabs>
              <w:spacing w:line="240" w:lineRule="atLeast"/>
              <w:ind w:left="-108" w:right="-116"/>
              <w:rPr>
                <w:rFonts w:cs="Times New Roman"/>
                <w:sz w:val="21"/>
                <w:szCs w:val="21"/>
                <w:cs/>
              </w:rPr>
            </w:pPr>
          </w:p>
        </w:tc>
        <w:tc>
          <w:tcPr>
            <w:tcW w:w="144" w:type="pct"/>
          </w:tcPr>
          <w:p w14:paraId="1D7C3F98" w14:textId="77777777" w:rsidR="00F8084D" w:rsidRPr="0017790F" w:rsidRDefault="00F8084D" w:rsidP="00F8084D">
            <w:pPr>
              <w:tabs>
                <w:tab w:val="decimal" w:pos="884"/>
              </w:tabs>
              <w:spacing w:line="240" w:lineRule="atLeast"/>
              <w:ind w:left="-108" w:right="-116"/>
              <w:rPr>
                <w:rFonts w:cs="Times New Roman"/>
                <w:sz w:val="21"/>
                <w:szCs w:val="21"/>
              </w:rPr>
            </w:pPr>
          </w:p>
        </w:tc>
        <w:tc>
          <w:tcPr>
            <w:tcW w:w="648" w:type="pct"/>
          </w:tcPr>
          <w:p w14:paraId="42A07958" w14:textId="77777777" w:rsidR="00F8084D" w:rsidRPr="0017790F" w:rsidRDefault="00F8084D" w:rsidP="00F8084D">
            <w:pPr>
              <w:tabs>
                <w:tab w:val="decimal" w:pos="884"/>
              </w:tabs>
              <w:spacing w:line="240" w:lineRule="atLeast"/>
              <w:ind w:left="-108" w:right="-116"/>
              <w:rPr>
                <w:rFonts w:cs="Times New Roman"/>
                <w:sz w:val="21"/>
                <w:szCs w:val="21"/>
                <w:cs/>
              </w:rPr>
            </w:pPr>
          </w:p>
        </w:tc>
        <w:tc>
          <w:tcPr>
            <w:tcW w:w="144" w:type="pct"/>
          </w:tcPr>
          <w:p w14:paraId="215BF79E" w14:textId="77777777" w:rsidR="00F8084D" w:rsidRPr="0017790F" w:rsidRDefault="00F8084D" w:rsidP="00F8084D">
            <w:pPr>
              <w:tabs>
                <w:tab w:val="decimal" w:pos="884"/>
              </w:tabs>
              <w:spacing w:line="240" w:lineRule="atLeast"/>
              <w:ind w:left="-108" w:right="-116"/>
              <w:rPr>
                <w:rFonts w:cs="Times New Roman"/>
                <w:sz w:val="21"/>
                <w:szCs w:val="21"/>
              </w:rPr>
            </w:pPr>
          </w:p>
        </w:tc>
        <w:tc>
          <w:tcPr>
            <w:tcW w:w="655" w:type="pct"/>
          </w:tcPr>
          <w:p w14:paraId="60372949" w14:textId="77777777" w:rsidR="00F8084D" w:rsidRPr="0017790F" w:rsidRDefault="00F8084D" w:rsidP="00F8084D">
            <w:pPr>
              <w:tabs>
                <w:tab w:val="decimal" w:pos="884"/>
              </w:tabs>
              <w:spacing w:line="240" w:lineRule="atLeast"/>
              <w:ind w:left="-108" w:right="-116"/>
              <w:rPr>
                <w:rFonts w:cs="Times New Roman"/>
                <w:sz w:val="21"/>
                <w:szCs w:val="21"/>
                <w:cs/>
              </w:rPr>
            </w:pPr>
          </w:p>
        </w:tc>
        <w:tc>
          <w:tcPr>
            <w:tcW w:w="138" w:type="pct"/>
          </w:tcPr>
          <w:p w14:paraId="3F37BAE6" w14:textId="77777777" w:rsidR="00F8084D" w:rsidRPr="0017790F" w:rsidRDefault="00F8084D" w:rsidP="00F8084D">
            <w:pPr>
              <w:tabs>
                <w:tab w:val="decimal" w:pos="884"/>
              </w:tabs>
              <w:spacing w:line="240" w:lineRule="atLeast"/>
              <w:ind w:left="-108" w:right="-116"/>
              <w:rPr>
                <w:rFonts w:cs="Times New Roman"/>
                <w:sz w:val="21"/>
                <w:szCs w:val="21"/>
              </w:rPr>
            </w:pPr>
          </w:p>
        </w:tc>
        <w:tc>
          <w:tcPr>
            <w:tcW w:w="661" w:type="pct"/>
          </w:tcPr>
          <w:p w14:paraId="5809DA2D" w14:textId="77777777" w:rsidR="00F8084D" w:rsidRPr="0017790F" w:rsidRDefault="00F8084D" w:rsidP="00F8084D">
            <w:pPr>
              <w:tabs>
                <w:tab w:val="decimal" w:pos="884"/>
              </w:tabs>
              <w:spacing w:line="240" w:lineRule="atLeast"/>
              <w:ind w:left="-108" w:right="-116"/>
              <w:rPr>
                <w:rFonts w:cs="Times New Roman"/>
                <w:sz w:val="21"/>
                <w:szCs w:val="21"/>
                <w:cs/>
              </w:rPr>
            </w:pPr>
          </w:p>
        </w:tc>
      </w:tr>
      <w:tr w:rsidR="00F8084D" w:rsidRPr="0017790F" w14:paraId="6580578F" w14:textId="77777777" w:rsidTr="003E339E">
        <w:tc>
          <w:tcPr>
            <w:tcW w:w="1971" w:type="pct"/>
          </w:tcPr>
          <w:p w14:paraId="758C9368" w14:textId="77777777" w:rsidR="00F8084D" w:rsidRPr="0017790F" w:rsidRDefault="00F8084D" w:rsidP="00F8084D">
            <w:pPr>
              <w:spacing w:line="240" w:lineRule="atLeast"/>
              <w:ind w:right="-108"/>
              <w:jc w:val="thaiDistribute"/>
              <w:rPr>
                <w:rFonts w:cs="Times New Roman"/>
                <w:sz w:val="21"/>
                <w:szCs w:val="21"/>
                <w:lang w:val="en-US"/>
              </w:rPr>
            </w:pPr>
            <w:r w:rsidRPr="0017790F">
              <w:rPr>
                <w:rFonts w:cs="Times New Roman"/>
                <w:sz w:val="21"/>
                <w:szCs w:val="21"/>
                <w:lang w:val="en-US"/>
              </w:rPr>
              <w:t>Investments in freehold and leasehold</w:t>
            </w:r>
          </w:p>
          <w:p w14:paraId="5A9A0BA2" w14:textId="2CFFF617" w:rsidR="00F8084D" w:rsidRPr="0017790F" w:rsidRDefault="00F8084D" w:rsidP="00F8084D">
            <w:pPr>
              <w:spacing w:line="240" w:lineRule="atLeast"/>
              <w:ind w:right="-108"/>
              <w:jc w:val="thaiDistribute"/>
              <w:rPr>
                <w:rFonts w:cs="Times New Roman"/>
                <w:sz w:val="21"/>
                <w:szCs w:val="21"/>
                <w:cs/>
                <w:lang w:val="en-US"/>
              </w:rPr>
            </w:pPr>
            <w:r w:rsidRPr="0017790F">
              <w:rPr>
                <w:rFonts w:cs="Times New Roman"/>
                <w:sz w:val="21"/>
                <w:szCs w:val="21"/>
                <w:lang w:val="en-US"/>
              </w:rPr>
              <w:t xml:space="preserve">  properties at fair value</w:t>
            </w:r>
          </w:p>
        </w:tc>
        <w:tc>
          <w:tcPr>
            <w:tcW w:w="639" w:type="pct"/>
          </w:tcPr>
          <w:p w14:paraId="0C058005" w14:textId="7C94FADA"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4A0CFA1C"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48" w:type="pct"/>
          </w:tcPr>
          <w:p w14:paraId="389A95D0" w14:textId="7A6870A8"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1D721685"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55" w:type="pct"/>
          </w:tcPr>
          <w:p w14:paraId="12580DED" w14:textId="13B6D9CA" w:rsidR="00F8084D" w:rsidRPr="0017790F" w:rsidRDefault="00F8084D" w:rsidP="00F8084D">
            <w:pPr>
              <w:tabs>
                <w:tab w:val="decimal" w:pos="884"/>
              </w:tabs>
              <w:spacing w:line="240" w:lineRule="atLeast"/>
              <w:ind w:right="-116"/>
              <w:rPr>
                <w:rFonts w:cs="Times New Roman"/>
                <w:sz w:val="21"/>
                <w:szCs w:val="21"/>
                <w:cs/>
                <w:lang w:val="en-US" w:bidi="th-TH"/>
              </w:rPr>
            </w:pPr>
            <w:r>
              <w:rPr>
                <w:rFonts w:cs="Times New Roman"/>
                <w:szCs w:val="22"/>
                <w:lang w:val="en-US"/>
              </w:rPr>
              <w:br/>
              <w:t>12,721</w:t>
            </w:r>
          </w:p>
        </w:tc>
        <w:tc>
          <w:tcPr>
            <w:tcW w:w="138" w:type="pct"/>
          </w:tcPr>
          <w:p w14:paraId="571B08A0"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61" w:type="pct"/>
          </w:tcPr>
          <w:p w14:paraId="408FBE32" w14:textId="68CDDE7E"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12,721</w:t>
            </w:r>
          </w:p>
        </w:tc>
      </w:tr>
      <w:tr w:rsidR="00F8084D" w:rsidRPr="0017790F" w14:paraId="0A3F232A" w14:textId="77777777" w:rsidTr="003E339E">
        <w:tc>
          <w:tcPr>
            <w:tcW w:w="1971" w:type="pct"/>
          </w:tcPr>
          <w:p w14:paraId="7290AD30" w14:textId="77777777" w:rsidR="00F8084D" w:rsidRPr="0017790F" w:rsidRDefault="00F8084D" w:rsidP="00F8084D">
            <w:pPr>
              <w:spacing w:line="240" w:lineRule="atLeast"/>
              <w:ind w:right="-108"/>
              <w:jc w:val="thaiDistribute"/>
              <w:rPr>
                <w:rFonts w:cs="Times New Roman"/>
                <w:sz w:val="21"/>
                <w:szCs w:val="21"/>
                <w:lang w:val="en-US"/>
              </w:rPr>
            </w:pPr>
            <w:r w:rsidRPr="0017790F">
              <w:rPr>
                <w:rFonts w:cs="Times New Roman"/>
                <w:sz w:val="21"/>
                <w:szCs w:val="21"/>
                <w:lang w:val="en-US"/>
              </w:rPr>
              <w:t>Investments measured at fair value</w:t>
            </w:r>
          </w:p>
          <w:p w14:paraId="11C5CED5" w14:textId="245F7A5F" w:rsidR="00F8084D" w:rsidRPr="0017790F" w:rsidRDefault="00F8084D" w:rsidP="00F8084D">
            <w:pPr>
              <w:spacing w:line="240" w:lineRule="atLeast"/>
              <w:ind w:right="-108"/>
              <w:jc w:val="thaiDistribute"/>
              <w:rPr>
                <w:rFonts w:cs="Times New Roman"/>
                <w:sz w:val="21"/>
                <w:szCs w:val="21"/>
                <w:lang w:val="en-US"/>
              </w:rPr>
            </w:pPr>
            <w:r w:rsidRPr="0017790F">
              <w:rPr>
                <w:rFonts w:cs="Times New Roman"/>
                <w:sz w:val="21"/>
                <w:szCs w:val="21"/>
                <w:lang w:val="en-US"/>
              </w:rPr>
              <w:t xml:space="preserve">  through profit or loss</w:t>
            </w:r>
          </w:p>
        </w:tc>
        <w:tc>
          <w:tcPr>
            <w:tcW w:w="639" w:type="pct"/>
          </w:tcPr>
          <w:p w14:paraId="6C9C8D21" w14:textId="3CDD65E2"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w:t>
            </w:r>
          </w:p>
        </w:tc>
        <w:tc>
          <w:tcPr>
            <w:tcW w:w="144" w:type="pct"/>
          </w:tcPr>
          <w:p w14:paraId="4CDF1D54"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48" w:type="pct"/>
          </w:tcPr>
          <w:p w14:paraId="2675008D" w14:textId="149A6E57" w:rsidR="00F8084D" w:rsidRPr="0017790F" w:rsidRDefault="00F8084D" w:rsidP="00F8084D">
            <w:pPr>
              <w:tabs>
                <w:tab w:val="decimal" w:pos="884"/>
              </w:tabs>
              <w:spacing w:line="240" w:lineRule="atLeast"/>
              <w:ind w:right="-116"/>
              <w:rPr>
                <w:rFonts w:cs="Times New Roman"/>
                <w:sz w:val="21"/>
                <w:szCs w:val="21"/>
                <w:lang w:val="en-US"/>
              </w:rPr>
            </w:pPr>
            <w:r>
              <w:rPr>
                <w:szCs w:val="28"/>
                <w:lang w:val="en-US" w:bidi="th-TH"/>
              </w:rPr>
              <w:br/>
              <w:t>400</w:t>
            </w:r>
          </w:p>
        </w:tc>
        <w:tc>
          <w:tcPr>
            <w:tcW w:w="144" w:type="pct"/>
          </w:tcPr>
          <w:p w14:paraId="71A2DD50"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55" w:type="pct"/>
          </w:tcPr>
          <w:p w14:paraId="101139D4" w14:textId="0387ADEA" w:rsidR="00F8084D" w:rsidRPr="0017790F" w:rsidRDefault="00F8084D" w:rsidP="00F8084D">
            <w:pPr>
              <w:tabs>
                <w:tab w:val="decimal" w:pos="884"/>
              </w:tabs>
              <w:spacing w:line="240" w:lineRule="atLeast"/>
              <w:ind w:right="-116"/>
              <w:rPr>
                <w:rFonts w:cs="Times New Roman"/>
                <w:sz w:val="21"/>
                <w:szCs w:val="21"/>
                <w:cs/>
                <w:lang w:val="en-US" w:bidi="th-TH"/>
              </w:rPr>
            </w:pPr>
            <w:r>
              <w:rPr>
                <w:rFonts w:cs="Times New Roman"/>
                <w:szCs w:val="22"/>
                <w:lang w:val="en-US"/>
              </w:rPr>
              <w:br/>
              <w:t>-</w:t>
            </w:r>
          </w:p>
        </w:tc>
        <w:tc>
          <w:tcPr>
            <w:tcW w:w="138" w:type="pct"/>
          </w:tcPr>
          <w:p w14:paraId="7FE445EA" w14:textId="77777777" w:rsidR="00F8084D" w:rsidRPr="0017790F" w:rsidRDefault="00F8084D" w:rsidP="00F8084D">
            <w:pPr>
              <w:tabs>
                <w:tab w:val="decimal" w:pos="884"/>
              </w:tabs>
              <w:spacing w:line="240" w:lineRule="atLeast"/>
              <w:ind w:right="-116"/>
              <w:rPr>
                <w:rFonts w:cs="Times New Roman"/>
                <w:sz w:val="21"/>
                <w:szCs w:val="21"/>
                <w:lang w:val="en-US"/>
              </w:rPr>
            </w:pPr>
          </w:p>
        </w:tc>
        <w:tc>
          <w:tcPr>
            <w:tcW w:w="661" w:type="pct"/>
          </w:tcPr>
          <w:p w14:paraId="735B2248" w14:textId="0727A73A" w:rsidR="00F8084D" w:rsidRPr="0017790F" w:rsidRDefault="00F8084D" w:rsidP="00F8084D">
            <w:pPr>
              <w:tabs>
                <w:tab w:val="decimal" w:pos="884"/>
              </w:tabs>
              <w:spacing w:line="240" w:lineRule="atLeast"/>
              <w:ind w:right="-116"/>
              <w:rPr>
                <w:rFonts w:cs="Times New Roman"/>
                <w:sz w:val="21"/>
                <w:szCs w:val="21"/>
                <w:lang w:val="en-US"/>
              </w:rPr>
            </w:pPr>
            <w:r>
              <w:rPr>
                <w:rFonts w:cs="Times New Roman"/>
                <w:szCs w:val="22"/>
                <w:lang w:val="en-US"/>
              </w:rPr>
              <w:br/>
              <w:t>400</w:t>
            </w:r>
          </w:p>
        </w:tc>
      </w:tr>
    </w:tbl>
    <w:p w14:paraId="04BC9632" w14:textId="77777777" w:rsidR="00110EC1" w:rsidRPr="0017790F" w:rsidRDefault="00110EC1" w:rsidP="007B400F">
      <w:pPr>
        <w:overflowPunct w:val="0"/>
        <w:autoSpaceDE w:val="0"/>
        <w:autoSpaceDN w:val="0"/>
        <w:adjustRightInd w:val="0"/>
        <w:spacing w:line="240" w:lineRule="atLeast"/>
        <w:ind w:left="560"/>
        <w:jc w:val="thaiDistribute"/>
        <w:textAlignment w:val="baseline"/>
        <w:rPr>
          <w:rFonts w:cs="Times New Roman"/>
          <w:sz w:val="21"/>
          <w:szCs w:val="21"/>
        </w:rPr>
      </w:pPr>
    </w:p>
    <w:p w14:paraId="5B15E185" w14:textId="1E66BD71" w:rsidR="000A4C24" w:rsidRPr="0017790F" w:rsidRDefault="00CA743D" w:rsidP="00CA743D">
      <w:pPr>
        <w:pStyle w:val="BodyText"/>
        <w:spacing w:line="240" w:lineRule="auto"/>
        <w:ind w:left="540"/>
        <w:jc w:val="thaiDistribute"/>
        <w:rPr>
          <w:sz w:val="21"/>
          <w:szCs w:val="21"/>
          <w:lang w:val="en-US" w:bidi="th-TH"/>
        </w:rPr>
      </w:pPr>
      <w:r w:rsidRPr="0017790F">
        <w:rPr>
          <w:sz w:val="21"/>
          <w:szCs w:val="21"/>
          <w:lang w:bidi="th-TH"/>
        </w:rPr>
        <w:t xml:space="preserve">The financial instruments traded in non-active markets and measured at obviously quoted market prices, buying and selling prices offered by traders or optional price references with supporting observable data </w:t>
      </w:r>
      <w:r w:rsidRPr="0017790F">
        <w:rPr>
          <w:spacing w:val="-2"/>
          <w:sz w:val="21"/>
          <w:szCs w:val="21"/>
          <w:lang w:bidi="th-TH"/>
        </w:rPr>
        <w:t>will be categorised as level 2.</w:t>
      </w:r>
      <w:r w:rsidR="009426D6" w:rsidRPr="0017790F">
        <w:rPr>
          <w:rFonts w:hint="cs"/>
          <w:spacing w:val="-2"/>
          <w:sz w:val="21"/>
          <w:szCs w:val="21"/>
          <w:cs/>
          <w:lang w:bidi="th-TH"/>
        </w:rPr>
        <w:t xml:space="preserve"> </w:t>
      </w:r>
      <w:r w:rsidR="00E23B50" w:rsidRPr="0017790F">
        <w:rPr>
          <w:spacing w:val="-2"/>
          <w:sz w:val="21"/>
          <w:szCs w:val="21"/>
          <w:lang w:val="en-US" w:bidi="th-TH"/>
        </w:rPr>
        <w:t xml:space="preserve">These </w:t>
      </w:r>
      <w:r w:rsidR="0068028D" w:rsidRPr="0017790F">
        <w:rPr>
          <w:spacing w:val="-2"/>
          <w:sz w:val="21"/>
          <w:szCs w:val="21"/>
          <w:lang w:val="en-US" w:bidi="th-TH"/>
        </w:rPr>
        <w:t xml:space="preserve">financial </w:t>
      </w:r>
      <w:r w:rsidR="00511C5D" w:rsidRPr="0017790F">
        <w:rPr>
          <w:spacing w:val="-2"/>
          <w:sz w:val="21"/>
          <w:szCs w:val="21"/>
          <w:lang w:val="en-US" w:bidi="th-TH"/>
        </w:rPr>
        <w:t>instruments</w:t>
      </w:r>
      <w:r w:rsidR="007A05BE" w:rsidRPr="0017790F">
        <w:rPr>
          <w:spacing w:val="-2"/>
          <w:sz w:val="21"/>
          <w:szCs w:val="21"/>
          <w:lang w:val="en-US" w:bidi="th-TH"/>
        </w:rPr>
        <w:t xml:space="preserve"> mainly c</w:t>
      </w:r>
      <w:r w:rsidR="00880458" w:rsidRPr="0017790F">
        <w:rPr>
          <w:spacing w:val="-2"/>
          <w:sz w:val="21"/>
          <w:szCs w:val="21"/>
          <w:lang w:val="en-US" w:bidi="th-TH"/>
        </w:rPr>
        <w:t>ompri</w:t>
      </w:r>
      <w:r w:rsidR="009F7E7C" w:rsidRPr="0017790F">
        <w:rPr>
          <w:spacing w:val="-2"/>
          <w:sz w:val="21"/>
          <w:szCs w:val="21"/>
          <w:lang w:val="en-US" w:bidi="th-TH"/>
        </w:rPr>
        <w:t>sed</w:t>
      </w:r>
      <w:r w:rsidR="006E25C6" w:rsidRPr="0017790F">
        <w:rPr>
          <w:spacing w:val="-2"/>
          <w:sz w:val="21"/>
          <w:szCs w:val="21"/>
          <w:lang w:val="en-US" w:bidi="th-TH"/>
        </w:rPr>
        <w:t xml:space="preserve"> </w:t>
      </w:r>
      <w:r w:rsidR="00AA3528" w:rsidRPr="0017790F">
        <w:rPr>
          <w:spacing w:val="-2"/>
          <w:sz w:val="21"/>
          <w:szCs w:val="21"/>
          <w:lang w:val="en-US" w:bidi="th-TH"/>
        </w:rPr>
        <w:t xml:space="preserve">government </w:t>
      </w:r>
      <w:r w:rsidR="00B73C7E" w:rsidRPr="0017790F">
        <w:rPr>
          <w:spacing w:val="-2"/>
          <w:sz w:val="21"/>
          <w:szCs w:val="21"/>
          <w:lang w:val="en-US" w:bidi="th-TH"/>
        </w:rPr>
        <w:t>debt</w:t>
      </w:r>
      <w:r w:rsidR="00B73C7E" w:rsidRPr="0017790F">
        <w:rPr>
          <w:sz w:val="21"/>
          <w:szCs w:val="21"/>
          <w:lang w:val="en-US" w:bidi="th-TH"/>
        </w:rPr>
        <w:t xml:space="preserve"> </w:t>
      </w:r>
      <w:r w:rsidR="00FA097B" w:rsidRPr="0017790F">
        <w:rPr>
          <w:sz w:val="21"/>
          <w:szCs w:val="21"/>
          <w:lang w:val="en-US" w:bidi="th-TH"/>
        </w:rPr>
        <w:t>i</w:t>
      </w:r>
      <w:r w:rsidR="00B73C7E" w:rsidRPr="0017790F">
        <w:rPr>
          <w:sz w:val="21"/>
          <w:szCs w:val="21"/>
          <w:lang w:val="en-US" w:bidi="th-TH"/>
        </w:rPr>
        <w:t>nstrument</w:t>
      </w:r>
      <w:r w:rsidR="00EC32AF" w:rsidRPr="0017790F">
        <w:rPr>
          <w:sz w:val="21"/>
          <w:szCs w:val="21"/>
          <w:lang w:val="en-US" w:bidi="th-TH"/>
        </w:rPr>
        <w:t>s.</w:t>
      </w:r>
    </w:p>
    <w:p w14:paraId="6BEFDC6A" w14:textId="580E9866" w:rsidR="006F548F" w:rsidRPr="0017790F" w:rsidRDefault="00F31662" w:rsidP="00FD2526">
      <w:pPr>
        <w:pStyle w:val="BodyText"/>
        <w:spacing w:after="0" w:line="240" w:lineRule="auto"/>
        <w:ind w:left="540"/>
        <w:jc w:val="thaiDistribute"/>
        <w:rPr>
          <w:sz w:val="21"/>
          <w:szCs w:val="21"/>
          <w:lang w:bidi="th-TH"/>
        </w:rPr>
      </w:pPr>
      <w:r w:rsidRPr="0017790F">
        <w:rPr>
          <w:sz w:val="21"/>
          <w:szCs w:val="21"/>
          <w:lang w:bidi="th-TH"/>
        </w:rPr>
        <w:t xml:space="preserve">Investments categorised in level </w:t>
      </w:r>
      <w:r w:rsidR="00FD0739" w:rsidRPr="0017790F">
        <w:rPr>
          <w:sz w:val="21"/>
          <w:szCs w:val="21"/>
          <w:lang w:bidi="th-TH"/>
        </w:rPr>
        <w:t>3</w:t>
      </w:r>
      <w:r w:rsidRPr="0017790F">
        <w:rPr>
          <w:sz w:val="21"/>
          <w:szCs w:val="21"/>
          <w:lang w:bidi="th-TH"/>
        </w:rPr>
        <w:t xml:space="preserve"> have significant unobservable data as they are not actively traded.</w:t>
      </w:r>
      <w:r w:rsidR="00FD2526">
        <w:rPr>
          <w:sz w:val="21"/>
          <w:szCs w:val="21"/>
          <w:lang w:bidi="th-TH"/>
        </w:rPr>
        <w:t xml:space="preserve"> </w:t>
      </w:r>
      <w:r w:rsidR="006F548F" w:rsidRPr="0017790F">
        <w:rPr>
          <w:sz w:val="21"/>
          <w:szCs w:val="21"/>
          <w:lang w:bidi="th-TH"/>
        </w:rPr>
        <w:t xml:space="preserve">Methods and assumptions used in the measurement are disclosed in note </w:t>
      </w:r>
      <w:r w:rsidR="0061230A" w:rsidRPr="0017790F" w:rsidDel="007E0857">
        <w:rPr>
          <w:sz w:val="21"/>
          <w:szCs w:val="21"/>
          <w:lang w:val="en-US" w:bidi="th-TH"/>
        </w:rPr>
        <w:t>4</w:t>
      </w:r>
      <w:r w:rsidR="006F548F" w:rsidRPr="0017790F">
        <w:rPr>
          <w:sz w:val="21"/>
          <w:szCs w:val="21"/>
          <w:lang w:bidi="th-TH"/>
        </w:rPr>
        <w:t>.</w:t>
      </w:r>
    </w:p>
    <w:p w14:paraId="5EFAEB39" w14:textId="613E4AEC" w:rsidR="00FF1275" w:rsidRPr="0017790F" w:rsidRDefault="00FF1275">
      <w:pPr>
        <w:spacing w:line="240" w:lineRule="auto"/>
        <w:rPr>
          <w:rFonts w:cs="Times New Roman"/>
          <w:b/>
          <w:bCs/>
          <w:sz w:val="23"/>
          <w:szCs w:val="23"/>
        </w:rPr>
      </w:pPr>
    </w:p>
    <w:p w14:paraId="69606DC9" w14:textId="72EFF70F" w:rsidR="00C40EE2" w:rsidRPr="0017790F" w:rsidRDefault="00FD0739" w:rsidP="00AF1A95">
      <w:pPr>
        <w:tabs>
          <w:tab w:val="left" w:pos="540"/>
        </w:tabs>
        <w:spacing w:line="240" w:lineRule="atLeast"/>
        <w:rPr>
          <w:rFonts w:cs="Cordia New"/>
          <w:b/>
          <w:bCs/>
          <w:sz w:val="23"/>
          <w:szCs w:val="23"/>
          <w:cs/>
          <w:lang w:bidi="th-TH"/>
        </w:rPr>
      </w:pPr>
      <w:r w:rsidRPr="0017790F">
        <w:rPr>
          <w:rFonts w:cs="Times New Roman"/>
          <w:b/>
          <w:bCs/>
          <w:sz w:val="23"/>
          <w:szCs w:val="23"/>
        </w:rPr>
        <w:t>1</w:t>
      </w:r>
      <w:r w:rsidR="000079DC">
        <w:rPr>
          <w:rFonts w:cs="Times New Roman"/>
          <w:b/>
          <w:bCs/>
          <w:sz w:val="23"/>
          <w:szCs w:val="23"/>
        </w:rPr>
        <w:t>4</w:t>
      </w:r>
      <w:r w:rsidR="00C40EE2" w:rsidRPr="0017790F">
        <w:rPr>
          <w:rFonts w:cs="Times New Roman"/>
          <w:b/>
          <w:bCs/>
          <w:sz w:val="23"/>
          <w:szCs w:val="23"/>
          <w:lang w:val="en-US" w:bidi="th-TH"/>
        </w:rPr>
        <w:tab/>
      </w:r>
      <w:r w:rsidR="00C40EE2" w:rsidRPr="0017790F">
        <w:rPr>
          <w:rFonts w:cs="Times New Roman"/>
          <w:b/>
          <w:bCs/>
          <w:sz w:val="23"/>
          <w:szCs w:val="23"/>
        </w:rPr>
        <w:t>Commitments</w:t>
      </w:r>
      <w:r w:rsidR="00927698" w:rsidRPr="0017790F">
        <w:rPr>
          <w:rFonts w:cs="Times New Roman"/>
          <w:b/>
          <w:bCs/>
          <w:sz w:val="23"/>
          <w:szCs w:val="23"/>
        </w:rPr>
        <w:t xml:space="preserve"> with non-related parties</w:t>
      </w:r>
    </w:p>
    <w:p w14:paraId="3360BA8C" w14:textId="77777777" w:rsidR="00C40EE2" w:rsidRPr="0017790F" w:rsidRDefault="00C40EE2" w:rsidP="007B400F">
      <w:pPr>
        <w:overflowPunct w:val="0"/>
        <w:autoSpaceDE w:val="0"/>
        <w:autoSpaceDN w:val="0"/>
        <w:adjustRightInd w:val="0"/>
        <w:spacing w:line="240" w:lineRule="atLeast"/>
        <w:ind w:left="560"/>
        <w:jc w:val="thaiDistribute"/>
        <w:textAlignment w:val="baseline"/>
        <w:rPr>
          <w:rFonts w:cs="Times New Roman"/>
          <w:sz w:val="21"/>
          <w:szCs w:val="21"/>
        </w:rPr>
      </w:pPr>
    </w:p>
    <w:p w14:paraId="20E1505F" w14:textId="2D4994A7" w:rsidR="00F31662" w:rsidRDefault="00C40EE2" w:rsidP="00FF135F">
      <w:pPr>
        <w:spacing w:line="240" w:lineRule="atLeast"/>
        <w:ind w:left="547" w:hanging="547"/>
        <w:jc w:val="thaiDistribute"/>
        <w:rPr>
          <w:rFonts w:eastAsia="Calibri" w:cs="Times New Roman"/>
          <w:sz w:val="21"/>
          <w:szCs w:val="21"/>
        </w:rPr>
      </w:pPr>
      <w:r w:rsidRPr="0017790F">
        <w:rPr>
          <w:rFonts w:eastAsia="Calibri" w:cs="Times New Roman"/>
          <w:sz w:val="21"/>
          <w:szCs w:val="21"/>
        </w:rPr>
        <w:tab/>
      </w:r>
      <w:r w:rsidRPr="0017790F">
        <w:rPr>
          <w:rFonts w:eastAsia="Calibri" w:cs="Times New Roman"/>
          <w:spacing w:val="-6"/>
          <w:sz w:val="21"/>
          <w:szCs w:val="21"/>
        </w:rPr>
        <w:t>The Trust is committed to pay</w:t>
      </w:r>
      <w:r w:rsidR="00110EC1" w:rsidRPr="0017790F">
        <w:rPr>
          <w:rFonts w:eastAsia="Calibri" w:cs="Times New Roman"/>
          <w:spacing w:val="-6"/>
          <w:sz w:val="21"/>
          <w:szCs w:val="21"/>
        </w:rPr>
        <w:t xml:space="preserve"> </w:t>
      </w:r>
      <w:r w:rsidRPr="0017790F">
        <w:rPr>
          <w:rFonts w:eastAsia="Calibri" w:cs="Times New Roman"/>
          <w:spacing w:val="-6"/>
          <w:sz w:val="21"/>
          <w:szCs w:val="21"/>
        </w:rPr>
        <w:t>service charges and fees to counterparties under the terms and conditions</w:t>
      </w:r>
      <w:r w:rsidRPr="0017790F">
        <w:rPr>
          <w:rFonts w:eastAsia="Calibri" w:cs="Times New Roman"/>
          <w:sz w:val="21"/>
          <w:szCs w:val="21"/>
        </w:rPr>
        <w:t xml:space="preserve"> as specified in</w:t>
      </w:r>
      <w:r w:rsidR="00110EC1" w:rsidRPr="0017790F">
        <w:rPr>
          <w:rFonts w:eastAsia="Calibri" w:cs="Times New Roman"/>
          <w:sz w:val="21"/>
          <w:szCs w:val="21"/>
        </w:rPr>
        <w:t xml:space="preserve"> the</w:t>
      </w:r>
      <w:r w:rsidRPr="0017790F">
        <w:rPr>
          <w:rFonts w:eastAsia="Calibri" w:cs="Times New Roman"/>
          <w:sz w:val="21"/>
          <w:szCs w:val="21"/>
        </w:rPr>
        <w:t xml:space="preserve"> </w:t>
      </w:r>
      <w:r w:rsidR="00110EC1" w:rsidRPr="0017790F">
        <w:rPr>
          <w:rFonts w:eastAsia="Calibri" w:cs="Times New Roman"/>
          <w:sz w:val="21"/>
          <w:szCs w:val="21"/>
        </w:rPr>
        <w:t>T</w:t>
      </w:r>
      <w:r w:rsidR="00E12F88" w:rsidRPr="0017790F">
        <w:rPr>
          <w:rFonts w:eastAsia="Calibri" w:cs="Times New Roman"/>
          <w:sz w:val="21"/>
          <w:szCs w:val="21"/>
        </w:rPr>
        <w:t xml:space="preserve">rust </w:t>
      </w:r>
      <w:r w:rsidR="00110EC1" w:rsidRPr="0017790F">
        <w:rPr>
          <w:rFonts w:eastAsia="Calibri" w:cs="Times New Roman"/>
          <w:sz w:val="21"/>
          <w:szCs w:val="21"/>
        </w:rPr>
        <w:t>D</w:t>
      </w:r>
      <w:r w:rsidR="00E12F88" w:rsidRPr="0017790F">
        <w:rPr>
          <w:rFonts w:eastAsia="Calibri" w:cs="Times New Roman"/>
          <w:sz w:val="21"/>
          <w:szCs w:val="21"/>
        </w:rPr>
        <w:t>eed</w:t>
      </w:r>
      <w:r w:rsidRPr="0017790F">
        <w:rPr>
          <w:rFonts w:eastAsia="Calibri" w:cs="Times New Roman"/>
          <w:sz w:val="21"/>
          <w:szCs w:val="21"/>
        </w:rPr>
        <w:t>.</w:t>
      </w:r>
    </w:p>
    <w:p w14:paraId="06717D25" w14:textId="77777777" w:rsidR="002E0EF8" w:rsidRDefault="002E0EF8" w:rsidP="00FF135F">
      <w:pPr>
        <w:spacing w:line="240" w:lineRule="atLeast"/>
        <w:ind w:left="547" w:hanging="547"/>
        <w:jc w:val="thaiDistribute"/>
        <w:rPr>
          <w:rFonts w:eastAsia="Calibri" w:cs="Times New Roman"/>
          <w:sz w:val="21"/>
          <w:szCs w:val="21"/>
        </w:rPr>
      </w:pPr>
    </w:p>
    <w:p w14:paraId="34649F93" w14:textId="48308574" w:rsidR="0098125D" w:rsidRPr="00826041" w:rsidRDefault="000C3392" w:rsidP="00AF1A95">
      <w:pPr>
        <w:overflowPunct w:val="0"/>
        <w:autoSpaceDE w:val="0"/>
        <w:autoSpaceDN w:val="0"/>
        <w:adjustRightInd w:val="0"/>
        <w:spacing w:line="240" w:lineRule="atLeast"/>
        <w:jc w:val="thaiDistribute"/>
        <w:textAlignment w:val="baseline"/>
        <w:rPr>
          <w:rFonts w:eastAsia="Calibri"/>
          <w:highlight w:val="yellow"/>
        </w:rPr>
      </w:pPr>
      <w:r>
        <w:rPr>
          <w:rFonts w:cs="Times New Roman"/>
          <w:b/>
          <w:bCs/>
          <w:sz w:val="23"/>
          <w:szCs w:val="23"/>
        </w:rPr>
        <w:t>1</w:t>
      </w:r>
      <w:r w:rsidR="000079DC">
        <w:rPr>
          <w:rFonts w:cs="Times New Roman"/>
          <w:b/>
          <w:bCs/>
          <w:sz w:val="23"/>
          <w:szCs w:val="23"/>
        </w:rPr>
        <w:t>5</w:t>
      </w:r>
      <w:r>
        <w:rPr>
          <w:rFonts w:cs="Times New Roman"/>
          <w:b/>
          <w:bCs/>
          <w:sz w:val="23"/>
          <w:szCs w:val="23"/>
        </w:rPr>
        <w:t xml:space="preserve">     </w:t>
      </w:r>
      <w:r w:rsidR="0003491C">
        <w:rPr>
          <w:rFonts w:cs="Times New Roman"/>
          <w:b/>
          <w:bCs/>
          <w:sz w:val="23"/>
          <w:szCs w:val="23"/>
        </w:rPr>
        <w:t>Other matters</w:t>
      </w:r>
      <w:bookmarkStart w:id="4" w:name="_Hlk205406578"/>
    </w:p>
    <w:p w14:paraId="25E9DAE2" w14:textId="77777777" w:rsidR="0098125D" w:rsidRPr="00826041" w:rsidRDefault="0098125D" w:rsidP="00AF1A95">
      <w:pPr>
        <w:rPr>
          <w:rFonts w:eastAsia="Calibri"/>
          <w:highlight w:val="yellow"/>
        </w:rPr>
      </w:pPr>
    </w:p>
    <w:bookmarkEnd w:id="4"/>
    <w:p w14:paraId="39EEA6E2" w14:textId="0FC1342B" w:rsidR="00EA50F6" w:rsidRPr="00AF1A95" w:rsidRDefault="00EA50F6" w:rsidP="00AF1A95">
      <w:pPr>
        <w:pStyle w:val="ListParagraph"/>
        <w:numPr>
          <w:ilvl w:val="0"/>
          <w:numId w:val="26"/>
        </w:numPr>
        <w:ind w:left="900"/>
        <w:jc w:val="thaiDistribute"/>
        <w:rPr>
          <w:rFonts w:eastAsia="Calibri" w:cs="Times New Roman"/>
          <w:sz w:val="21"/>
          <w:szCs w:val="21"/>
        </w:rPr>
      </w:pPr>
      <w:r w:rsidRPr="00AF1A95">
        <w:rPr>
          <w:rFonts w:eastAsia="Calibri" w:cs="Times New Roman"/>
          <w:sz w:val="21"/>
          <w:szCs w:val="21"/>
        </w:rPr>
        <w:t>On 9 October 2025, at the Meeting of Unitholders of the Trust no. 1/2025 had the resolution to approve the increase of the Trust’s registered capital by issuing and offering new trust units of up to 185.0 million units, from the original registered capital of 874.1 million units to a new registered capital of 1,059.1 million units. The proceeds from the capital increase will be used for investment in the additional assets, the acquisition of additional assets in 3 projects, including The Zone Town in Town Project amount not exceeding Baht 288 million, subject to 2.1</w:t>
      </w:r>
      <w:r w:rsidR="00006818">
        <w:rPr>
          <w:rFonts w:eastAsia="Calibri" w:cs="Times New Roman"/>
          <w:sz w:val="21"/>
          <w:szCs w:val="21"/>
        </w:rPr>
        <w:t>1</w:t>
      </w:r>
      <w:r w:rsidRPr="00AF1A95">
        <w:rPr>
          <w:rFonts w:eastAsia="Calibri" w:cs="Times New Roman"/>
          <w:sz w:val="21"/>
          <w:szCs w:val="21"/>
        </w:rPr>
        <w:t xml:space="preserve">% of total asset value, </w:t>
      </w:r>
      <w:proofErr w:type="spellStart"/>
      <w:r w:rsidRPr="00AF1A95">
        <w:rPr>
          <w:rFonts w:eastAsia="Calibri" w:cs="Times New Roman"/>
          <w:sz w:val="21"/>
          <w:szCs w:val="21"/>
        </w:rPr>
        <w:t>Saimai</w:t>
      </w:r>
      <w:proofErr w:type="spellEnd"/>
      <w:r w:rsidRPr="00AF1A95">
        <w:rPr>
          <w:rFonts w:eastAsia="Calibri" w:cs="Times New Roman"/>
          <w:sz w:val="21"/>
          <w:szCs w:val="21"/>
        </w:rPr>
        <w:t xml:space="preserve"> Avenue Project amount not exceeding Baht 473 million, subject to 3.4</w:t>
      </w:r>
      <w:r w:rsidR="00577847">
        <w:rPr>
          <w:rFonts w:eastAsia="Calibri" w:cs="Times New Roman"/>
          <w:sz w:val="21"/>
          <w:szCs w:val="21"/>
        </w:rPr>
        <w:t>6</w:t>
      </w:r>
      <w:r w:rsidRPr="00AF1A95">
        <w:rPr>
          <w:rFonts w:eastAsia="Calibri" w:cs="Times New Roman"/>
          <w:sz w:val="21"/>
          <w:szCs w:val="21"/>
        </w:rPr>
        <w:t>% of total asset value and Charn at the avenue Project amount not exceeding Baht 800 million, subject to 5.8</w:t>
      </w:r>
      <w:r w:rsidR="00577847">
        <w:rPr>
          <w:rFonts w:eastAsia="Calibri" w:cs="Times New Roman"/>
          <w:sz w:val="21"/>
          <w:szCs w:val="21"/>
        </w:rPr>
        <w:t>6</w:t>
      </w:r>
      <w:r w:rsidRPr="00AF1A95">
        <w:rPr>
          <w:rFonts w:eastAsia="Calibri" w:cs="Times New Roman"/>
          <w:sz w:val="21"/>
          <w:szCs w:val="21"/>
        </w:rPr>
        <w:t>% of total asset value, its consist of sub-leasehold rights over land and leasehold rights over buildings and constructions by using borrowings, leasehold and sublease rights, the rights to access certain services within the Trust’s projects, and/or issuing and offering of additional trust units and as working capital for the Trust. The method of allocation of the additional trust units for issuing and offering in this second capital increase shall be determined as follows:</w:t>
      </w:r>
    </w:p>
    <w:p w14:paraId="1384FBC1" w14:textId="77777777" w:rsidR="00EA50F6" w:rsidRPr="00EA50F6" w:rsidRDefault="00EA50F6" w:rsidP="00AF1A95">
      <w:pPr>
        <w:jc w:val="thaiDistribute"/>
        <w:rPr>
          <w:rFonts w:eastAsia="Calibri" w:cs="Times New Roman"/>
          <w:sz w:val="21"/>
          <w:szCs w:val="21"/>
        </w:rPr>
      </w:pPr>
    </w:p>
    <w:p w14:paraId="4AC2093D" w14:textId="77777777" w:rsidR="00EA50F6" w:rsidRPr="00AF1A95" w:rsidRDefault="00EA50F6" w:rsidP="00AF1A95">
      <w:pPr>
        <w:pStyle w:val="ListParagraph"/>
        <w:numPr>
          <w:ilvl w:val="1"/>
          <w:numId w:val="28"/>
        </w:numPr>
        <w:ind w:left="1260"/>
        <w:jc w:val="thaiDistribute"/>
        <w:rPr>
          <w:rFonts w:eastAsia="Calibri" w:cs="Times New Roman"/>
          <w:sz w:val="21"/>
          <w:szCs w:val="21"/>
        </w:rPr>
      </w:pPr>
      <w:r w:rsidRPr="00AF1A95">
        <w:rPr>
          <w:rFonts w:eastAsia="Calibri" w:cs="Times New Roman"/>
          <w:sz w:val="21"/>
          <w:szCs w:val="21"/>
        </w:rPr>
        <w:t xml:space="preserve">The new trust units are allocated not less than 50% of the total trust units in Part 1 for issuing and offering shall be allocated to existing unitholders who names appear in the unitholders’ register book on the date specified as the record date for determining the right to subscribe for the additional trust units, in proportion to their respective </w:t>
      </w:r>
      <w:proofErr w:type="spellStart"/>
      <w:r w:rsidRPr="00AF1A95">
        <w:rPr>
          <w:rFonts w:eastAsia="Calibri" w:cs="Times New Roman"/>
          <w:sz w:val="21"/>
          <w:szCs w:val="21"/>
        </w:rPr>
        <w:t>unitholdings</w:t>
      </w:r>
      <w:proofErr w:type="spellEnd"/>
      <w:r w:rsidRPr="00AF1A95">
        <w:rPr>
          <w:rFonts w:eastAsia="Calibri" w:cs="Times New Roman"/>
          <w:sz w:val="21"/>
          <w:szCs w:val="21"/>
        </w:rPr>
        <w:t>.</w:t>
      </w:r>
    </w:p>
    <w:p w14:paraId="3E8C3299" w14:textId="3E4C0458" w:rsidR="00310681" w:rsidRDefault="00310681">
      <w:pPr>
        <w:jc w:val="thaiDistribute"/>
        <w:rPr>
          <w:rFonts w:eastAsia="Calibri" w:cs="Cordia New"/>
          <w:sz w:val="21"/>
          <w:szCs w:val="26"/>
          <w:cs/>
          <w:lang w:bidi="th-TH"/>
        </w:rPr>
      </w:pPr>
      <w:r>
        <w:rPr>
          <w:rFonts w:eastAsia="Calibri" w:cs="Cordia New"/>
          <w:sz w:val="21"/>
          <w:szCs w:val="26"/>
          <w:cs/>
          <w:lang w:bidi="th-TH"/>
        </w:rPr>
        <w:br w:type="page"/>
      </w:r>
    </w:p>
    <w:p w14:paraId="10E9337E" w14:textId="77777777" w:rsidR="00EA50F6" w:rsidRPr="00AF1A95" w:rsidRDefault="00EA50F6" w:rsidP="00AF1A95">
      <w:pPr>
        <w:pStyle w:val="ListParagraph"/>
        <w:numPr>
          <w:ilvl w:val="1"/>
          <w:numId w:val="28"/>
        </w:numPr>
        <w:ind w:left="1260"/>
        <w:jc w:val="thaiDistribute"/>
        <w:rPr>
          <w:rFonts w:eastAsia="Calibri" w:cs="Times New Roman"/>
          <w:sz w:val="21"/>
          <w:szCs w:val="21"/>
        </w:rPr>
      </w:pPr>
      <w:r w:rsidRPr="00AF1A95">
        <w:rPr>
          <w:rFonts w:eastAsia="Calibri" w:cs="Times New Roman"/>
          <w:sz w:val="21"/>
          <w:szCs w:val="21"/>
        </w:rPr>
        <w:lastRenderedPageBreak/>
        <w:t>The remaining trust units from its allocated in Part 1and/or units unsubscribed in Part 1 will be offered to (1) persons on a private placement basis (Private Placement) and/or (2) the general public, as deemed appropriate, in accordance with the Capital Market Supervisory Board’s Notification, and any other relevant notifications. The offering price shall be the same as the additional trust units in Part 1.</w:t>
      </w:r>
    </w:p>
    <w:p w14:paraId="5E829536" w14:textId="77777777" w:rsidR="00EA50F6" w:rsidRPr="00EA50F6" w:rsidRDefault="00EA50F6" w:rsidP="00AF1A95">
      <w:pPr>
        <w:jc w:val="thaiDistribute"/>
        <w:rPr>
          <w:rFonts w:eastAsia="Calibri" w:cs="Times New Roman"/>
          <w:sz w:val="21"/>
          <w:szCs w:val="21"/>
        </w:rPr>
      </w:pPr>
    </w:p>
    <w:p w14:paraId="52A32F9A" w14:textId="1896267F" w:rsidR="00EA50F6" w:rsidRPr="00EA50F6" w:rsidRDefault="00EA50F6" w:rsidP="00AF1A95">
      <w:pPr>
        <w:ind w:left="540"/>
        <w:jc w:val="thaiDistribute"/>
        <w:rPr>
          <w:rFonts w:eastAsia="Calibri" w:cs="Times New Roman"/>
          <w:sz w:val="21"/>
          <w:szCs w:val="21"/>
        </w:rPr>
      </w:pPr>
      <w:r w:rsidRPr="00EA50F6">
        <w:rPr>
          <w:rFonts w:eastAsia="Calibri" w:cs="Times New Roman"/>
          <w:sz w:val="21"/>
          <w:szCs w:val="21"/>
        </w:rPr>
        <w:t xml:space="preserve">The investment in properties and the capital increase </w:t>
      </w:r>
      <w:proofErr w:type="gramStart"/>
      <w:r w:rsidRPr="00EA50F6">
        <w:rPr>
          <w:rFonts w:eastAsia="Calibri" w:cs="Times New Roman"/>
          <w:sz w:val="21"/>
          <w:szCs w:val="21"/>
        </w:rPr>
        <w:t>are</w:t>
      </w:r>
      <w:proofErr w:type="gramEnd"/>
      <w:r w:rsidRPr="00EA50F6">
        <w:rPr>
          <w:rFonts w:eastAsia="Calibri" w:cs="Times New Roman"/>
          <w:sz w:val="21"/>
          <w:szCs w:val="21"/>
        </w:rPr>
        <w:t xml:space="preserve"> expected to take place in 2026.</w:t>
      </w:r>
    </w:p>
    <w:p w14:paraId="596611DE" w14:textId="77777777" w:rsidR="00EA50F6" w:rsidRPr="00EA50F6" w:rsidRDefault="00EA50F6" w:rsidP="00AF1A95">
      <w:pPr>
        <w:jc w:val="thaiDistribute"/>
        <w:rPr>
          <w:rFonts w:eastAsia="Calibri" w:cs="Times New Roman"/>
          <w:sz w:val="21"/>
          <w:szCs w:val="21"/>
        </w:rPr>
      </w:pPr>
    </w:p>
    <w:p w14:paraId="3BC85335" w14:textId="534F9ED1" w:rsidR="00EA50F6" w:rsidRPr="00AF1A95" w:rsidRDefault="00EA50F6" w:rsidP="00AF1A95">
      <w:pPr>
        <w:pStyle w:val="ListParagraph"/>
        <w:numPr>
          <w:ilvl w:val="0"/>
          <w:numId w:val="26"/>
        </w:numPr>
        <w:ind w:left="900"/>
        <w:jc w:val="thaiDistribute"/>
        <w:rPr>
          <w:rFonts w:eastAsia="Calibri" w:cs="Times New Roman"/>
          <w:sz w:val="21"/>
          <w:szCs w:val="21"/>
        </w:rPr>
      </w:pPr>
      <w:r w:rsidRPr="00AF1A95">
        <w:rPr>
          <w:rFonts w:eastAsia="Calibri" w:cs="Times New Roman"/>
          <w:sz w:val="21"/>
          <w:szCs w:val="21"/>
        </w:rPr>
        <w:t xml:space="preserve">On 12 November 2025, at the Board of Directors’ Meeting of Unitholders of the Trust no.7/2025 had the resolution to approve the renovation for Crystal Design </w:t>
      </w:r>
      <w:proofErr w:type="spellStart"/>
      <w:r w:rsidRPr="00AF1A95">
        <w:rPr>
          <w:rFonts w:eastAsia="Calibri" w:cs="Times New Roman"/>
          <w:sz w:val="21"/>
          <w:szCs w:val="21"/>
        </w:rPr>
        <w:t>Center</w:t>
      </w:r>
      <w:proofErr w:type="spellEnd"/>
      <w:r w:rsidRPr="00AF1A95">
        <w:rPr>
          <w:rFonts w:eastAsia="Calibri" w:cs="Times New Roman"/>
          <w:sz w:val="21"/>
          <w:szCs w:val="21"/>
        </w:rPr>
        <w:t xml:space="preserve"> Project amount not exceeding Baht 200 million, subject to 1.4</w:t>
      </w:r>
      <w:r w:rsidR="00577847">
        <w:rPr>
          <w:rFonts w:eastAsia="Calibri" w:cs="Times New Roman"/>
          <w:sz w:val="21"/>
          <w:szCs w:val="21"/>
        </w:rPr>
        <w:t>6</w:t>
      </w:r>
      <w:r w:rsidRPr="00AF1A95">
        <w:rPr>
          <w:rFonts w:eastAsia="Calibri" w:cs="Times New Roman"/>
          <w:sz w:val="21"/>
          <w:szCs w:val="21"/>
        </w:rPr>
        <w:t>% of total asset value by using borrowings, leasehold and sublease rights, the rights to access certain services within the Trust’s projects as business collateral (if any) and rental deposits provided by tenants of the Trust. As a result, the Trust will obtain additional leasehold rights for a period of five years, commencing on 3 December 2049 and ending on 2 December 2054.</w:t>
      </w:r>
    </w:p>
    <w:p w14:paraId="2892ADE0" w14:textId="0D42374F" w:rsidR="00417958" w:rsidRDefault="00417958" w:rsidP="00DE3F2D">
      <w:pPr>
        <w:tabs>
          <w:tab w:val="left" w:pos="900"/>
        </w:tabs>
        <w:overflowPunct w:val="0"/>
        <w:autoSpaceDE w:val="0"/>
        <w:autoSpaceDN w:val="0"/>
        <w:adjustRightInd w:val="0"/>
        <w:spacing w:line="240" w:lineRule="atLeast"/>
        <w:jc w:val="thaiDistribute"/>
        <w:textAlignment w:val="baseline"/>
        <w:rPr>
          <w:sz w:val="21"/>
          <w:szCs w:val="21"/>
        </w:rPr>
      </w:pPr>
    </w:p>
    <w:p w14:paraId="34FB5B03" w14:textId="6DA44EE9" w:rsidR="00417958" w:rsidRPr="00AF1A95" w:rsidRDefault="004E691C" w:rsidP="004E691C">
      <w:pPr>
        <w:overflowPunct w:val="0"/>
        <w:autoSpaceDE w:val="0"/>
        <w:autoSpaceDN w:val="0"/>
        <w:adjustRightInd w:val="0"/>
        <w:spacing w:line="240" w:lineRule="atLeast"/>
        <w:jc w:val="thaiDistribute"/>
        <w:textAlignment w:val="baseline"/>
        <w:rPr>
          <w:rFonts w:cs="Times New Roman"/>
          <w:b/>
          <w:bCs/>
          <w:sz w:val="23"/>
          <w:szCs w:val="23"/>
        </w:rPr>
      </w:pPr>
      <w:r>
        <w:rPr>
          <w:rFonts w:cs="Times New Roman"/>
          <w:b/>
          <w:bCs/>
          <w:sz w:val="23"/>
          <w:szCs w:val="23"/>
        </w:rPr>
        <w:t>1</w:t>
      </w:r>
      <w:r w:rsidR="000079DC">
        <w:rPr>
          <w:rFonts w:cs="Times New Roman"/>
          <w:b/>
          <w:bCs/>
          <w:sz w:val="23"/>
          <w:szCs w:val="23"/>
        </w:rPr>
        <w:t>6</w:t>
      </w:r>
      <w:r>
        <w:rPr>
          <w:rFonts w:cs="Times New Roman"/>
          <w:b/>
          <w:bCs/>
          <w:sz w:val="23"/>
          <w:szCs w:val="23"/>
        </w:rPr>
        <w:tab/>
      </w:r>
      <w:r w:rsidR="00417958" w:rsidRPr="00AF1A95">
        <w:rPr>
          <w:rFonts w:cs="Times New Roman"/>
          <w:b/>
          <w:bCs/>
          <w:sz w:val="23"/>
          <w:szCs w:val="23"/>
        </w:rPr>
        <w:t>Events after the reporting period</w:t>
      </w:r>
    </w:p>
    <w:p w14:paraId="01C4F4A2" w14:textId="75D07F26" w:rsidR="00327301" w:rsidRPr="00AF1A95" w:rsidRDefault="00327301" w:rsidP="00AF1A95">
      <w:pPr>
        <w:rPr>
          <w:highlight w:val="yellow"/>
        </w:rPr>
      </w:pPr>
    </w:p>
    <w:p w14:paraId="04C313B1" w14:textId="0DFE23B2" w:rsidR="000E116A" w:rsidRPr="00AF1A95" w:rsidRDefault="000E116A" w:rsidP="00AF1A95">
      <w:pPr>
        <w:spacing w:line="240" w:lineRule="atLeast"/>
        <w:ind w:left="547" w:hanging="7"/>
        <w:jc w:val="thaiDistribute"/>
        <w:rPr>
          <w:sz w:val="21"/>
          <w:szCs w:val="21"/>
        </w:rPr>
      </w:pPr>
      <w:r w:rsidRPr="00AF1A95">
        <w:rPr>
          <w:rFonts w:eastAsia="Calibri" w:cs="Times New Roman"/>
          <w:sz w:val="21"/>
          <w:szCs w:val="21"/>
        </w:rPr>
        <w:t xml:space="preserve">At the Board of Directions’ meeting of ALLY REIT Management Company Limited, acting as a REIT manager of ALLY Leasehold Real Estate Investment Trust held on </w:t>
      </w:r>
      <w:r w:rsidR="00337F25" w:rsidRPr="00AF1A95">
        <w:rPr>
          <w:rFonts w:eastAsia="Calibri" w:cs="Cordia New"/>
          <w:sz w:val="21"/>
          <w:szCs w:val="26"/>
          <w:lang w:bidi="th-TH"/>
        </w:rPr>
        <w:t>11 August</w:t>
      </w:r>
      <w:r w:rsidRPr="00AF1A95">
        <w:rPr>
          <w:rFonts w:eastAsia="Calibri" w:cs="Times New Roman"/>
          <w:sz w:val="21"/>
          <w:szCs w:val="21"/>
        </w:rPr>
        <w:t xml:space="preserve"> 202</w:t>
      </w:r>
      <w:r w:rsidR="00D97CF0" w:rsidRPr="00AF1A95">
        <w:rPr>
          <w:rFonts w:eastAsia="Calibri" w:cs="Times New Roman"/>
          <w:sz w:val="21"/>
          <w:szCs w:val="21"/>
        </w:rPr>
        <w:t>6</w:t>
      </w:r>
      <w:r w:rsidRPr="00AF1A95">
        <w:rPr>
          <w:rFonts w:eastAsia="Calibri" w:cs="Times New Roman"/>
          <w:sz w:val="21"/>
          <w:szCs w:val="21"/>
        </w:rPr>
        <w:t xml:space="preserve">, had the resolution </w:t>
      </w:r>
      <w:r w:rsidRPr="00936C4F">
        <w:rPr>
          <w:rFonts w:eastAsia="Calibri" w:cs="Times New Roman"/>
          <w:sz w:val="21"/>
          <w:szCs w:val="21"/>
        </w:rPr>
        <w:t xml:space="preserve">approved the appropriation of operation for the period from 1 </w:t>
      </w:r>
      <w:r w:rsidR="00D87D6E" w:rsidRPr="00936C4F">
        <w:rPr>
          <w:rFonts w:eastAsia="Calibri" w:cs="Times New Roman"/>
          <w:sz w:val="21"/>
          <w:szCs w:val="21"/>
        </w:rPr>
        <w:t>April</w:t>
      </w:r>
      <w:r w:rsidRPr="00936C4F">
        <w:rPr>
          <w:rFonts w:eastAsia="Calibri" w:cs="Times New Roman"/>
          <w:sz w:val="21"/>
          <w:szCs w:val="21"/>
        </w:rPr>
        <w:t xml:space="preserve"> 202</w:t>
      </w:r>
      <w:r w:rsidR="00D97CF0" w:rsidRPr="00936C4F">
        <w:rPr>
          <w:rFonts w:eastAsia="Calibri" w:cs="Times New Roman"/>
          <w:sz w:val="21"/>
          <w:szCs w:val="21"/>
        </w:rPr>
        <w:t>6</w:t>
      </w:r>
      <w:r w:rsidRPr="00936C4F">
        <w:rPr>
          <w:rFonts w:eastAsia="Calibri" w:cs="Times New Roman"/>
          <w:sz w:val="21"/>
          <w:szCs w:val="21"/>
        </w:rPr>
        <w:t xml:space="preserve"> to 3</w:t>
      </w:r>
      <w:r w:rsidR="00D87D6E" w:rsidRPr="00936C4F">
        <w:rPr>
          <w:rFonts w:eastAsia="Calibri" w:cs="Times New Roman"/>
          <w:sz w:val="21"/>
          <w:szCs w:val="21"/>
        </w:rPr>
        <w:t>0</w:t>
      </w:r>
      <w:r w:rsidRPr="00936C4F">
        <w:rPr>
          <w:rFonts w:eastAsia="Calibri" w:cs="Times New Roman"/>
          <w:sz w:val="21"/>
          <w:szCs w:val="21"/>
        </w:rPr>
        <w:t xml:space="preserve"> </w:t>
      </w:r>
      <w:r w:rsidR="00D87D6E" w:rsidRPr="00936C4F">
        <w:rPr>
          <w:rFonts w:eastAsia="Calibri" w:cs="Times New Roman"/>
          <w:sz w:val="21"/>
          <w:szCs w:val="21"/>
        </w:rPr>
        <w:t>June</w:t>
      </w:r>
      <w:r w:rsidRPr="00936C4F">
        <w:rPr>
          <w:rFonts w:eastAsia="Calibri" w:cs="Times New Roman"/>
          <w:sz w:val="21"/>
          <w:szCs w:val="21"/>
        </w:rPr>
        <w:t xml:space="preserve"> 202</w:t>
      </w:r>
      <w:r w:rsidR="00D97CF0" w:rsidRPr="00936C4F">
        <w:rPr>
          <w:rFonts w:eastAsia="Calibri" w:cs="Times New Roman"/>
          <w:sz w:val="21"/>
          <w:szCs w:val="21"/>
        </w:rPr>
        <w:t>6</w:t>
      </w:r>
      <w:r w:rsidRPr="00936C4F">
        <w:rPr>
          <w:rFonts w:eastAsia="Calibri" w:cs="Times New Roman"/>
          <w:sz w:val="21"/>
          <w:szCs w:val="21"/>
        </w:rPr>
        <w:t xml:space="preserve"> of </w:t>
      </w:r>
      <w:r w:rsidRPr="00AE2C2B">
        <w:rPr>
          <w:rFonts w:eastAsia="Calibri" w:cs="Times New Roman"/>
          <w:sz w:val="21"/>
          <w:szCs w:val="21"/>
        </w:rPr>
        <w:t xml:space="preserve">Baht </w:t>
      </w:r>
      <w:r w:rsidRPr="005151FD">
        <w:rPr>
          <w:rFonts w:eastAsia="Calibri" w:cs="Times New Roman"/>
          <w:sz w:val="21"/>
          <w:szCs w:val="21"/>
        </w:rPr>
        <w:t>0.11</w:t>
      </w:r>
      <w:r w:rsidR="00B024FA">
        <w:rPr>
          <w:rFonts w:eastAsia="Calibri" w:cs="Cordia New"/>
          <w:sz w:val="21"/>
          <w:szCs w:val="26"/>
          <w:lang w:val="en-US" w:bidi="th-TH"/>
        </w:rPr>
        <w:t>0</w:t>
      </w:r>
      <w:r w:rsidRPr="005151FD">
        <w:rPr>
          <w:rFonts w:eastAsia="Calibri" w:cs="Times New Roman"/>
          <w:sz w:val="21"/>
          <w:szCs w:val="21"/>
        </w:rPr>
        <w:t>0</w:t>
      </w:r>
      <w:r w:rsidRPr="00AE2C2B">
        <w:rPr>
          <w:rFonts w:eastAsia="Calibri" w:cs="Times New Roman"/>
          <w:sz w:val="21"/>
          <w:szCs w:val="21"/>
        </w:rPr>
        <w:t xml:space="preserve"> </w:t>
      </w:r>
      <w:r w:rsidR="00A2224B" w:rsidRPr="00AE2C2B">
        <w:rPr>
          <w:rFonts w:eastAsia="Calibri" w:cs="Cordia New"/>
          <w:sz w:val="21"/>
          <w:szCs w:val="26"/>
          <w:cs/>
          <w:lang w:bidi="th-TH"/>
        </w:rPr>
        <w:br/>
      </w:r>
      <w:r w:rsidRPr="00AE2C2B">
        <w:rPr>
          <w:rFonts w:eastAsia="Calibri" w:cs="Times New Roman"/>
          <w:sz w:val="21"/>
          <w:szCs w:val="21"/>
        </w:rPr>
        <w:t xml:space="preserve">per unit, amounting to Baht </w:t>
      </w:r>
      <w:r w:rsidR="00315A57" w:rsidRPr="00AE2C2B">
        <w:rPr>
          <w:rFonts w:eastAsia="Calibri" w:cs="Cordia New"/>
          <w:sz w:val="21"/>
          <w:szCs w:val="26"/>
          <w:lang w:val="en-US" w:bidi="th-TH"/>
        </w:rPr>
        <w:t>96</w:t>
      </w:r>
      <w:r w:rsidRPr="00AE2C2B">
        <w:rPr>
          <w:rFonts w:eastAsia="Calibri" w:cs="Times New Roman"/>
          <w:sz w:val="21"/>
          <w:szCs w:val="21"/>
        </w:rPr>
        <w:t>.</w:t>
      </w:r>
      <w:r w:rsidR="00315A57" w:rsidRPr="00AE2C2B">
        <w:rPr>
          <w:rFonts w:eastAsia="Calibri" w:cs="Times New Roman"/>
          <w:sz w:val="21"/>
          <w:szCs w:val="21"/>
        </w:rPr>
        <w:t>2</w:t>
      </w:r>
      <w:r w:rsidRPr="00AE2C2B">
        <w:rPr>
          <w:rFonts w:eastAsia="Calibri" w:cs="Times New Roman"/>
          <w:sz w:val="21"/>
          <w:szCs w:val="21"/>
        </w:rPr>
        <w:t xml:space="preserve"> million</w:t>
      </w:r>
      <w:r w:rsidRPr="00936C4F">
        <w:rPr>
          <w:rFonts w:eastAsia="Calibri" w:cs="Times New Roman"/>
          <w:sz w:val="21"/>
          <w:szCs w:val="21"/>
        </w:rPr>
        <w:t>,</w:t>
      </w:r>
      <w:r w:rsidRPr="00AF1A95">
        <w:rPr>
          <w:rFonts w:eastAsia="Calibri" w:cs="Times New Roman"/>
          <w:sz w:val="21"/>
          <w:szCs w:val="21"/>
        </w:rPr>
        <w:t xml:space="preserve"> which will be paid to its unitholders in </w:t>
      </w:r>
      <w:r w:rsidR="008E6B24" w:rsidRPr="00AF1A95">
        <w:rPr>
          <w:rFonts w:eastAsia="Calibri" w:cs="Times New Roman"/>
          <w:sz w:val="21"/>
          <w:szCs w:val="21"/>
        </w:rPr>
        <w:t>September 2026</w:t>
      </w:r>
      <w:r w:rsidRPr="00AF1A95">
        <w:rPr>
          <w:rFonts w:eastAsia="Calibri" w:cs="Times New Roman"/>
          <w:sz w:val="21"/>
          <w:szCs w:val="21"/>
        </w:rPr>
        <w:t>.</w:t>
      </w:r>
    </w:p>
    <w:p w14:paraId="74575618" w14:textId="4AD7257F" w:rsidR="000C3392" w:rsidRPr="000C3392" w:rsidRDefault="000C3392" w:rsidP="00AF1A95">
      <w:pPr>
        <w:pStyle w:val="ListParagraph"/>
        <w:tabs>
          <w:tab w:val="left" w:pos="900"/>
        </w:tabs>
        <w:overflowPunct w:val="0"/>
        <w:autoSpaceDE w:val="0"/>
        <w:autoSpaceDN w:val="0"/>
        <w:adjustRightInd w:val="0"/>
        <w:spacing w:line="240" w:lineRule="atLeast"/>
        <w:jc w:val="both"/>
        <w:textAlignment w:val="baseline"/>
        <w:rPr>
          <w:rFonts w:eastAsia="Calibri" w:cs="Times New Roman"/>
          <w:sz w:val="21"/>
          <w:szCs w:val="21"/>
        </w:rPr>
      </w:pPr>
    </w:p>
    <w:p w14:paraId="03055904" w14:textId="13667B58" w:rsidR="00AA0225" w:rsidRPr="00826041" w:rsidRDefault="00AA0225" w:rsidP="00AF1A95">
      <w:pPr>
        <w:tabs>
          <w:tab w:val="left" w:pos="900"/>
        </w:tabs>
        <w:overflowPunct w:val="0"/>
        <w:autoSpaceDE w:val="0"/>
        <w:autoSpaceDN w:val="0"/>
        <w:adjustRightInd w:val="0"/>
        <w:spacing w:line="240" w:lineRule="atLeast"/>
        <w:jc w:val="thaiDistribute"/>
        <w:textAlignment w:val="baseline"/>
        <w:rPr>
          <w:rFonts w:eastAsia="Calibri" w:cs="Times New Roman"/>
          <w:sz w:val="21"/>
          <w:szCs w:val="21"/>
          <w:highlight w:val="yellow"/>
        </w:rPr>
      </w:pPr>
    </w:p>
    <w:sectPr w:rsidR="00AA0225" w:rsidRPr="00826041" w:rsidSect="00A35CDA">
      <w:headerReference w:type="default" r:id="rId11"/>
      <w:footerReference w:type="default" r:id="rId12"/>
      <w:pgSz w:w="11907" w:h="16840" w:code="9"/>
      <w:pgMar w:top="691" w:right="1152" w:bottom="576" w:left="1152" w:header="720" w:footer="720" w:gutter="0"/>
      <w:pgNumType w:start="16"/>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4DE7D" w14:textId="77777777" w:rsidR="003C071E" w:rsidRPr="0017790F" w:rsidRDefault="003C071E">
      <w:pPr>
        <w:rPr>
          <w:sz w:val="21"/>
          <w:szCs w:val="21"/>
        </w:rPr>
      </w:pPr>
      <w:r w:rsidRPr="0017790F">
        <w:rPr>
          <w:sz w:val="21"/>
          <w:szCs w:val="21"/>
        </w:rPr>
        <w:separator/>
      </w:r>
    </w:p>
  </w:endnote>
  <w:endnote w:type="continuationSeparator" w:id="0">
    <w:p w14:paraId="2E3BD1E7" w14:textId="77777777" w:rsidR="003C071E" w:rsidRPr="0017790F" w:rsidRDefault="003C071E">
      <w:pPr>
        <w:rPr>
          <w:sz w:val="21"/>
          <w:szCs w:val="21"/>
        </w:rPr>
      </w:pPr>
      <w:r w:rsidRPr="0017790F">
        <w:rPr>
          <w:sz w:val="21"/>
          <w:szCs w:val="21"/>
        </w:rPr>
        <w:continuationSeparator/>
      </w:r>
    </w:p>
  </w:endnote>
  <w:endnote w:type="continuationNotice" w:id="1">
    <w:p w14:paraId="6C089BA3" w14:textId="77777777" w:rsidR="003C071E" w:rsidRPr="0017790F" w:rsidRDefault="003C071E">
      <w:pPr>
        <w:spacing w:line="240" w:lineRule="auto"/>
        <w:rPr>
          <w:sz w:val="21"/>
          <w:szCs w:val="21"/>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0B4C" w14:textId="77777777" w:rsidR="00187514" w:rsidRPr="0017790F" w:rsidRDefault="00187514" w:rsidP="002A65E3">
    <w:pPr>
      <w:pStyle w:val="Footer"/>
      <w:framePr w:wrap="around" w:vAnchor="text" w:hAnchor="page" w:x="5821" w:yAlign="top"/>
      <w:jc w:val="center"/>
      <w:rPr>
        <w:rStyle w:val="PageNumber"/>
        <w:sz w:val="21"/>
        <w:szCs w:val="21"/>
      </w:rPr>
    </w:pPr>
    <w:r w:rsidRPr="0017790F">
      <w:rPr>
        <w:rStyle w:val="PageNumber"/>
        <w:sz w:val="21"/>
        <w:szCs w:val="21"/>
      </w:rPr>
      <w:fldChar w:fldCharType="begin"/>
    </w:r>
    <w:r w:rsidRPr="0017790F">
      <w:rPr>
        <w:rStyle w:val="PageNumber"/>
        <w:sz w:val="21"/>
        <w:szCs w:val="21"/>
      </w:rPr>
      <w:instrText xml:space="preserve">PAGE  </w:instrText>
    </w:r>
    <w:r w:rsidRPr="0017790F">
      <w:rPr>
        <w:rStyle w:val="PageNumber"/>
        <w:sz w:val="21"/>
        <w:szCs w:val="21"/>
      </w:rPr>
      <w:fldChar w:fldCharType="separate"/>
    </w:r>
    <w:r w:rsidRPr="0017790F">
      <w:rPr>
        <w:rStyle w:val="PageNumber"/>
        <w:noProof/>
        <w:sz w:val="21"/>
        <w:szCs w:val="21"/>
      </w:rPr>
      <w:t>23</w:t>
    </w:r>
    <w:r w:rsidRPr="0017790F">
      <w:rPr>
        <w:rStyle w:val="PageNumber"/>
        <w:sz w:val="21"/>
        <w:szCs w:val="21"/>
      </w:rPr>
      <w:fldChar w:fldCharType="end"/>
    </w:r>
  </w:p>
  <w:p w14:paraId="31DF39AD" w14:textId="77777777" w:rsidR="00187514" w:rsidRPr="0017790F" w:rsidRDefault="00187514" w:rsidP="00863F31">
    <w:pPr>
      <w:pStyle w:val="Footer"/>
      <w:rPr>
        <w:i/>
        <w:iCs/>
        <w:sz w:val="21"/>
        <w:szCs w:val="21"/>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6564F" w14:textId="77777777" w:rsidR="003C071E" w:rsidRPr="0017790F" w:rsidRDefault="003C071E">
      <w:pPr>
        <w:rPr>
          <w:sz w:val="21"/>
          <w:szCs w:val="21"/>
        </w:rPr>
      </w:pPr>
      <w:r w:rsidRPr="0017790F">
        <w:rPr>
          <w:sz w:val="21"/>
          <w:szCs w:val="21"/>
        </w:rPr>
        <w:separator/>
      </w:r>
    </w:p>
  </w:footnote>
  <w:footnote w:type="continuationSeparator" w:id="0">
    <w:p w14:paraId="6CA1361E" w14:textId="77777777" w:rsidR="003C071E" w:rsidRPr="0017790F" w:rsidRDefault="003C071E">
      <w:pPr>
        <w:rPr>
          <w:sz w:val="21"/>
          <w:szCs w:val="21"/>
        </w:rPr>
      </w:pPr>
      <w:r w:rsidRPr="0017790F">
        <w:rPr>
          <w:sz w:val="21"/>
          <w:szCs w:val="21"/>
        </w:rPr>
        <w:continuationSeparator/>
      </w:r>
    </w:p>
  </w:footnote>
  <w:footnote w:type="continuationNotice" w:id="1">
    <w:p w14:paraId="20D17620" w14:textId="77777777" w:rsidR="003C071E" w:rsidRPr="0017790F" w:rsidRDefault="003C071E">
      <w:pPr>
        <w:spacing w:line="240" w:lineRule="auto"/>
        <w:rPr>
          <w:sz w:val="21"/>
          <w:szCs w:val="21"/>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992D5" w14:textId="288F0DC5" w:rsidR="00187514" w:rsidRPr="0017790F" w:rsidRDefault="00187514" w:rsidP="005B1A12">
    <w:pPr>
      <w:pStyle w:val="acctmainheading"/>
      <w:tabs>
        <w:tab w:val="left" w:pos="7810"/>
      </w:tabs>
      <w:spacing w:after="0" w:line="240" w:lineRule="atLeast"/>
      <w:rPr>
        <w:sz w:val="26"/>
        <w:szCs w:val="26"/>
      </w:rPr>
    </w:pPr>
    <w:r w:rsidRPr="0017790F">
      <w:rPr>
        <w:sz w:val="26"/>
        <w:szCs w:val="26"/>
      </w:rPr>
      <w:t>ALLY</w:t>
    </w:r>
    <w:r w:rsidR="00D14708" w:rsidRPr="0017790F">
      <w:rPr>
        <w:sz w:val="26"/>
        <w:szCs w:val="26"/>
      </w:rPr>
      <w:t xml:space="preserve"> Freehold and</w:t>
    </w:r>
    <w:r w:rsidRPr="0017790F">
      <w:rPr>
        <w:sz w:val="26"/>
        <w:szCs w:val="26"/>
      </w:rPr>
      <w:t xml:space="preserve"> Leasehold Real Estate Investment Trust</w:t>
    </w:r>
  </w:p>
  <w:p w14:paraId="46432E0B" w14:textId="5E4D97A4" w:rsidR="00187514" w:rsidRPr="0017790F" w:rsidRDefault="00187514" w:rsidP="00D24267">
    <w:pPr>
      <w:pStyle w:val="acctmainheading"/>
      <w:spacing w:after="0" w:line="240" w:lineRule="atLeast"/>
      <w:rPr>
        <w:sz w:val="23"/>
        <w:szCs w:val="23"/>
      </w:rPr>
    </w:pPr>
    <w:r w:rsidRPr="0017790F">
      <w:rPr>
        <w:sz w:val="23"/>
        <w:szCs w:val="23"/>
      </w:rPr>
      <w:t>Condensed notes to the interim financial statements</w:t>
    </w:r>
  </w:p>
  <w:p w14:paraId="32B1E593" w14:textId="74F88B86" w:rsidR="00DE1D69" w:rsidRPr="0017790F" w:rsidRDefault="00DE1D69" w:rsidP="00DE1D69">
    <w:pPr>
      <w:pStyle w:val="acctmainheading"/>
      <w:spacing w:after="0" w:line="240" w:lineRule="atLeast"/>
      <w:rPr>
        <w:spacing w:val="-2"/>
        <w:sz w:val="23"/>
        <w:szCs w:val="23"/>
      </w:rPr>
    </w:pPr>
    <w:r w:rsidRPr="0017790F">
      <w:rPr>
        <w:spacing w:val="-2"/>
        <w:sz w:val="23"/>
        <w:szCs w:val="23"/>
      </w:rPr>
      <w:t>For the three-month</w:t>
    </w:r>
    <w:r w:rsidR="000835E5">
      <w:rPr>
        <w:spacing w:val="-2"/>
        <w:sz w:val="23"/>
        <w:szCs w:val="23"/>
      </w:rPr>
      <w:t xml:space="preserve"> and six-month</w:t>
    </w:r>
    <w:r w:rsidRPr="0017790F">
      <w:rPr>
        <w:spacing w:val="-2"/>
        <w:sz w:val="23"/>
        <w:szCs w:val="23"/>
      </w:rPr>
      <w:t xml:space="preserve"> </w:t>
    </w:r>
    <w:r w:rsidR="00FA1957" w:rsidRPr="007355DC">
      <w:rPr>
        <w:spacing w:val="-2"/>
        <w:sz w:val="24"/>
        <w:szCs w:val="24"/>
      </w:rPr>
      <w:t>period</w:t>
    </w:r>
    <w:r w:rsidR="000835E5">
      <w:rPr>
        <w:spacing w:val="-2"/>
        <w:sz w:val="24"/>
        <w:szCs w:val="24"/>
      </w:rPr>
      <w:t>s</w:t>
    </w:r>
    <w:r w:rsidR="00FA1957">
      <w:rPr>
        <w:rFonts w:hint="cs"/>
        <w:spacing w:val="-2"/>
        <w:sz w:val="24"/>
        <w:szCs w:val="24"/>
        <w:cs/>
        <w:lang w:bidi="th-TH"/>
      </w:rPr>
      <w:t xml:space="preserve"> </w:t>
    </w:r>
    <w:r w:rsidR="00FA1957">
      <w:rPr>
        <w:spacing w:val="-2"/>
        <w:sz w:val="24"/>
        <w:szCs w:val="24"/>
        <w:lang w:bidi="th-TH"/>
      </w:rPr>
      <w:t xml:space="preserve">ended </w:t>
    </w:r>
    <w:r w:rsidR="00985911">
      <w:rPr>
        <w:spacing w:val="-2"/>
        <w:sz w:val="24"/>
        <w:szCs w:val="24"/>
      </w:rPr>
      <w:t>3</w:t>
    </w:r>
    <w:r w:rsidR="000835E5">
      <w:rPr>
        <w:spacing w:val="-2"/>
        <w:sz w:val="24"/>
        <w:szCs w:val="24"/>
      </w:rPr>
      <w:t>0</w:t>
    </w:r>
    <w:r w:rsidR="00985911">
      <w:rPr>
        <w:spacing w:val="-2"/>
        <w:sz w:val="24"/>
        <w:szCs w:val="24"/>
      </w:rPr>
      <w:t xml:space="preserve"> </w:t>
    </w:r>
    <w:r w:rsidR="000835E5">
      <w:rPr>
        <w:spacing w:val="-2"/>
        <w:sz w:val="24"/>
        <w:szCs w:val="24"/>
      </w:rPr>
      <w:t>June</w:t>
    </w:r>
    <w:r w:rsidR="00FA1957" w:rsidRPr="007355DC">
      <w:rPr>
        <w:spacing w:val="-2"/>
        <w:sz w:val="24"/>
        <w:szCs w:val="24"/>
      </w:rPr>
      <w:t xml:space="preserve"> </w:t>
    </w:r>
    <w:r w:rsidRPr="0017790F">
      <w:rPr>
        <w:spacing w:val="-2"/>
        <w:sz w:val="23"/>
        <w:szCs w:val="23"/>
      </w:rPr>
      <w:t>202</w:t>
    </w:r>
    <w:r w:rsidR="00985911">
      <w:rPr>
        <w:spacing w:val="-2"/>
        <w:sz w:val="23"/>
        <w:szCs w:val="23"/>
        <w:lang w:val="en-US" w:bidi="th-TH"/>
      </w:rPr>
      <w:t>6</w:t>
    </w:r>
    <w:r w:rsidRPr="0017790F">
      <w:rPr>
        <w:spacing w:val="-2"/>
        <w:sz w:val="23"/>
        <w:szCs w:val="23"/>
      </w:rPr>
      <w:t xml:space="preserve"> (Unaudited)</w:t>
    </w:r>
  </w:p>
  <w:p w14:paraId="2C05E428" w14:textId="77777777" w:rsidR="00187514" w:rsidRPr="0017790F" w:rsidRDefault="00187514" w:rsidP="00E704EF">
    <w:pPr>
      <w:pStyle w:val="acctmainheading"/>
      <w:tabs>
        <w:tab w:val="left" w:pos="2040"/>
      </w:tabs>
      <w:spacing w:after="0" w:line="240" w:lineRule="atLeast"/>
      <w:rPr>
        <w:sz w:val="21"/>
        <w:szCs w:val="21"/>
      </w:rPr>
    </w:pPr>
  </w:p>
  <w:p w14:paraId="790EA3AD" w14:textId="77777777" w:rsidR="00187514" w:rsidRPr="0017790F" w:rsidRDefault="00187514" w:rsidP="00E704EF">
    <w:pPr>
      <w:pStyle w:val="acctmainheading"/>
      <w:tabs>
        <w:tab w:val="left" w:pos="2040"/>
      </w:tabs>
      <w:spacing w:after="0" w:line="240" w:lineRule="atLeast"/>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246039"/>
    <w:multiLevelType w:val="hybridMultilevel"/>
    <w:tmpl w:val="17A6799E"/>
    <w:lvl w:ilvl="0" w:tplc="7F60F85A">
      <w:start w:val="1"/>
      <w:numFmt w:val="decimal"/>
      <w:lvlText w:val="%1)"/>
      <w:lvlJc w:val="left"/>
      <w:pPr>
        <w:ind w:left="1261" w:hanging="360"/>
      </w:pPr>
      <w:rPr>
        <w:rFonts w:hint="default"/>
      </w:rPr>
    </w:lvl>
    <w:lvl w:ilvl="1" w:tplc="04090019" w:tentative="1">
      <w:start w:val="1"/>
      <w:numFmt w:val="lowerLetter"/>
      <w:lvlText w:val="%2."/>
      <w:lvlJc w:val="left"/>
      <w:pPr>
        <w:ind w:left="1981" w:hanging="360"/>
      </w:pPr>
    </w:lvl>
    <w:lvl w:ilvl="2" w:tplc="0409001B" w:tentative="1">
      <w:start w:val="1"/>
      <w:numFmt w:val="lowerRoman"/>
      <w:lvlText w:val="%3."/>
      <w:lvlJc w:val="right"/>
      <w:pPr>
        <w:ind w:left="2701" w:hanging="180"/>
      </w:pPr>
    </w:lvl>
    <w:lvl w:ilvl="3" w:tplc="0409000F" w:tentative="1">
      <w:start w:val="1"/>
      <w:numFmt w:val="decimal"/>
      <w:lvlText w:val="%4."/>
      <w:lvlJc w:val="left"/>
      <w:pPr>
        <w:ind w:left="3421" w:hanging="360"/>
      </w:pPr>
    </w:lvl>
    <w:lvl w:ilvl="4" w:tplc="04090019" w:tentative="1">
      <w:start w:val="1"/>
      <w:numFmt w:val="lowerLetter"/>
      <w:lvlText w:val="%5."/>
      <w:lvlJc w:val="left"/>
      <w:pPr>
        <w:ind w:left="4141" w:hanging="360"/>
      </w:pPr>
    </w:lvl>
    <w:lvl w:ilvl="5" w:tplc="0409001B" w:tentative="1">
      <w:start w:val="1"/>
      <w:numFmt w:val="lowerRoman"/>
      <w:lvlText w:val="%6."/>
      <w:lvlJc w:val="right"/>
      <w:pPr>
        <w:ind w:left="4861" w:hanging="180"/>
      </w:pPr>
    </w:lvl>
    <w:lvl w:ilvl="6" w:tplc="0409000F" w:tentative="1">
      <w:start w:val="1"/>
      <w:numFmt w:val="decimal"/>
      <w:lvlText w:val="%7."/>
      <w:lvlJc w:val="left"/>
      <w:pPr>
        <w:ind w:left="5581" w:hanging="360"/>
      </w:pPr>
    </w:lvl>
    <w:lvl w:ilvl="7" w:tplc="04090019" w:tentative="1">
      <w:start w:val="1"/>
      <w:numFmt w:val="lowerLetter"/>
      <w:lvlText w:val="%8."/>
      <w:lvlJc w:val="left"/>
      <w:pPr>
        <w:ind w:left="6301" w:hanging="360"/>
      </w:pPr>
    </w:lvl>
    <w:lvl w:ilvl="8" w:tplc="0409001B" w:tentative="1">
      <w:start w:val="1"/>
      <w:numFmt w:val="lowerRoman"/>
      <w:lvlText w:val="%9."/>
      <w:lvlJc w:val="right"/>
      <w:pPr>
        <w:ind w:left="7021" w:hanging="180"/>
      </w:pPr>
    </w:lvl>
  </w:abstractNum>
  <w:abstractNum w:abstractNumId="3" w15:restartNumberingAfterBreak="0">
    <w:nsid w:val="0F364EC5"/>
    <w:multiLevelType w:val="multilevel"/>
    <w:tmpl w:val="39AAC2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2E518C0"/>
    <w:multiLevelType w:val="hybridMultilevel"/>
    <w:tmpl w:val="82244410"/>
    <w:lvl w:ilvl="0" w:tplc="A1A0017A">
      <w:start w:val="1"/>
      <w:numFmt w:val="decimal"/>
      <w:lvlText w:val="%1)"/>
      <w:lvlJc w:val="left"/>
      <w:pPr>
        <w:ind w:left="1326" w:hanging="360"/>
      </w:pPr>
      <w:rPr>
        <w:rFonts w:ascii="Times New Roman" w:eastAsia="Times New Roman" w:hAnsi="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5" w15:restartNumberingAfterBreak="0">
    <w:nsid w:val="13777936"/>
    <w:multiLevelType w:val="hybridMultilevel"/>
    <w:tmpl w:val="5350A8E6"/>
    <w:lvl w:ilvl="0" w:tplc="BFB053A4">
      <w:start w:val="1"/>
      <w:numFmt w:val="decimal"/>
      <w:lvlText w:val="%1)"/>
      <w:lvlJc w:val="left"/>
      <w:pPr>
        <w:ind w:left="901" w:hanging="370"/>
      </w:pPr>
      <w:rPr>
        <w:rFonts w:cs="Times New Roman" w:hint="default"/>
      </w:rPr>
    </w:lvl>
    <w:lvl w:ilvl="1" w:tplc="04090019">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6"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60400978">
      <w:start w:val="1"/>
      <w:numFmt w:val="bullet"/>
      <w:pStyle w:val="ListBullet2"/>
      <w:lvlText w:val="-"/>
      <w:lvlJc w:val="left"/>
      <w:pPr>
        <w:tabs>
          <w:tab w:val="num" w:pos="700"/>
        </w:tabs>
        <w:ind w:left="680" w:hanging="340"/>
      </w:pPr>
      <w:rPr>
        <w:rFonts w:ascii="Times New Roman" w:hAnsi="Times New Roman" w:cs="Times New Roman" w:hint="default"/>
      </w:rPr>
    </w:lvl>
    <w:lvl w:ilvl="1" w:tplc="B8203444" w:tentative="1">
      <w:start w:val="1"/>
      <w:numFmt w:val="bullet"/>
      <w:lvlText w:val="o"/>
      <w:lvlJc w:val="left"/>
      <w:pPr>
        <w:tabs>
          <w:tab w:val="num" w:pos="1440"/>
        </w:tabs>
        <w:ind w:left="1440" w:hanging="360"/>
      </w:pPr>
      <w:rPr>
        <w:rFonts w:ascii="Courier New" w:hAnsi="Courier New" w:hint="default"/>
      </w:rPr>
    </w:lvl>
    <w:lvl w:ilvl="2" w:tplc="5D3E7A98" w:tentative="1">
      <w:start w:val="1"/>
      <w:numFmt w:val="bullet"/>
      <w:lvlText w:val=""/>
      <w:lvlJc w:val="left"/>
      <w:pPr>
        <w:tabs>
          <w:tab w:val="num" w:pos="2160"/>
        </w:tabs>
        <w:ind w:left="2160" w:hanging="360"/>
      </w:pPr>
      <w:rPr>
        <w:rFonts w:ascii="Wingdings" w:hAnsi="Wingdings" w:hint="default"/>
      </w:rPr>
    </w:lvl>
    <w:lvl w:ilvl="3" w:tplc="8BB66BA8" w:tentative="1">
      <w:start w:val="1"/>
      <w:numFmt w:val="bullet"/>
      <w:lvlText w:val=""/>
      <w:lvlJc w:val="left"/>
      <w:pPr>
        <w:tabs>
          <w:tab w:val="num" w:pos="2880"/>
        </w:tabs>
        <w:ind w:left="2880" w:hanging="360"/>
      </w:pPr>
      <w:rPr>
        <w:rFonts w:ascii="Symbol" w:hAnsi="Symbol" w:hint="default"/>
      </w:rPr>
    </w:lvl>
    <w:lvl w:ilvl="4" w:tplc="699E3E34" w:tentative="1">
      <w:start w:val="1"/>
      <w:numFmt w:val="bullet"/>
      <w:lvlText w:val="o"/>
      <w:lvlJc w:val="left"/>
      <w:pPr>
        <w:tabs>
          <w:tab w:val="num" w:pos="3600"/>
        </w:tabs>
        <w:ind w:left="3600" w:hanging="360"/>
      </w:pPr>
      <w:rPr>
        <w:rFonts w:ascii="Courier New" w:hAnsi="Courier New" w:hint="default"/>
      </w:rPr>
    </w:lvl>
    <w:lvl w:ilvl="5" w:tplc="A1CC8020" w:tentative="1">
      <w:start w:val="1"/>
      <w:numFmt w:val="bullet"/>
      <w:lvlText w:val=""/>
      <w:lvlJc w:val="left"/>
      <w:pPr>
        <w:tabs>
          <w:tab w:val="num" w:pos="4320"/>
        </w:tabs>
        <w:ind w:left="4320" w:hanging="360"/>
      </w:pPr>
      <w:rPr>
        <w:rFonts w:ascii="Wingdings" w:hAnsi="Wingdings" w:hint="default"/>
      </w:rPr>
    </w:lvl>
    <w:lvl w:ilvl="6" w:tplc="E3585E6C" w:tentative="1">
      <w:start w:val="1"/>
      <w:numFmt w:val="bullet"/>
      <w:lvlText w:val=""/>
      <w:lvlJc w:val="left"/>
      <w:pPr>
        <w:tabs>
          <w:tab w:val="num" w:pos="5040"/>
        </w:tabs>
        <w:ind w:left="5040" w:hanging="360"/>
      </w:pPr>
      <w:rPr>
        <w:rFonts w:ascii="Symbol" w:hAnsi="Symbol" w:hint="default"/>
      </w:rPr>
    </w:lvl>
    <w:lvl w:ilvl="7" w:tplc="D9506C3E" w:tentative="1">
      <w:start w:val="1"/>
      <w:numFmt w:val="bullet"/>
      <w:lvlText w:val="o"/>
      <w:lvlJc w:val="left"/>
      <w:pPr>
        <w:tabs>
          <w:tab w:val="num" w:pos="5760"/>
        </w:tabs>
        <w:ind w:left="5760" w:hanging="360"/>
      </w:pPr>
      <w:rPr>
        <w:rFonts w:ascii="Courier New" w:hAnsi="Courier New" w:hint="default"/>
      </w:rPr>
    </w:lvl>
    <w:lvl w:ilvl="8" w:tplc="DF50B92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14463"/>
    <w:multiLevelType w:val="hybridMultilevel"/>
    <w:tmpl w:val="2DEAAF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117B7"/>
    <w:multiLevelType w:val="hybridMultilevel"/>
    <w:tmpl w:val="A2AC23C0"/>
    <w:lvl w:ilvl="0" w:tplc="04090011">
      <w:start w:val="1"/>
      <w:numFmt w:val="decimal"/>
      <w:lvlText w:val="%1)"/>
      <w:lvlJc w:val="left"/>
      <w:pPr>
        <w:ind w:left="1326" w:hanging="360"/>
      </w:pPr>
      <w:rPr>
        <w:rFonts w:hint="default"/>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DC790E"/>
    <w:multiLevelType w:val="hybridMultilevel"/>
    <w:tmpl w:val="5C70AB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66BA6"/>
    <w:multiLevelType w:val="multilevel"/>
    <w:tmpl w:val="D2CC8674"/>
    <w:lvl w:ilvl="0">
      <w:start w:val="1"/>
      <w:numFmt w:val="decimal"/>
      <w:lvlText w:val="%1."/>
      <w:lvlJc w:val="left"/>
      <w:pPr>
        <w:ind w:left="1261" w:hanging="360"/>
      </w:pPr>
      <w:rPr>
        <w:rFonts w:hint="default"/>
      </w:rPr>
    </w:lvl>
    <w:lvl w:ilvl="1">
      <w:start w:val="1"/>
      <w:numFmt w:val="decimal"/>
      <w:isLgl/>
      <w:lvlText w:val="%1.%2"/>
      <w:lvlJc w:val="left"/>
      <w:pPr>
        <w:ind w:left="1691" w:hanging="430"/>
      </w:pPr>
      <w:rPr>
        <w:rFonts w:eastAsia="Calibri" w:cs="Times New Roman" w:hint="default"/>
        <w:sz w:val="21"/>
      </w:rPr>
    </w:lvl>
    <w:lvl w:ilvl="2">
      <w:start w:val="1"/>
      <w:numFmt w:val="decimal"/>
      <w:isLgl/>
      <w:lvlText w:val="%1.%2.%3"/>
      <w:lvlJc w:val="left"/>
      <w:pPr>
        <w:ind w:left="2341" w:hanging="720"/>
      </w:pPr>
      <w:rPr>
        <w:rFonts w:eastAsia="Calibri" w:cs="Times New Roman" w:hint="default"/>
        <w:sz w:val="21"/>
      </w:rPr>
    </w:lvl>
    <w:lvl w:ilvl="3">
      <w:start w:val="1"/>
      <w:numFmt w:val="decimal"/>
      <w:isLgl/>
      <w:lvlText w:val="%1.%2.%3.%4"/>
      <w:lvlJc w:val="left"/>
      <w:pPr>
        <w:ind w:left="2701" w:hanging="720"/>
      </w:pPr>
      <w:rPr>
        <w:rFonts w:eastAsia="Calibri" w:cs="Times New Roman" w:hint="default"/>
        <w:sz w:val="21"/>
      </w:rPr>
    </w:lvl>
    <w:lvl w:ilvl="4">
      <w:start w:val="1"/>
      <w:numFmt w:val="decimal"/>
      <w:isLgl/>
      <w:lvlText w:val="%1.%2.%3.%4.%5"/>
      <w:lvlJc w:val="left"/>
      <w:pPr>
        <w:ind w:left="3421" w:hanging="1080"/>
      </w:pPr>
      <w:rPr>
        <w:rFonts w:eastAsia="Calibri" w:cs="Times New Roman" w:hint="default"/>
        <w:sz w:val="21"/>
      </w:rPr>
    </w:lvl>
    <w:lvl w:ilvl="5">
      <w:start w:val="1"/>
      <w:numFmt w:val="decimal"/>
      <w:isLgl/>
      <w:lvlText w:val="%1.%2.%3.%4.%5.%6"/>
      <w:lvlJc w:val="left"/>
      <w:pPr>
        <w:ind w:left="3781" w:hanging="1080"/>
      </w:pPr>
      <w:rPr>
        <w:rFonts w:eastAsia="Calibri" w:cs="Times New Roman" w:hint="default"/>
        <w:sz w:val="21"/>
      </w:rPr>
    </w:lvl>
    <w:lvl w:ilvl="6">
      <w:start w:val="1"/>
      <w:numFmt w:val="decimal"/>
      <w:isLgl/>
      <w:lvlText w:val="%1.%2.%3.%4.%5.%6.%7"/>
      <w:lvlJc w:val="left"/>
      <w:pPr>
        <w:ind w:left="4141" w:hanging="1080"/>
      </w:pPr>
      <w:rPr>
        <w:rFonts w:eastAsia="Calibri" w:cs="Times New Roman" w:hint="default"/>
        <w:sz w:val="21"/>
      </w:rPr>
    </w:lvl>
    <w:lvl w:ilvl="7">
      <w:start w:val="1"/>
      <w:numFmt w:val="decimal"/>
      <w:isLgl/>
      <w:lvlText w:val="%1.%2.%3.%4.%5.%6.%7.%8"/>
      <w:lvlJc w:val="left"/>
      <w:pPr>
        <w:ind w:left="4861" w:hanging="1440"/>
      </w:pPr>
      <w:rPr>
        <w:rFonts w:eastAsia="Calibri" w:cs="Times New Roman" w:hint="default"/>
        <w:sz w:val="21"/>
      </w:rPr>
    </w:lvl>
    <w:lvl w:ilvl="8">
      <w:start w:val="1"/>
      <w:numFmt w:val="decimal"/>
      <w:isLgl/>
      <w:lvlText w:val="%1.%2.%3.%4.%5.%6.%7.%8.%9"/>
      <w:lvlJc w:val="left"/>
      <w:pPr>
        <w:ind w:left="5221" w:hanging="1440"/>
      </w:pPr>
      <w:rPr>
        <w:rFonts w:eastAsia="Calibri" w:cs="Times New Roman" w:hint="default"/>
        <w:sz w:val="21"/>
      </w:rPr>
    </w:lvl>
  </w:abstractNum>
  <w:abstractNum w:abstractNumId="14" w15:restartNumberingAfterBreak="0">
    <w:nsid w:val="32716249"/>
    <w:multiLevelType w:val="hybridMultilevel"/>
    <w:tmpl w:val="BE42A4F8"/>
    <w:lvl w:ilvl="0" w:tplc="28CEB00A">
      <w:start w:val="1"/>
      <w:numFmt w:val="decimal"/>
      <w:lvlText w:val="%1."/>
      <w:lvlJc w:val="left"/>
      <w:pPr>
        <w:ind w:left="1266" w:hanging="360"/>
      </w:pPr>
      <w:rPr>
        <w:rFonts w:ascii="Times New Roman" w:eastAsia="Times New Roman" w:hAnsi="Times New Roman" w:cs="Times New Roman" w:hint="default"/>
      </w:rPr>
    </w:lvl>
    <w:lvl w:ilvl="1" w:tplc="04090019" w:tentative="1">
      <w:start w:val="1"/>
      <w:numFmt w:val="lowerLetter"/>
      <w:lvlText w:val="%2."/>
      <w:lvlJc w:val="left"/>
      <w:pPr>
        <w:ind w:left="1986" w:hanging="360"/>
      </w:pPr>
    </w:lvl>
    <w:lvl w:ilvl="2" w:tplc="0409001B" w:tentative="1">
      <w:start w:val="1"/>
      <w:numFmt w:val="lowerRoman"/>
      <w:lvlText w:val="%3."/>
      <w:lvlJc w:val="right"/>
      <w:pPr>
        <w:ind w:left="2706" w:hanging="180"/>
      </w:pPr>
    </w:lvl>
    <w:lvl w:ilvl="3" w:tplc="0409000F" w:tentative="1">
      <w:start w:val="1"/>
      <w:numFmt w:val="decimal"/>
      <w:lvlText w:val="%4."/>
      <w:lvlJc w:val="left"/>
      <w:pPr>
        <w:ind w:left="3426" w:hanging="360"/>
      </w:pPr>
    </w:lvl>
    <w:lvl w:ilvl="4" w:tplc="04090019" w:tentative="1">
      <w:start w:val="1"/>
      <w:numFmt w:val="lowerLetter"/>
      <w:lvlText w:val="%5."/>
      <w:lvlJc w:val="left"/>
      <w:pPr>
        <w:ind w:left="4146" w:hanging="360"/>
      </w:pPr>
    </w:lvl>
    <w:lvl w:ilvl="5" w:tplc="0409001B" w:tentative="1">
      <w:start w:val="1"/>
      <w:numFmt w:val="lowerRoman"/>
      <w:lvlText w:val="%6."/>
      <w:lvlJc w:val="right"/>
      <w:pPr>
        <w:ind w:left="4866" w:hanging="180"/>
      </w:pPr>
    </w:lvl>
    <w:lvl w:ilvl="6" w:tplc="0409000F" w:tentative="1">
      <w:start w:val="1"/>
      <w:numFmt w:val="decimal"/>
      <w:lvlText w:val="%7."/>
      <w:lvlJc w:val="left"/>
      <w:pPr>
        <w:ind w:left="5586" w:hanging="360"/>
      </w:pPr>
    </w:lvl>
    <w:lvl w:ilvl="7" w:tplc="04090019" w:tentative="1">
      <w:start w:val="1"/>
      <w:numFmt w:val="lowerLetter"/>
      <w:lvlText w:val="%8."/>
      <w:lvlJc w:val="left"/>
      <w:pPr>
        <w:ind w:left="6306" w:hanging="360"/>
      </w:pPr>
    </w:lvl>
    <w:lvl w:ilvl="8" w:tplc="0409001B" w:tentative="1">
      <w:start w:val="1"/>
      <w:numFmt w:val="lowerRoman"/>
      <w:lvlText w:val="%9."/>
      <w:lvlJc w:val="right"/>
      <w:pPr>
        <w:ind w:left="7026" w:hanging="180"/>
      </w:pPr>
    </w:lvl>
  </w:abstractNum>
  <w:abstractNum w:abstractNumId="15" w15:restartNumberingAfterBreak="0">
    <w:nsid w:val="32E543A5"/>
    <w:multiLevelType w:val="hybridMultilevel"/>
    <w:tmpl w:val="1316B470"/>
    <w:lvl w:ilvl="0" w:tplc="682AA1C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EA6E12"/>
    <w:multiLevelType w:val="hybridMultilevel"/>
    <w:tmpl w:val="44EED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D7902"/>
    <w:multiLevelType w:val="hybridMultilevel"/>
    <w:tmpl w:val="FA203380"/>
    <w:lvl w:ilvl="0" w:tplc="D6E4AB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8D43624"/>
    <w:multiLevelType w:val="hybridMultilevel"/>
    <w:tmpl w:val="3828A552"/>
    <w:lvl w:ilvl="0" w:tplc="FEB062EA">
      <w:start w:val="3"/>
      <w:numFmt w:val="decimal"/>
      <w:lvlText w:val="%1"/>
      <w:lvlJc w:val="left"/>
      <w:pPr>
        <w:ind w:left="1080" w:hanging="360"/>
      </w:pPr>
      <w:rPr>
        <w:rFonts w:eastAsia="Times New Roman"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5DC299D"/>
    <w:multiLevelType w:val="hybridMultilevel"/>
    <w:tmpl w:val="8E46B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8C74F8"/>
    <w:multiLevelType w:val="hybridMultilevel"/>
    <w:tmpl w:val="39A4A8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E0F6D"/>
    <w:multiLevelType w:val="hybridMultilevel"/>
    <w:tmpl w:val="EB9AF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4F3A2E"/>
    <w:multiLevelType w:val="hybridMultilevel"/>
    <w:tmpl w:val="82244410"/>
    <w:lvl w:ilvl="0" w:tplc="A1A0017A">
      <w:start w:val="1"/>
      <w:numFmt w:val="decimal"/>
      <w:lvlText w:val="%1)"/>
      <w:lvlJc w:val="left"/>
      <w:pPr>
        <w:ind w:left="1326" w:hanging="360"/>
      </w:pPr>
      <w:rPr>
        <w:rFonts w:ascii="Times New Roman" w:eastAsia="Times New Roman" w:hAnsi="Times New Roman" w:cs="Angsana New"/>
      </w:r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24"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8676603"/>
    <w:multiLevelType w:val="hybridMultilevel"/>
    <w:tmpl w:val="5350A8E6"/>
    <w:lvl w:ilvl="0" w:tplc="FFFFFFFF">
      <w:start w:val="1"/>
      <w:numFmt w:val="decimal"/>
      <w:lvlText w:val="%1)"/>
      <w:lvlJc w:val="left"/>
      <w:pPr>
        <w:ind w:left="901" w:hanging="370"/>
      </w:pPr>
      <w:rPr>
        <w:rFonts w:cs="Times New Roman" w:hint="default"/>
      </w:rPr>
    </w:lvl>
    <w:lvl w:ilvl="1" w:tplc="FFFFFFFF">
      <w:start w:val="1"/>
      <w:numFmt w:val="lowerLetter"/>
      <w:lvlText w:val="%2."/>
      <w:lvlJc w:val="left"/>
      <w:pPr>
        <w:ind w:left="1611" w:hanging="360"/>
      </w:pPr>
    </w:lvl>
    <w:lvl w:ilvl="2" w:tplc="FFFFFFFF" w:tentative="1">
      <w:start w:val="1"/>
      <w:numFmt w:val="lowerRoman"/>
      <w:lvlText w:val="%3."/>
      <w:lvlJc w:val="right"/>
      <w:pPr>
        <w:ind w:left="2331" w:hanging="180"/>
      </w:pPr>
    </w:lvl>
    <w:lvl w:ilvl="3" w:tplc="FFFFFFFF" w:tentative="1">
      <w:start w:val="1"/>
      <w:numFmt w:val="decimal"/>
      <w:lvlText w:val="%4."/>
      <w:lvlJc w:val="left"/>
      <w:pPr>
        <w:ind w:left="3051" w:hanging="360"/>
      </w:pPr>
    </w:lvl>
    <w:lvl w:ilvl="4" w:tplc="FFFFFFFF" w:tentative="1">
      <w:start w:val="1"/>
      <w:numFmt w:val="lowerLetter"/>
      <w:lvlText w:val="%5."/>
      <w:lvlJc w:val="left"/>
      <w:pPr>
        <w:ind w:left="3771" w:hanging="360"/>
      </w:pPr>
    </w:lvl>
    <w:lvl w:ilvl="5" w:tplc="FFFFFFFF" w:tentative="1">
      <w:start w:val="1"/>
      <w:numFmt w:val="lowerRoman"/>
      <w:lvlText w:val="%6."/>
      <w:lvlJc w:val="right"/>
      <w:pPr>
        <w:ind w:left="4491" w:hanging="180"/>
      </w:pPr>
    </w:lvl>
    <w:lvl w:ilvl="6" w:tplc="FFFFFFFF" w:tentative="1">
      <w:start w:val="1"/>
      <w:numFmt w:val="decimal"/>
      <w:lvlText w:val="%7."/>
      <w:lvlJc w:val="left"/>
      <w:pPr>
        <w:ind w:left="5211" w:hanging="360"/>
      </w:pPr>
    </w:lvl>
    <w:lvl w:ilvl="7" w:tplc="FFFFFFFF" w:tentative="1">
      <w:start w:val="1"/>
      <w:numFmt w:val="lowerLetter"/>
      <w:lvlText w:val="%8."/>
      <w:lvlJc w:val="left"/>
      <w:pPr>
        <w:ind w:left="5931" w:hanging="360"/>
      </w:pPr>
    </w:lvl>
    <w:lvl w:ilvl="8" w:tplc="FFFFFFFF" w:tentative="1">
      <w:start w:val="1"/>
      <w:numFmt w:val="lowerRoman"/>
      <w:lvlText w:val="%9."/>
      <w:lvlJc w:val="right"/>
      <w:pPr>
        <w:ind w:left="6651" w:hanging="180"/>
      </w:pPr>
    </w:lvl>
  </w:abstractNum>
  <w:abstractNum w:abstractNumId="28" w15:restartNumberingAfterBreak="0">
    <w:nsid w:val="78D4206B"/>
    <w:multiLevelType w:val="hybridMultilevel"/>
    <w:tmpl w:val="B50AD3E8"/>
    <w:lvl w:ilvl="0" w:tplc="8832795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6127AE"/>
    <w:multiLevelType w:val="hybridMultilevel"/>
    <w:tmpl w:val="B7D87036"/>
    <w:lvl w:ilvl="0" w:tplc="25E40936">
      <w:start w:val="3"/>
      <w:numFmt w:val="decimal"/>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049940">
    <w:abstractNumId w:val="1"/>
  </w:num>
  <w:num w:numId="2" w16cid:durableId="1933736370">
    <w:abstractNumId w:val="0"/>
  </w:num>
  <w:num w:numId="3" w16cid:durableId="2127508057">
    <w:abstractNumId w:val="11"/>
  </w:num>
  <w:num w:numId="4" w16cid:durableId="1552304381">
    <w:abstractNumId w:val="25"/>
  </w:num>
  <w:num w:numId="5" w16cid:durableId="1942566661">
    <w:abstractNumId w:val="7"/>
  </w:num>
  <w:num w:numId="6" w16cid:durableId="1046758962">
    <w:abstractNumId w:val="26"/>
  </w:num>
  <w:num w:numId="7" w16cid:durableId="1689484369">
    <w:abstractNumId w:val="24"/>
  </w:num>
  <w:num w:numId="8" w16cid:durableId="1275360125">
    <w:abstractNumId w:val="4"/>
  </w:num>
  <w:num w:numId="9" w16cid:durableId="1407537265">
    <w:abstractNumId w:val="10"/>
  </w:num>
  <w:num w:numId="10" w16cid:durableId="1355301266">
    <w:abstractNumId w:val="14"/>
  </w:num>
  <w:num w:numId="11" w16cid:durableId="925767356">
    <w:abstractNumId w:val="8"/>
  </w:num>
  <w:num w:numId="12" w16cid:durableId="1810593300">
    <w:abstractNumId w:val="22"/>
  </w:num>
  <w:num w:numId="13" w16cid:durableId="83500598">
    <w:abstractNumId w:val="23"/>
  </w:num>
  <w:num w:numId="14" w16cid:durableId="2020040534">
    <w:abstractNumId w:val="5"/>
  </w:num>
  <w:num w:numId="15" w16cid:durableId="1549100431">
    <w:abstractNumId w:val="13"/>
  </w:num>
  <w:num w:numId="16" w16cid:durableId="1486318552">
    <w:abstractNumId w:val="27"/>
  </w:num>
  <w:num w:numId="17" w16cid:durableId="1738087217">
    <w:abstractNumId w:val="17"/>
  </w:num>
  <w:num w:numId="18" w16cid:durableId="1133328358">
    <w:abstractNumId w:val="12"/>
  </w:num>
  <w:num w:numId="19" w16cid:durableId="109788118">
    <w:abstractNumId w:val="15"/>
  </w:num>
  <w:num w:numId="20" w16cid:durableId="1302346449">
    <w:abstractNumId w:val="16"/>
  </w:num>
  <w:num w:numId="21" w16cid:durableId="660815722">
    <w:abstractNumId w:val="18"/>
  </w:num>
  <w:num w:numId="22" w16cid:durableId="1894923328">
    <w:abstractNumId w:val="29"/>
  </w:num>
  <w:num w:numId="23" w16cid:durableId="1703478920">
    <w:abstractNumId w:val="28"/>
  </w:num>
  <w:num w:numId="24" w16cid:durableId="1909654319">
    <w:abstractNumId w:val="2"/>
  </w:num>
  <w:num w:numId="25" w16cid:durableId="1276791963">
    <w:abstractNumId w:val="20"/>
  </w:num>
  <w:num w:numId="26" w16cid:durableId="872621580">
    <w:abstractNumId w:val="19"/>
  </w:num>
  <w:num w:numId="27" w16cid:durableId="1690646277">
    <w:abstractNumId w:val="21"/>
  </w:num>
  <w:num w:numId="28" w16cid:durableId="986982683">
    <w:abstractNumId w:val="3"/>
  </w:num>
  <w:num w:numId="29" w16cid:durableId="351566196">
    <w:abstractNumId w:val="9"/>
  </w:num>
  <w:num w:numId="30" w16cid:durableId="65414074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5B0"/>
    <w:rsid w:val="0000131F"/>
    <w:rsid w:val="00001645"/>
    <w:rsid w:val="00001A90"/>
    <w:rsid w:val="00001FB0"/>
    <w:rsid w:val="00002493"/>
    <w:rsid w:val="0000296E"/>
    <w:rsid w:val="00002A9B"/>
    <w:rsid w:val="00002E02"/>
    <w:rsid w:val="000034BF"/>
    <w:rsid w:val="00003981"/>
    <w:rsid w:val="000039ED"/>
    <w:rsid w:val="0000403C"/>
    <w:rsid w:val="00004530"/>
    <w:rsid w:val="0000458E"/>
    <w:rsid w:val="00004FDB"/>
    <w:rsid w:val="000053FE"/>
    <w:rsid w:val="000055B8"/>
    <w:rsid w:val="000056DE"/>
    <w:rsid w:val="0000576E"/>
    <w:rsid w:val="00005E13"/>
    <w:rsid w:val="00005F55"/>
    <w:rsid w:val="00006006"/>
    <w:rsid w:val="0000616E"/>
    <w:rsid w:val="000061F8"/>
    <w:rsid w:val="00006262"/>
    <w:rsid w:val="0000646D"/>
    <w:rsid w:val="00006818"/>
    <w:rsid w:val="000069F7"/>
    <w:rsid w:val="00006B85"/>
    <w:rsid w:val="00007060"/>
    <w:rsid w:val="0000713B"/>
    <w:rsid w:val="00007277"/>
    <w:rsid w:val="000074EA"/>
    <w:rsid w:val="00007530"/>
    <w:rsid w:val="000076EA"/>
    <w:rsid w:val="000079DC"/>
    <w:rsid w:val="00007CE2"/>
    <w:rsid w:val="00007DC9"/>
    <w:rsid w:val="00007F02"/>
    <w:rsid w:val="0001000C"/>
    <w:rsid w:val="0001004B"/>
    <w:rsid w:val="00010F05"/>
    <w:rsid w:val="00011571"/>
    <w:rsid w:val="0001175C"/>
    <w:rsid w:val="000118F7"/>
    <w:rsid w:val="00011C21"/>
    <w:rsid w:val="00011D4B"/>
    <w:rsid w:val="00011ECC"/>
    <w:rsid w:val="00011F1A"/>
    <w:rsid w:val="000126C1"/>
    <w:rsid w:val="00012D2C"/>
    <w:rsid w:val="000137C4"/>
    <w:rsid w:val="00013A19"/>
    <w:rsid w:val="00013AF9"/>
    <w:rsid w:val="00013AFA"/>
    <w:rsid w:val="00014CE0"/>
    <w:rsid w:val="00015058"/>
    <w:rsid w:val="00015312"/>
    <w:rsid w:val="0001550E"/>
    <w:rsid w:val="00015AF6"/>
    <w:rsid w:val="00016399"/>
    <w:rsid w:val="00016E1B"/>
    <w:rsid w:val="0001748C"/>
    <w:rsid w:val="000179D8"/>
    <w:rsid w:val="00017A8D"/>
    <w:rsid w:val="00017EA8"/>
    <w:rsid w:val="0002045A"/>
    <w:rsid w:val="00020D66"/>
    <w:rsid w:val="00021454"/>
    <w:rsid w:val="00021BB6"/>
    <w:rsid w:val="00021C7F"/>
    <w:rsid w:val="00022A5F"/>
    <w:rsid w:val="00022F58"/>
    <w:rsid w:val="00022F63"/>
    <w:rsid w:val="0002351B"/>
    <w:rsid w:val="00024B92"/>
    <w:rsid w:val="00024DE6"/>
    <w:rsid w:val="00025996"/>
    <w:rsid w:val="00026132"/>
    <w:rsid w:val="00026270"/>
    <w:rsid w:val="00026510"/>
    <w:rsid w:val="000267F5"/>
    <w:rsid w:val="00026872"/>
    <w:rsid w:val="00026C3A"/>
    <w:rsid w:val="00027010"/>
    <w:rsid w:val="000270A3"/>
    <w:rsid w:val="00027399"/>
    <w:rsid w:val="00027437"/>
    <w:rsid w:val="00027901"/>
    <w:rsid w:val="00030387"/>
    <w:rsid w:val="00030A34"/>
    <w:rsid w:val="00030BD1"/>
    <w:rsid w:val="00030C4B"/>
    <w:rsid w:val="00030CD3"/>
    <w:rsid w:val="00030D3F"/>
    <w:rsid w:val="0003135C"/>
    <w:rsid w:val="00031CD7"/>
    <w:rsid w:val="000327AC"/>
    <w:rsid w:val="00032CDA"/>
    <w:rsid w:val="00033480"/>
    <w:rsid w:val="00033A14"/>
    <w:rsid w:val="000341C7"/>
    <w:rsid w:val="0003421D"/>
    <w:rsid w:val="00034729"/>
    <w:rsid w:val="0003491C"/>
    <w:rsid w:val="00035B8E"/>
    <w:rsid w:val="0003605A"/>
    <w:rsid w:val="00036192"/>
    <w:rsid w:val="00037730"/>
    <w:rsid w:val="000400F2"/>
    <w:rsid w:val="000404B4"/>
    <w:rsid w:val="0004068F"/>
    <w:rsid w:val="00040811"/>
    <w:rsid w:val="00040CA8"/>
    <w:rsid w:val="000412B4"/>
    <w:rsid w:val="00041619"/>
    <w:rsid w:val="00041BFD"/>
    <w:rsid w:val="00041E3F"/>
    <w:rsid w:val="00042060"/>
    <w:rsid w:val="000425F3"/>
    <w:rsid w:val="00042E63"/>
    <w:rsid w:val="00042E93"/>
    <w:rsid w:val="00043005"/>
    <w:rsid w:val="00043078"/>
    <w:rsid w:val="00043186"/>
    <w:rsid w:val="0004336D"/>
    <w:rsid w:val="000435D4"/>
    <w:rsid w:val="00043B4D"/>
    <w:rsid w:val="00043DAD"/>
    <w:rsid w:val="000441BF"/>
    <w:rsid w:val="000443E5"/>
    <w:rsid w:val="00044631"/>
    <w:rsid w:val="00044A7D"/>
    <w:rsid w:val="00044B69"/>
    <w:rsid w:val="00044D3B"/>
    <w:rsid w:val="00045A88"/>
    <w:rsid w:val="00045E35"/>
    <w:rsid w:val="00046845"/>
    <w:rsid w:val="00046A11"/>
    <w:rsid w:val="00046A9D"/>
    <w:rsid w:val="00046F16"/>
    <w:rsid w:val="00046F43"/>
    <w:rsid w:val="00047799"/>
    <w:rsid w:val="000478C0"/>
    <w:rsid w:val="00047A76"/>
    <w:rsid w:val="00051B03"/>
    <w:rsid w:val="00051E96"/>
    <w:rsid w:val="00052091"/>
    <w:rsid w:val="0005218B"/>
    <w:rsid w:val="00052C3B"/>
    <w:rsid w:val="00052C5A"/>
    <w:rsid w:val="00053126"/>
    <w:rsid w:val="00054603"/>
    <w:rsid w:val="0005463E"/>
    <w:rsid w:val="000554C5"/>
    <w:rsid w:val="0005573C"/>
    <w:rsid w:val="00055EBB"/>
    <w:rsid w:val="00056157"/>
    <w:rsid w:val="000577EE"/>
    <w:rsid w:val="00057914"/>
    <w:rsid w:val="00057E27"/>
    <w:rsid w:val="00060721"/>
    <w:rsid w:val="000609C6"/>
    <w:rsid w:val="00060ADE"/>
    <w:rsid w:val="00060B22"/>
    <w:rsid w:val="00061312"/>
    <w:rsid w:val="000615FE"/>
    <w:rsid w:val="000616DD"/>
    <w:rsid w:val="000618AD"/>
    <w:rsid w:val="00062C75"/>
    <w:rsid w:val="00062F4E"/>
    <w:rsid w:val="00063C52"/>
    <w:rsid w:val="00063CBA"/>
    <w:rsid w:val="0006453D"/>
    <w:rsid w:val="00064912"/>
    <w:rsid w:val="00064D57"/>
    <w:rsid w:val="00064D9C"/>
    <w:rsid w:val="00064F50"/>
    <w:rsid w:val="0006518C"/>
    <w:rsid w:val="0006672D"/>
    <w:rsid w:val="000667AB"/>
    <w:rsid w:val="00066EDB"/>
    <w:rsid w:val="000670EC"/>
    <w:rsid w:val="00067116"/>
    <w:rsid w:val="0006717B"/>
    <w:rsid w:val="000678CA"/>
    <w:rsid w:val="00067ED1"/>
    <w:rsid w:val="00070BCE"/>
    <w:rsid w:val="0007133F"/>
    <w:rsid w:val="00071460"/>
    <w:rsid w:val="00071678"/>
    <w:rsid w:val="00071A14"/>
    <w:rsid w:val="00071C0D"/>
    <w:rsid w:val="00071CF4"/>
    <w:rsid w:val="0007229F"/>
    <w:rsid w:val="0007249B"/>
    <w:rsid w:val="00072532"/>
    <w:rsid w:val="0007264C"/>
    <w:rsid w:val="00072A18"/>
    <w:rsid w:val="00072D4E"/>
    <w:rsid w:val="000734B6"/>
    <w:rsid w:val="0007391E"/>
    <w:rsid w:val="000739D9"/>
    <w:rsid w:val="00073BDA"/>
    <w:rsid w:val="00073CD8"/>
    <w:rsid w:val="00073E54"/>
    <w:rsid w:val="000748D0"/>
    <w:rsid w:val="00074FC7"/>
    <w:rsid w:val="00075461"/>
    <w:rsid w:val="0007548D"/>
    <w:rsid w:val="00075C77"/>
    <w:rsid w:val="00075F80"/>
    <w:rsid w:val="00076375"/>
    <w:rsid w:val="00080000"/>
    <w:rsid w:val="00080339"/>
    <w:rsid w:val="00080AE3"/>
    <w:rsid w:val="000811E5"/>
    <w:rsid w:val="00081587"/>
    <w:rsid w:val="00081969"/>
    <w:rsid w:val="000823FA"/>
    <w:rsid w:val="0008248C"/>
    <w:rsid w:val="00082512"/>
    <w:rsid w:val="00082A79"/>
    <w:rsid w:val="00082CE7"/>
    <w:rsid w:val="00082D5B"/>
    <w:rsid w:val="00083006"/>
    <w:rsid w:val="000834DF"/>
    <w:rsid w:val="000835E5"/>
    <w:rsid w:val="000839CE"/>
    <w:rsid w:val="00083AC2"/>
    <w:rsid w:val="00083DCC"/>
    <w:rsid w:val="0008410A"/>
    <w:rsid w:val="00084154"/>
    <w:rsid w:val="00084174"/>
    <w:rsid w:val="000843B1"/>
    <w:rsid w:val="000846F5"/>
    <w:rsid w:val="000855F9"/>
    <w:rsid w:val="0008576D"/>
    <w:rsid w:val="000859EE"/>
    <w:rsid w:val="000859FF"/>
    <w:rsid w:val="00085AC2"/>
    <w:rsid w:val="00086640"/>
    <w:rsid w:val="000866C5"/>
    <w:rsid w:val="00086A55"/>
    <w:rsid w:val="0008736A"/>
    <w:rsid w:val="00090090"/>
    <w:rsid w:val="00090C69"/>
    <w:rsid w:val="00090CD8"/>
    <w:rsid w:val="000910DE"/>
    <w:rsid w:val="0009123D"/>
    <w:rsid w:val="00091440"/>
    <w:rsid w:val="00091839"/>
    <w:rsid w:val="00091A56"/>
    <w:rsid w:val="00091C7C"/>
    <w:rsid w:val="00091D68"/>
    <w:rsid w:val="00091D93"/>
    <w:rsid w:val="00092151"/>
    <w:rsid w:val="0009259B"/>
    <w:rsid w:val="0009280D"/>
    <w:rsid w:val="00092FD0"/>
    <w:rsid w:val="00093772"/>
    <w:rsid w:val="00093791"/>
    <w:rsid w:val="0009384F"/>
    <w:rsid w:val="00093909"/>
    <w:rsid w:val="00093D1C"/>
    <w:rsid w:val="000940C2"/>
    <w:rsid w:val="00094137"/>
    <w:rsid w:val="000945F7"/>
    <w:rsid w:val="0009512A"/>
    <w:rsid w:val="000955C4"/>
    <w:rsid w:val="00095AF0"/>
    <w:rsid w:val="00096367"/>
    <w:rsid w:val="0009643A"/>
    <w:rsid w:val="0009645B"/>
    <w:rsid w:val="000967C5"/>
    <w:rsid w:val="00096F3C"/>
    <w:rsid w:val="00097B1D"/>
    <w:rsid w:val="00097E18"/>
    <w:rsid w:val="000A0127"/>
    <w:rsid w:val="000A01CE"/>
    <w:rsid w:val="000A0271"/>
    <w:rsid w:val="000A028B"/>
    <w:rsid w:val="000A045D"/>
    <w:rsid w:val="000A085F"/>
    <w:rsid w:val="000A0AE1"/>
    <w:rsid w:val="000A0C3D"/>
    <w:rsid w:val="000A0E82"/>
    <w:rsid w:val="000A136A"/>
    <w:rsid w:val="000A1575"/>
    <w:rsid w:val="000A1734"/>
    <w:rsid w:val="000A1DC6"/>
    <w:rsid w:val="000A1FF9"/>
    <w:rsid w:val="000A2103"/>
    <w:rsid w:val="000A2F8C"/>
    <w:rsid w:val="000A325B"/>
    <w:rsid w:val="000A3484"/>
    <w:rsid w:val="000A355E"/>
    <w:rsid w:val="000A356C"/>
    <w:rsid w:val="000A4831"/>
    <w:rsid w:val="000A4C24"/>
    <w:rsid w:val="000A553D"/>
    <w:rsid w:val="000A5B7A"/>
    <w:rsid w:val="000A63C2"/>
    <w:rsid w:val="000A6F11"/>
    <w:rsid w:val="000A7755"/>
    <w:rsid w:val="000A7D6F"/>
    <w:rsid w:val="000A7DB9"/>
    <w:rsid w:val="000B00D3"/>
    <w:rsid w:val="000B07AB"/>
    <w:rsid w:val="000B10D0"/>
    <w:rsid w:val="000B148A"/>
    <w:rsid w:val="000B14D7"/>
    <w:rsid w:val="000B19B7"/>
    <w:rsid w:val="000B1E8B"/>
    <w:rsid w:val="000B25A2"/>
    <w:rsid w:val="000B2AB9"/>
    <w:rsid w:val="000B2E6D"/>
    <w:rsid w:val="000B33D7"/>
    <w:rsid w:val="000B38E5"/>
    <w:rsid w:val="000B3E07"/>
    <w:rsid w:val="000B3F48"/>
    <w:rsid w:val="000B4578"/>
    <w:rsid w:val="000B46E9"/>
    <w:rsid w:val="000B4EBE"/>
    <w:rsid w:val="000B5012"/>
    <w:rsid w:val="000B61E7"/>
    <w:rsid w:val="000B654F"/>
    <w:rsid w:val="000B6F48"/>
    <w:rsid w:val="000B7196"/>
    <w:rsid w:val="000B728A"/>
    <w:rsid w:val="000B736C"/>
    <w:rsid w:val="000B77E2"/>
    <w:rsid w:val="000B7D9A"/>
    <w:rsid w:val="000B7FE0"/>
    <w:rsid w:val="000C0271"/>
    <w:rsid w:val="000C0BD7"/>
    <w:rsid w:val="000C0BE0"/>
    <w:rsid w:val="000C0CB6"/>
    <w:rsid w:val="000C1B84"/>
    <w:rsid w:val="000C2461"/>
    <w:rsid w:val="000C2631"/>
    <w:rsid w:val="000C2E04"/>
    <w:rsid w:val="000C3392"/>
    <w:rsid w:val="000C391B"/>
    <w:rsid w:val="000C39B6"/>
    <w:rsid w:val="000C3B5C"/>
    <w:rsid w:val="000C3F71"/>
    <w:rsid w:val="000C40E5"/>
    <w:rsid w:val="000C42C6"/>
    <w:rsid w:val="000C49B5"/>
    <w:rsid w:val="000C58CA"/>
    <w:rsid w:val="000C5985"/>
    <w:rsid w:val="000C59A5"/>
    <w:rsid w:val="000C5EE3"/>
    <w:rsid w:val="000C6A59"/>
    <w:rsid w:val="000C6C6E"/>
    <w:rsid w:val="000C6D74"/>
    <w:rsid w:val="000C6F79"/>
    <w:rsid w:val="000C753C"/>
    <w:rsid w:val="000C7C3B"/>
    <w:rsid w:val="000D00CF"/>
    <w:rsid w:val="000D1067"/>
    <w:rsid w:val="000D12FC"/>
    <w:rsid w:val="000D13D8"/>
    <w:rsid w:val="000D1BC9"/>
    <w:rsid w:val="000D1E59"/>
    <w:rsid w:val="000D20D3"/>
    <w:rsid w:val="000D294B"/>
    <w:rsid w:val="000D2A05"/>
    <w:rsid w:val="000D2A41"/>
    <w:rsid w:val="000D2E33"/>
    <w:rsid w:val="000D3025"/>
    <w:rsid w:val="000D31D9"/>
    <w:rsid w:val="000D35CD"/>
    <w:rsid w:val="000D37C7"/>
    <w:rsid w:val="000D383A"/>
    <w:rsid w:val="000D38F4"/>
    <w:rsid w:val="000D3A2B"/>
    <w:rsid w:val="000D473A"/>
    <w:rsid w:val="000D48C6"/>
    <w:rsid w:val="000D4D9F"/>
    <w:rsid w:val="000D506F"/>
    <w:rsid w:val="000D511C"/>
    <w:rsid w:val="000D5770"/>
    <w:rsid w:val="000D5D35"/>
    <w:rsid w:val="000D6F7E"/>
    <w:rsid w:val="000D7513"/>
    <w:rsid w:val="000D7F52"/>
    <w:rsid w:val="000D7F86"/>
    <w:rsid w:val="000E02AA"/>
    <w:rsid w:val="000E0363"/>
    <w:rsid w:val="000E07DB"/>
    <w:rsid w:val="000E087F"/>
    <w:rsid w:val="000E116A"/>
    <w:rsid w:val="000E19F3"/>
    <w:rsid w:val="000E1B5E"/>
    <w:rsid w:val="000E1D07"/>
    <w:rsid w:val="000E22D3"/>
    <w:rsid w:val="000E27E9"/>
    <w:rsid w:val="000E2A50"/>
    <w:rsid w:val="000E2EBA"/>
    <w:rsid w:val="000E389D"/>
    <w:rsid w:val="000E3980"/>
    <w:rsid w:val="000E3983"/>
    <w:rsid w:val="000E39D4"/>
    <w:rsid w:val="000E411E"/>
    <w:rsid w:val="000E44F6"/>
    <w:rsid w:val="000E45CF"/>
    <w:rsid w:val="000E4FF2"/>
    <w:rsid w:val="000E579E"/>
    <w:rsid w:val="000E5879"/>
    <w:rsid w:val="000E59E7"/>
    <w:rsid w:val="000E61E0"/>
    <w:rsid w:val="000E76B3"/>
    <w:rsid w:val="000E7ED8"/>
    <w:rsid w:val="000E7F15"/>
    <w:rsid w:val="000F02D1"/>
    <w:rsid w:val="000F0ACE"/>
    <w:rsid w:val="000F174B"/>
    <w:rsid w:val="000F1966"/>
    <w:rsid w:val="000F2D3B"/>
    <w:rsid w:val="000F3038"/>
    <w:rsid w:val="000F3F11"/>
    <w:rsid w:val="000F4017"/>
    <w:rsid w:val="000F43C2"/>
    <w:rsid w:val="000F4548"/>
    <w:rsid w:val="000F4942"/>
    <w:rsid w:val="000F4B1A"/>
    <w:rsid w:val="000F50AB"/>
    <w:rsid w:val="000F551F"/>
    <w:rsid w:val="000F5AB4"/>
    <w:rsid w:val="000F60CB"/>
    <w:rsid w:val="000F62F0"/>
    <w:rsid w:val="000F6400"/>
    <w:rsid w:val="000F6543"/>
    <w:rsid w:val="000F6D02"/>
    <w:rsid w:val="000F7098"/>
    <w:rsid w:val="000F7236"/>
    <w:rsid w:val="000F7335"/>
    <w:rsid w:val="000F7614"/>
    <w:rsid w:val="000F7B03"/>
    <w:rsid w:val="000F7B8A"/>
    <w:rsid w:val="00100A99"/>
    <w:rsid w:val="00100D91"/>
    <w:rsid w:val="00101393"/>
    <w:rsid w:val="001016A8"/>
    <w:rsid w:val="001020FB"/>
    <w:rsid w:val="00102213"/>
    <w:rsid w:val="001023B5"/>
    <w:rsid w:val="00103061"/>
    <w:rsid w:val="001033A0"/>
    <w:rsid w:val="00103551"/>
    <w:rsid w:val="00103592"/>
    <w:rsid w:val="001035F0"/>
    <w:rsid w:val="00103908"/>
    <w:rsid w:val="001041AA"/>
    <w:rsid w:val="00104753"/>
    <w:rsid w:val="00104CE6"/>
    <w:rsid w:val="00105363"/>
    <w:rsid w:val="00105525"/>
    <w:rsid w:val="00105561"/>
    <w:rsid w:val="00105AD4"/>
    <w:rsid w:val="00105B40"/>
    <w:rsid w:val="00105B91"/>
    <w:rsid w:val="00105F9F"/>
    <w:rsid w:val="00106521"/>
    <w:rsid w:val="00107940"/>
    <w:rsid w:val="00110028"/>
    <w:rsid w:val="00110376"/>
    <w:rsid w:val="00110EC1"/>
    <w:rsid w:val="00111395"/>
    <w:rsid w:val="001113D7"/>
    <w:rsid w:val="001125AD"/>
    <w:rsid w:val="00112D85"/>
    <w:rsid w:val="00112E15"/>
    <w:rsid w:val="00112E7A"/>
    <w:rsid w:val="00112F86"/>
    <w:rsid w:val="00113B89"/>
    <w:rsid w:val="00113C5F"/>
    <w:rsid w:val="00113F98"/>
    <w:rsid w:val="00114679"/>
    <w:rsid w:val="00114A16"/>
    <w:rsid w:val="001154B6"/>
    <w:rsid w:val="0011581C"/>
    <w:rsid w:val="001162BE"/>
    <w:rsid w:val="0011647A"/>
    <w:rsid w:val="00116542"/>
    <w:rsid w:val="0011666C"/>
    <w:rsid w:val="0011697F"/>
    <w:rsid w:val="00116BC7"/>
    <w:rsid w:val="00116D63"/>
    <w:rsid w:val="00117094"/>
    <w:rsid w:val="00117811"/>
    <w:rsid w:val="001179CA"/>
    <w:rsid w:val="0012001B"/>
    <w:rsid w:val="0012054C"/>
    <w:rsid w:val="001208A1"/>
    <w:rsid w:val="001208E8"/>
    <w:rsid w:val="001210C1"/>
    <w:rsid w:val="00121251"/>
    <w:rsid w:val="001212C0"/>
    <w:rsid w:val="0012179E"/>
    <w:rsid w:val="001219FE"/>
    <w:rsid w:val="00121A7D"/>
    <w:rsid w:val="00121CFD"/>
    <w:rsid w:val="001228DE"/>
    <w:rsid w:val="00122CA0"/>
    <w:rsid w:val="00122DDA"/>
    <w:rsid w:val="00123733"/>
    <w:rsid w:val="001239EF"/>
    <w:rsid w:val="00123EE0"/>
    <w:rsid w:val="001240E5"/>
    <w:rsid w:val="001241C2"/>
    <w:rsid w:val="00124645"/>
    <w:rsid w:val="0012499B"/>
    <w:rsid w:val="00124AEE"/>
    <w:rsid w:val="00124BF0"/>
    <w:rsid w:val="00124DE1"/>
    <w:rsid w:val="00125033"/>
    <w:rsid w:val="00125BB2"/>
    <w:rsid w:val="001269A2"/>
    <w:rsid w:val="00126A91"/>
    <w:rsid w:val="00126C93"/>
    <w:rsid w:val="00126D35"/>
    <w:rsid w:val="00127007"/>
    <w:rsid w:val="0012704B"/>
    <w:rsid w:val="00127772"/>
    <w:rsid w:val="001302BA"/>
    <w:rsid w:val="001309D0"/>
    <w:rsid w:val="001309F7"/>
    <w:rsid w:val="00130D9C"/>
    <w:rsid w:val="001314AA"/>
    <w:rsid w:val="001317E4"/>
    <w:rsid w:val="001318BC"/>
    <w:rsid w:val="00131D52"/>
    <w:rsid w:val="00131E21"/>
    <w:rsid w:val="001320AF"/>
    <w:rsid w:val="00132AD6"/>
    <w:rsid w:val="00132AF0"/>
    <w:rsid w:val="00132F16"/>
    <w:rsid w:val="0013301F"/>
    <w:rsid w:val="00133BED"/>
    <w:rsid w:val="00135048"/>
    <w:rsid w:val="001352AC"/>
    <w:rsid w:val="0013551E"/>
    <w:rsid w:val="00135543"/>
    <w:rsid w:val="001366C7"/>
    <w:rsid w:val="00136748"/>
    <w:rsid w:val="001373C9"/>
    <w:rsid w:val="001403FE"/>
    <w:rsid w:val="00140732"/>
    <w:rsid w:val="00140988"/>
    <w:rsid w:val="00140BB5"/>
    <w:rsid w:val="00140CAE"/>
    <w:rsid w:val="00140FA8"/>
    <w:rsid w:val="0014164E"/>
    <w:rsid w:val="0014179C"/>
    <w:rsid w:val="001418BB"/>
    <w:rsid w:val="00141C05"/>
    <w:rsid w:val="001423E2"/>
    <w:rsid w:val="0014362D"/>
    <w:rsid w:val="00143CC6"/>
    <w:rsid w:val="00143F7E"/>
    <w:rsid w:val="001447E6"/>
    <w:rsid w:val="001449A8"/>
    <w:rsid w:val="00144C8D"/>
    <w:rsid w:val="001462CE"/>
    <w:rsid w:val="001465CF"/>
    <w:rsid w:val="001466CC"/>
    <w:rsid w:val="001468F5"/>
    <w:rsid w:val="00146AE8"/>
    <w:rsid w:val="001470E0"/>
    <w:rsid w:val="00147486"/>
    <w:rsid w:val="0014796C"/>
    <w:rsid w:val="00147C2A"/>
    <w:rsid w:val="00147D84"/>
    <w:rsid w:val="001501CD"/>
    <w:rsid w:val="001501FB"/>
    <w:rsid w:val="001504AA"/>
    <w:rsid w:val="00150F40"/>
    <w:rsid w:val="00151A70"/>
    <w:rsid w:val="00151D2E"/>
    <w:rsid w:val="00151E65"/>
    <w:rsid w:val="00152469"/>
    <w:rsid w:val="001525E8"/>
    <w:rsid w:val="00152D72"/>
    <w:rsid w:val="0015323A"/>
    <w:rsid w:val="00153C07"/>
    <w:rsid w:val="00153C33"/>
    <w:rsid w:val="001541D8"/>
    <w:rsid w:val="00155071"/>
    <w:rsid w:val="00155327"/>
    <w:rsid w:val="001558E3"/>
    <w:rsid w:val="0015598D"/>
    <w:rsid w:val="00155B02"/>
    <w:rsid w:val="00155B2F"/>
    <w:rsid w:val="00155CE2"/>
    <w:rsid w:val="00156180"/>
    <w:rsid w:val="0015653D"/>
    <w:rsid w:val="001568A5"/>
    <w:rsid w:val="00156B72"/>
    <w:rsid w:val="001577FF"/>
    <w:rsid w:val="001578CA"/>
    <w:rsid w:val="00157EA5"/>
    <w:rsid w:val="0016002D"/>
    <w:rsid w:val="0016007E"/>
    <w:rsid w:val="001605E1"/>
    <w:rsid w:val="00160690"/>
    <w:rsid w:val="001609A0"/>
    <w:rsid w:val="00160C00"/>
    <w:rsid w:val="00160F43"/>
    <w:rsid w:val="0016109B"/>
    <w:rsid w:val="0016153A"/>
    <w:rsid w:val="001615BF"/>
    <w:rsid w:val="001617F8"/>
    <w:rsid w:val="00162757"/>
    <w:rsid w:val="00162C30"/>
    <w:rsid w:val="00162F27"/>
    <w:rsid w:val="001639E0"/>
    <w:rsid w:val="00163A01"/>
    <w:rsid w:val="00163C33"/>
    <w:rsid w:val="00163FCB"/>
    <w:rsid w:val="00164058"/>
    <w:rsid w:val="00164168"/>
    <w:rsid w:val="001644B3"/>
    <w:rsid w:val="00165857"/>
    <w:rsid w:val="00166342"/>
    <w:rsid w:val="001663F9"/>
    <w:rsid w:val="00166691"/>
    <w:rsid w:val="00166C9A"/>
    <w:rsid w:val="001673EF"/>
    <w:rsid w:val="001675E1"/>
    <w:rsid w:val="00167632"/>
    <w:rsid w:val="0016772B"/>
    <w:rsid w:val="00167847"/>
    <w:rsid w:val="00167C2D"/>
    <w:rsid w:val="00167E34"/>
    <w:rsid w:val="00167E39"/>
    <w:rsid w:val="0017013F"/>
    <w:rsid w:val="001702E9"/>
    <w:rsid w:val="0017030B"/>
    <w:rsid w:val="00170BC9"/>
    <w:rsid w:val="00170BE7"/>
    <w:rsid w:val="00170D64"/>
    <w:rsid w:val="00170E33"/>
    <w:rsid w:val="00171ADE"/>
    <w:rsid w:val="00171E19"/>
    <w:rsid w:val="0017234E"/>
    <w:rsid w:val="001723C1"/>
    <w:rsid w:val="00172A2C"/>
    <w:rsid w:val="00173E5A"/>
    <w:rsid w:val="00174113"/>
    <w:rsid w:val="0017467B"/>
    <w:rsid w:val="0017527F"/>
    <w:rsid w:val="001757A1"/>
    <w:rsid w:val="001762AD"/>
    <w:rsid w:val="00176DC3"/>
    <w:rsid w:val="00176F18"/>
    <w:rsid w:val="00177548"/>
    <w:rsid w:val="0017790F"/>
    <w:rsid w:val="00181BD1"/>
    <w:rsid w:val="00181F08"/>
    <w:rsid w:val="001826E5"/>
    <w:rsid w:val="001827B5"/>
    <w:rsid w:val="001833E8"/>
    <w:rsid w:val="001842CA"/>
    <w:rsid w:val="00184360"/>
    <w:rsid w:val="001847E7"/>
    <w:rsid w:val="0018521B"/>
    <w:rsid w:val="00185385"/>
    <w:rsid w:val="001856D1"/>
    <w:rsid w:val="00185DA7"/>
    <w:rsid w:val="00185DE2"/>
    <w:rsid w:val="00186126"/>
    <w:rsid w:val="00186AAD"/>
    <w:rsid w:val="00187514"/>
    <w:rsid w:val="00187542"/>
    <w:rsid w:val="00187B8C"/>
    <w:rsid w:val="00187C34"/>
    <w:rsid w:val="001904E4"/>
    <w:rsid w:val="00190733"/>
    <w:rsid w:val="00190ADC"/>
    <w:rsid w:val="00191927"/>
    <w:rsid w:val="00191BFE"/>
    <w:rsid w:val="00192031"/>
    <w:rsid w:val="0019230E"/>
    <w:rsid w:val="00192533"/>
    <w:rsid w:val="00192694"/>
    <w:rsid w:val="00192C9A"/>
    <w:rsid w:val="00193543"/>
    <w:rsid w:val="00193CDD"/>
    <w:rsid w:val="0019468A"/>
    <w:rsid w:val="00194C76"/>
    <w:rsid w:val="00195127"/>
    <w:rsid w:val="001952CD"/>
    <w:rsid w:val="0019538E"/>
    <w:rsid w:val="00195B91"/>
    <w:rsid w:val="00196048"/>
    <w:rsid w:val="00197493"/>
    <w:rsid w:val="001A02F8"/>
    <w:rsid w:val="001A05CC"/>
    <w:rsid w:val="001A0A82"/>
    <w:rsid w:val="001A14F6"/>
    <w:rsid w:val="001A1595"/>
    <w:rsid w:val="001A173F"/>
    <w:rsid w:val="001A1BCB"/>
    <w:rsid w:val="001A1DF2"/>
    <w:rsid w:val="001A25BA"/>
    <w:rsid w:val="001A3108"/>
    <w:rsid w:val="001A366A"/>
    <w:rsid w:val="001A3B89"/>
    <w:rsid w:val="001A4581"/>
    <w:rsid w:val="001A4761"/>
    <w:rsid w:val="001A4FA4"/>
    <w:rsid w:val="001A52C6"/>
    <w:rsid w:val="001A5688"/>
    <w:rsid w:val="001A584B"/>
    <w:rsid w:val="001A5C16"/>
    <w:rsid w:val="001A6CAD"/>
    <w:rsid w:val="001A735C"/>
    <w:rsid w:val="001A7632"/>
    <w:rsid w:val="001A783C"/>
    <w:rsid w:val="001A7DCF"/>
    <w:rsid w:val="001B03F3"/>
    <w:rsid w:val="001B0BF0"/>
    <w:rsid w:val="001B159B"/>
    <w:rsid w:val="001B1BE1"/>
    <w:rsid w:val="001B2011"/>
    <w:rsid w:val="001B21C6"/>
    <w:rsid w:val="001B22DF"/>
    <w:rsid w:val="001B27DE"/>
    <w:rsid w:val="001B32FC"/>
    <w:rsid w:val="001B389C"/>
    <w:rsid w:val="001B474A"/>
    <w:rsid w:val="001B5218"/>
    <w:rsid w:val="001B52B8"/>
    <w:rsid w:val="001B5B2D"/>
    <w:rsid w:val="001B5EEA"/>
    <w:rsid w:val="001B666F"/>
    <w:rsid w:val="001B695E"/>
    <w:rsid w:val="001B75E1"/>
    <w:rsid w:val="001B7CA0"/>
    <w:rsid w:val="001C03E9"/>
    <w:rsid w:val="001C0667"/>
    <w:rsid w:val="001C0B49"/>
    <w:rsid w:val="001C0EC0"/>
    <w:rsid w:val="001C234D"/>
    <w:rsid w:val="001C33D6"/>
    <w:rsid w:val="001C34D8"/>
    <w:rsid w:val="001C3C14"/>
    <w:rsid w:val="001C401A"/>
    <w:rsid w:val="001C4126"/>
    <w:rsid w:val="001C4314"/>
    <w:rsid w:val="001C480E"/>
    <w:rsid w:val="001C4953"/>
    <w:rsid w:val="001C49D6"/>
    <w:rsid w:val="001C4CEF"/>
    <w:rsid w:val="001C543C"/>
    <w:rsid w:val="001C5536"/>
    <w:rsid w:val="001C55FD"/>
    <w:rsid w:val="001C5E60"/>
    <w:rsid w:val="001C699B"/>
    <w:rsid w:val="001C6BD7"/>
    <w:rsid w:val="001C6BED"/>
    <w:rsid w:val="001C75FC"/>
    <w:rsid w:val="001C771C"/>
    <w:rsid w:val="001C7987"/>
    <w:rsid w:val="001C7AE4"/>
    <w:rsid w:val="001D01A9"/>
    <w:rsid w:val="001D04A8"/>
    <w:rsid w:val="001D0990"/>
    <w:rsid w:val="001D0AD9"/>
    <w:rsid w:val="001D13B9"/>
    <w:rsid w:val="001D1A0A"/>
    <w:rsid w:val="001D2001"/>
    <w:rsid w:val="001D2668"/>
    <w:rsid w:val="001D28A1"/>
    <w:rsid w:val="001D29CC"/>
    <w:rsid w:val="001D2B36"/>
    <w:rsid w:val="001D2C58"/>
    <w:rsid w:val="001D3FEC"/>
    <w:rsid w:val="001D4DDE"/>
    <w:rsid w:val="001D51E7"/>
    <w:rsid w:val="001D5735"/>
    <w:rsid w:val="001D5F62"/>
    <w:rsid w:val="001D60BD"/>
    <w:rsid w:val="001D639C"/>
    <w:rsid w:val="001D6403"/>
    <w:rsid w:val="001D6416"/>
    <w:rsid w:val="001D64F0"/>
    <w:rsid w:val="001D6560"/>
    <w:rsid w:val="001D677F"/>
    <w:rsid w:val="001D756E"/>
    <w:rsid w:val="001D7EEF"/>
    <w:rsid w:val="001E0201"/>
    <w:rsid w:val="001E0A1F"/>
    <w:rsid w:val="001E12DD"/>
    <w:rsid w:val="001E14DC"/>
    <w:rsid w:val="001E1829"/>
    <w:rsid w:val="001E1BDD"/>
    <w:rsid w:val="001E1BFA"/>
    <w:rsid w:val="001E1CC8"/>
    <w:rsid w:val="001E26E7"/>
    <w:rsid w:val="001E27A4"/>
    <w:rsid w:val="001E285F"/>
    <w:rsid w:val="001E29EB"/>
    <w:rsid w:val="001E2EFC"/>
    <w:rsid w:val="001E31F8"/>
    <w:rsid w:val="001E33BA"/>
    <w:rsid w:val="001E3723"/>
    <w:rsid w:val="001E3880"/>
    <w:rsid w:val="001E3DC8"/>
    <w:rsid w:val="001E3E8D"/>
    <w:rsid w:val="001E400C"/>
    <w:rsid w:val="001E4569"/>
    <w:rsid w:val="001E5132"/>
    <w:rsid w:val="001E5A10"/>
    <w:rsid w:val="001E7D9D"/>
    <w:rsid w:val="001F0B82"/>
    <w:rsid w:val="001F0C3A"/>
    <w:rsid w:val="001F12EC"/>
    <w:rsid w:val="001F1DB8"/>
    <w:rsid w:val="001F1F01"/>
    <w:rsid w:val="001F23FD"/>
    <w:rsid w:val="001F2E13"/>
    <w:rsid w:val="001F314E"/>
    <w:rsid w:val="001F360D"/>
    <w:rsid w:val="001F3D0C"/>
    <w:rsid w:val="001F4399"/>
    <w:rsid w:val="001F44AF"/>
    <w:rsid w:val="001F482D"/>
    <w:rsid w:val="001F483F"/>
    <w:rsid w:val="001F4A7B"/>
    <w:rsid w:val="001F4B30"/>
    <w:rsid w:val="001F50B3"/>
    <w:rsid w:val="001F5944"/>
    <w:rsid w:val="001F5DD4"/>
    <w:rsid w:val="001F65AB"/>
    <w:rsid w:val="001F6609"/>
    <w:rsid w:val="001F66CA"/>
    <w:rsid w:val="001F684D"/>
    <w:rsid w:val="001F6ADB"/>
    <w:rsid w:val="001F6D75"/>
    <w:rsid w:val="001F7BCD"/>
    <w:rsid w:val="001F7E17"/>
    <w:rsid w:val="00200444"/>
    <w:rsid w:val="00200666"/>
    <w:rsid w:val="0020096D"/>
    <w:rsid w:val="00200DF5"/>
    <w:rsid w:val="00200F59"/>
    <w:rsid w:val="002010B4"/>
    <w:rsid w:val="002010E6"/>
    <w:rsid w:val="002012FD"/>
    <w:rsid w:val="002014A6"/>
    <w:rsid w:val="00201B34"/>
    <w:rsid w:val="00201CA4"/>
    <w:rsid w:val="00201EFC"/>
    <w:rsid w:val="00202290"/>
    <w:rsid w:val="002029C4"/>
    <w:rsid w:val="00203691"/>
    <w:rsid w:val="002042E0"/>
    <w:rsid w:val="00204644"/>
    <w:rsid w:val="00204726"/>
    <w:rsid w:val="00204C71"/>
    <w:rsid w:val="0020519F"/>
    <w:rsid w:val="00205B81"/>
    <w:rsid w:val="00205D52"/>
    <w:rsid w:val="0020616C"/>
    <w:rsid w:val="00207163"/>
    <w:rsid w:val="002073D9"/>
    <w:rsid w:val="00210A98"/>
    <w:rsid w:val="00210B95"/>
    <w:rsid w:val="00210C45"/>
    <w:rsid w:val="0021102C"/>
    <w:rsid w:val="002112F5"/>
    <w:rsid w:val="002115CC"/>
    <w:rsid w:val="002123BC"/>
    <w:rsid w:val="00212442"/>
    <w:rsid w:val="002130CB"/>
    <w:rsid w:val="002131CE"/>
    <w:rsid w:val="0021355A"/>
    <w:rsid w:val="002136B4"/>
    <w:rsid w:val="002138EF"/>
    <w:rsid w:val="00213962"/>
    <w:rsid w:val="00213A06"/>
    <w:rsid w:val="00213A97"/>
    <w:rsid w:val="00213C2F"/>
    <w:rsid w:val="00213D85"/>
    <w:rsid w:val="00213EF3"/>
    <w:rsid w:val="00214914"/>
    <w:rsid w:val="00215A61"/>
    <w:rsid w:val="00216C6A"/>
    <w:rsid w:val="0021739D"/>
    <w:rsid w:val="002174E5"/>
    <w:rsid w:val="0021785D"/>
    <w:rsid w:val="00217ADE"/>
    <w:rsid w:val="00220625"/>
    <w:rsid w:val="002207D7"/>
    <w:rsid w:val="00220D19"/>
    <w:rsid w:val="00220FF8"/>
    <w:rsid w:val="0022110E"/>
    <w:rsid w:val="00221A30"/>
    <w:rsid w:val="00221A53"/>
    <w:rsid w:val="00222077"/>
    <w:rsid w:val="00222210"/>
    <w:rsid w:val="00222577"/>
    <w:rsid w:val="002228BB"/>
    <w:rsid w:val="00222BE4"/>
    <w:rsid w:val="00222C50"/>
    <w:rsid w:val="00223096"/>
    <w:rsid w:val="0022335C"/>
    <w:rsid w:val="002239CD"/>
    <w:rsid w:val="00223AA3"/>
    <w:rsid w:val="00224072"/>
    <w:rsid w:val="002242D5"/>
    <w:rsid w:val="0022480F"/>
    <w:rsid w:val="00224A0F"/>
    <w:rsid w:val="00224E4D"/>
    <w:rsid w:val="00224E92"/>
    <w:rsid w:val="00225387"/>
    <w:rsid w:val="00225455"/>
    <w:rsid w:val="00225A9C"/>
    <w:rsid w:val="00225B0F"/>
    <w:rsid w:val="00225D07"/>
    <w:rsid w:val="00226418"/>
    <w:rsid w:val="0022652A"/>
    <w:rsid w:val="00226606"/>
    <w:rsid w:val="002266F5"/>
    <w:rsid w:val="00226D07"/>
    <w:rsid w:val="00226EFF"/>
    <w:rsid w:val="00227707"/>
    <w:rsid w:val="002277EB"/>
    <w:rsid w:val="00227949"/>
    <w:rsid w:val="00227978"/>
    <w:rsid w:val="00230BC8"/>
    <w:rsid w:val="00230C4D"/>
    <w:rsid w:val="00230E7C"/>
    <w:rsid w:val="002311DB"/>
    <w:rsid w:val="00233464"/>
    <w:rsid w:val="002334E9"/>
    <w:rsid w:val="0023380F"/>
    <w:rsid w:val="00233B62"/>
    <w:rsid w:val="00233F8A"/>
    <w:rsid w:val="0023425F"/>
    <w:rsid w:val="002346FC"/>
    <w:rsid w:val="002348C6"/>
    <w:rsid w:val="00234C38"/>
    <w:rsid w:val="0023558B"/>
    <w:rsid w:val="00235EB4"/>
    <w:rsid w:val="00235EFD"/>
    <w:rsid w:val="00236000"/>
    <w:rsid w:val="002363DB"/>
    <w:rsid w:val="00236A93"/>
    <w:rsid w:val="00236B2E"/>
    <w:rsid w:val="00237E1F"/>
    <w:rsid w:val="00237FC7"/>
    <w:rsid w:val="00240041"/>
    <w:rsid w:val="0024037D"/>
    <w:rsid w:val="002404A6"/>
    <w:rsid w:val="00240F5D"/>
    <w:rsid w:val="00241053"/>
    <w:rsid w:val="002414FA"/>
    <w:rsid w:val="00241932"/>
    <w:rsid w:val="002419FC"/>
    <w:rsid w:val="00241A23"/>
    <w:rsid w:val="00241BAE"/>
    <w:rsid w:val="00241C0E"/>
    <w:rsid w:val="00241CDA"/>
    <w:rsid w:val="00242167"/>
    <w:rsid w:val="00242584"/>
    <w:rsid w:val="00242A6C"/>
    <w:rsid w:val="00242AC2"/>
    <w:rsid w:val="00242F88"/>
    <w:rsid w:val="00243183"/>
    <w:rsid w:val="002433C4"/>
    <w:rsid w:val="00243569"/>
    <w:rsid w:val="00243757"/>
    <w:rsid w:val="00243D4A"/>
    <w:rsid w:val="00244092"/>
    <w:rsid w:val="00244377"/>
    <w:rsid w:val="0024439B"/>
    <w:rsid w:val="00244F6D"/>
    <w:rsid w:val="002453D7"/>
    <w:rsid w:val="002457B7"/>
    <w:rsid w:val="00245E5B"/>
    <w:rsid w:val="00245F62"/>
    <w:rsid w:val="00245FD2"/>
    <w:rsid w:val="00246189"/>
    <w:rsid w:val="002466A0"/>
    <w:rsid w:val="0024673C"/>
    <w:rsid w:val="00246E12"/>
    <w:rsid w:val="00246E86"/>
    <w:rsid w:val="002473CB"/>
    <w:rsid w:val="00247423"/>
    <w:rsid w:val="00247451"/>
    <w:rsid w:val="00247533"/>
    <w:rsid w:val="002479A8"/>
    <w:rsid w:val="00247E1B"/>
    <w:rsid w:val="0025007B"/>
    <w:rsid w:val="00250AFA"/>
    <w:rsid w:val="00250B77"/>
    <w:rsid w:val="00251005"/>
    <w:rsid w:val="00251224"/>
    <w:rsid w:val="002513DA"/>
    <w:rsid w:val="00251AE3"/>
    <w:rsid w:val="002525CF"/>
    <w:rsid w:val="00252950"/>
    <w:rsid w:val="00253123"/>
    <w:rsid w:val="002531C5"/>
    <w:rsid w:val="00253888"/>
    <w:rsid w:val="00254186"/>
    <w:rsid w:val="00254310"/>
    <w:rsid w:val="00254A03"/>
    <w:rsid w:val="00254C2C"/>
    <w:rsid w:val="0025535C"/>
    <w:rsid w:val="002554BA"/>
    <w:rsid w:val="00255E23"/>
    <w:rsid w:val="002561EB"/>
    <w:rsid w:val="00256738"/>
    <w:rsid w:val="002568FD"/>
    <w:rsid w:val="00256B85"/>
    <w:rsid w:val="0025705C"/>
    <w:rsid w:val="002577E8"/>
    <w:rsid w:val="002579E4"/>
    <w:rsid w:val="00257BE5"/>
    <w:rsid w:val="00261487"/>
    <w:rsid w:val="002617D6"/>
    <w:rsid w:val="00261ED6"/>
    <w:rsid w:val="00262AC5"/>
    <w:rsid w:val="00263442"/>
    <w:rsid w:val="002635B1"/>
    <w:rsid w:val="002638F8"/>
    <w:rsid w:val="00263B00"/>
    <w:rsid w:val="00263CF9"/>
    <w:rsid w:val="0026407A"/>
    <w:rsid w:val="0026483F"/>
    <w:rsid w:val="002648DF"/>
    <w:rsid w:val="00264D4C"/>
    <w:rsid w:val="002655C2"/>
    <w:rsid w:val="00265C5B"/>
    <w:rsid w:val="0026609B"/>
    <w:rsid w:val="002664D6"/>
    <w:rsid w:val="002668AF"/>
    <w:rsid w:val="00266CF3"/>
    <w:rsid w:val="00266F84"/>
    <w:rsid w:val="00267096"/>
    <w:rsid w:val="0026710B"/>
    <w:rsid w:val="002673C3"/>
    <w:rsid w:val="00267463"/>
    <w:rsid w:val="00267602"/>
    <w:rsid w:val="00267C31"/>
    <w:rsid w:val="0027005A"/>
    <w:rsid w:val="002706A7"/>
    <w:rsid w:val="00270AD3"/>
    <w:rsid w:val="00270DD5"/>
    <w:rsid w:val="00270F18"/>
    <w:rsid w:val="00271221"/>
    <w:rsid w:val="00271F4D"/>
    <w:rsid w:val="002721C9"/>
    <w:rsid w:val="00272201"/>
    <w:rsid w:val="00272A6E"/>
    <w:rsid w:val="00272D3F"/>
    <w:rsid w:val="00273D49"/>
    <w:rsid w:val="00274C87"/>
    <w:rsid w:val="0027576D"/>
    <w:rsid w:val="002758CC"/>
    <w:rsid w:val="002759D8"/>
    <w:rsid w:val="00276169"/>
    <w:rsid w:val="00276732"/>
    <w:rsid w:val="00277033"/>
    <w:rsid w:val="00277237"/>
    <w:rsid w:val="0027799D"/>
    <w:rsid w:val="00277F29"/>
    <w:rsid w:val="00280431"/>
    <w:rsid w:val="00280493"/>
    <w:rsid w:val="00280782"/>
    <w:rsid w:val="00280ED8"/>
    <w:rsid w:val="002811F4"/>
    <w:rsid w:val="0028122F"/>
    <w:rsid w:val="00281811"/>
    <w:rsid w:val="002819ED"/>
    <w:rsid w:val="00281ACC"/>
    <w:rsid w:val="00281B35"/>
    <w:rsid w:val="00281F7A"/>
    <w:rsid w:val="002822EC"/>
    <w:rsid w:val="00282704"/>
    <w:rsid w:val="00283065"/>
    <w:rsid w:val="00283160"/>
    <w:rsid w:val="002838EE"/>
    <w:rsid w:val="00283947"/>
    <w:rsid w:val="00283B13"/>
    <w:rsid w:val="00283D78"/>
    <w:rsid w:val="00284310"/>
    <w:rsid w:val="00284477"/>
    <w:rsid w:val="002844A0"/>
    <w:rsid w:val="002852F4"/>
    <w:rsid w:val="002862EE"/>
    <w:rsid w:val="00286B6F"/>
    <w:rsid w:val="00286DB4"/>
    <w:rsid w:val="00287541"/>
    <w:rsid w:val="002903D6"/>
    <w:rsid w:val="002904D0"/>
    <w:rsid w:val="002905D3"/>
    <w:rsid w:val="0029067A"/>
    <w:rsid w:val="002908AE"/>
    <w:rsid w:val="00291531"/>
    <w:rsid w:val="00291578"/>
    <w:rsid w:val="00291FA0"/>
    <w:rsid w:val="00292056"/>
    <w:rsid w:val="0029231F"/>
    <w:rsid w:val="00292CDF"/>
    <w:rsid w:val="0029326B"/>
    <w:rsid w:val="00293A0F"/>
    <w:rsid w:val="00293AB1"/>
    <w:rsid w:val="00293E42"/>
    <w:rsid w:val="002956F7"/>
    <w:rsid w:val="00295C27"/>
    <w:rsid w:val="00295DFC"/>
    <w:rsid w:val="0029602A"/>
    <w:rsid w:val="002964AC"/>
    <w:rsid w:val="00296CED"/>
    <w:rsid w:val="00296D0C"/>
    <w:rsid w:val="00297033"/>
    <w:rsid w:val="00297137"/>
    <w:rsid w:val="00297254"/>
    <w:rsid w:val="00297343"/>
    <w:rsid w:val="002973D8"/>
    <w:rsid w:val="00297BC3"/>
    <w:rsid w:val="002A03F0"/>
    <w:rsid w:val="002A05A7"/>
    <w:rsid w:val="002A086C"/>
    <w:rsid w:val="002A0E1D"/>
    <w:rsid w:val="002A0E77"/>
    <w:rsid w:val="002A1223"/>
    <w:rsid w:val="002A1231"/>
    <w:rsid w:val="002A13CC"/>
    <w:rsid w:val="002A1679"/>
    <w:rsid w:val="002A1A63"/>
    <w:rsid w:val="002A2334"/>
    <w:rsid w:val="002A23AA"/>
    <w:rsid w:val="002A2BE5"/>
    <w:rsid w:val="002A457C"/>
    <w:rsid w:val="002A479B"/>
    <w:rsid w:val="002A47E3"/>
    <w:rsid w:val="002A50DD"/>
    <w:rsid w:val="002A560E"/>
    <w:rsid w:val="002A5902"/>
    <w:rsid w:val="002A6104"/>
    <w:rsid w:val="002A65E3"/>
    <w:rsid w:val="002A6618"/>
    <w:rsid w:val="002A6ABD"/>
    <w:rsid w:val="002A7070"/>
    <w:rsid w:val="002A741E"/>
    <w:rsid w:val="002A78BE"/>
    <w:rsid w:val="002B01D1"/>
    <w:rsid w:val="002B0694"/>
    <w:rsid w:val="002B09DC"/>
    <w:rsid w:val="002B1090"/>
    <w:rsid w:val="002B1713"/>
    <w:rsid w:val="002B1996"/>
    <w:rsid w:val="002B1AA5"/>
    <w:rsid w:val="002B1BDC"/>
    <w:rsid w:val="002B1CD4"/>
    <w:rsid w:val="002B20FA"/>
    <w:rsid w:val="002B23C1"/>
    <w:rsid w:val="002B2608"/>
    <w:rsid w:val="002B2FA3"/>
    <w:rsid w:val="002B344D"/>
    <w:rsid w:val="002B354F"/>
    <w:rsid w:val="002B3A9F"/>
    <w:rsid w:val="002B3F7E"/>
    <w:rsid w:val="002B4060"/>
    <w:rsid w:val="002B425B"/>
    <w:rsid w:val="002B5537"/>
    <w:rsid w:val="002B5F57"/>
    <w:rsid w:val="002B6840"/>
    <w:rsid w:val="002B7651"/>
    <w:rsid w:val="002B7C7D"/>
    <w:rsid w:val="002B7D4C"/>
    <w:rsid w:val="002C02BB"/>
    <w:rsid w:val="002C12E8"/>
    <w:rsid w:val="002C173F"/>
    <w:rsid w:val="002C1E28"/>
    <w:rsid w:val="002C1E32"/>
    <w:rsid w:val="002C20B6"/>
    <w:rsid w:val="002C2163"/>
    <w:rsid w:val="002C2215"/>
    <w:rsid w:val="002C228F"/>
    <w:rsid w:val="002C24ED"/>
    <w:rsid w:val="002C2588"/>
    <w:rsid w:val="002C29D4"/>
    <w:rsid w:val="002C2F12"/>
    <w:rsid w:val="002C321D"/>
    <w:rsid w:val="002C359F"/>
    <w:rsid w:val="002C3B63"/>
    <w:rsid w:val="002C3D30"/>
    <w:rsid w:val="002C3F27"/>
    <w:rsid w:val="002C45D0"/>
    <w:rsid w:val="002C4936"/>
    <w:rsid w:val="002C5066"/>
    <w:rsid w:val="002C57D8"/>
    <w:rsid w:val="002C600C"/>
    <w:rsid w:val="002C68B6"/>
    <w:rsid w:val="002C6F9D"/>
    <w:rsid w:val="002C6FAC"/>
    <w:rsid w:val="002C73A2"/>
    <w:rsid w:val="002C79C8"/>
    <w:rsid w:val="002D01A9"/>
    <w:rsid w:val="002D047B"/>
    <w:rsid w:val="002D0ABE"/>
    <w:rsid w:val="002D1025"/>
    <w:rsid w:val="002D1332"/>
    <w:rsid w:val="002D16D3"/>
    <w:rsid w:val="002D18AB"/>
    <w:rsid w:val="002D192A"/>
    <w:rsid w:val="002D1FC2"/>
    <w:rsid w:val="002D203C"/>
    <w:rsid w:val="002D22A4"/>
    <w:rsid w:val="002D24D0"/>
    <w:rsid w:val="002D25C6"/>
    <w:rsid w:val="002D35B7"/>
    <w:rsid w:val="002D3980"/>
    <w:rsid w:val="002D3E43"/>
    <w:rsid w:val="002D3F4E"/>
    <w:rsid w:val="002D423E"/>
    <w:rsid w:val="002D4765"/>
    <w:rsid w:val="002D48A6"/>
    <w:rsid w:val="002D4F79"/>
    <w:rsid w:val="002D4F9C"/>
    <w:rsid w:val="002D5BCC"/>
    <w:rsid w:val="002D5E78"/>
    <w:rsid w:val="002D6036"/>
    <w:rsid w:val="002D6061"/>
    <w:rsid w:val="002D60F2"/>
    <w:rsid w:val="002D69A3"/>
    <w:rsid w:val="002D6BCA"/>
    <w:rsid w:val="002D6CAF"/>
    <w:rsid w:val="002D6EF2"/>
    <w:rsid w:val="002D71A4"/>
    <w:rsid w:val="002D7447"/>
    <w:rsid w:val="002E03A4"/>
    <w:rsid w:val="002E0D6E"/>
    <w:rsid w:val="002E0D73"/>
    <w:rsid w:val="002E0EF8"/>
    <w:rsid w:val="002E196B"/>
    <w:rsid w:val="002E1C22"/>
    <w:rsid w:val="002E1D4A"/>
    <w:rsid w:val="002E1E3E"/>
    <w:rsid w:val="002E2301"/>
    <w:rsid w:val="002E2B95"/>
    <w:rsid w:val="002E2BAE"/>
    <w:rsid w:val="002E2D81"/>
    <w:rsid w:val="002E30D8"/>
    <w:rsid w:val="002E3245"/>
    <w:rsid w:val="002E329C"/>
    <w:rsid w:val="002E333E"/>
    <w:rsid w:val="002E3AFE"/>
    <w:rsid w:val="002E3EF7"/>
    <w:rsid w:val="002E49D9"/>
    <w:rsid w:val="002E49DA"/>
    <w:rsid w:val="002E5180"/>
    <w:rsid w:val="002E625D"/>
    <w:rsid w:val="002E73C4"/>
    <w:rsid w:val="002E78AD"/>
    <w:rsid w:val="002E7DA6"/>
    <w:rsid w:val="002E7E6C"/>
    <w:rsid w:val="002F0816"/>
    <w:rsid w:val="002F1621"/>
    <w:rsid w:val="002F2049"/>
    <w:rsid w:val="002F20C4"/>
    <w:rsid w:val="002F250B"/>
    <w:rsid w:val="002F29BA"/>
    <w:rsid w:val="002F2A2A"/>
    <w:rsid w:val="002F2FFB"/>
    <w:rsid w:val="002F3AC8"/>
    <w:rsid w:val="002F423D"/>
    <w:rsid w:val="002F427D"/>
    <w:rsid w:val="002F4D99"/>
    <w:rsid w:val="002F545F"/>
    <w:rsid w:val="002F5568"/>
    <w:rsid w:val="002F5BE4"/>
    <w:rsid w:val="002F5DCC"/>
    <w:rsid w:val="002F6AF7"/>
    <w:rsid w:val="002F728B"/>
    <w:rsid w:val="002F736B"/>
    <w:rsid w:val="002F7755"/>
    <w:rsid w:val="00300047"/>
    <w:rsid w:val="003005BB"/>
    <w:rsid w:val="00300EFA"/>
    <w:rsid w:val="0030117D"/>
    <w:rsid w:val="00301C8A"/>
    <w:rsid w:val="00301F5A"/>
    <w:rsid w:val="003022E3"/>
    <w:rsid w:val="00302595"/>
    <w:rsid w:val="0030295E"/>
    <w:rsid w:val="0030353B"/>
    <w:rsid w:val="00303651"/>
    <w:rsid w:val="003037AE"/>
    <w:rsid w:val="003037BC"/>
    <w:rsid w:val="00303AB0"/>
    <w:rsid w:val="0030417E"/>
    <w:rsid w:val="003043FD"/>
    <w:rsid w:val="00304854"/>
    <w:rsid w:val="00304F3D"/>
    <w:rsid w:val="00305376"/>
    <w:rsid w:val="00305482"/>
    <w:rsid w:val="00305732"/>
    <w:rsid w:val="00305AD1"/>
    <w:rsid w:val="00305CEC"/>
    <w:rsid w:val="00306406"/>
    <w:rsid w:val="0030690C"/>
    <w:rsid w:val="00306CB7"/>
    <w:rsid w:val="00307A4F"/>
    <w:rsid w:val="0031013F"/>
    <w:rsid w:val="00310681"/>
    <w:rsid w:val="003111F3"/>
    <w:rsid w:val="00311C61"/>
    <w:rsid w:val="003125CF"/>
    <w:rsid w:val="0031260E"/>
    <w:rsid w:val="0031333D"/>
    <w:rsid w:val="0031335A"/>
    <w:rsid w:val="003140EF"/>
    <w:rsid w:val="00314CAE"/>
    <w:rsid w:val="00314EC3"/>
    <w:rsid w:val="003151C6"/>
    <w:rsid w:val="00315A57"/>
    <w:rsid w:val="003163EF"/>
    <w:rsid w:val="0031654F"/>
    <w:rsid w:val="003165BB"/>
    <w:rsid w:val="003165FE"/>
    <w:rsid w:val="00316A90"/>
    <w:rsid w:val="00316E35"/>
    <w:rsid w:val="00316F8C"/>
    <w:rsid w:val="003178B2"/>
    <w:rsid w:val="00320890"/>
    <w:rsid w:val="00320A23"/>
    <w:rsid w:val="00320C53"/>
    <w:rsid w:val="003212AF"/>
    <w:rsid w:val="0032161E"/>
    <w:rsid w:val="00321B36"/>
    <w:rsid w:val="00321C9C"/>
    <w:rsid w:val="00321F2D"/>
    <w:rsid w:val="0032253A"/>
    <w:rsid w:val="00322745"/>
    <w:rsid w:val="00322788"/>
    <w:rsid w:val="00322DE9"/>
    <w:rsid w:val="00322E62"/>
    <w:rsid w:val="00322F4A"/>
    <w:rsid w:val="0032393A"/>
    <w:rsid w:val="003247B1"/>
    <w:rsid w:val="00324CE2"/>
    <w:rsid w:val="00325500"/>
    <w:rsid w:val="00325621"/>
    <w:rsid w:val="00325687"/>
    <w:rsid w:val="00326208"/>
    <w:rsid w:val="00327149"/>
    <w:rsid w:val="0032729C"/>
    <w:rsid w:val="00327301"/>
    <w:rsid w:val="00327451"/>
    <w:rsid w:val="00327716"/>
    <w:rsid w:val="00327851"/>
    <w:rsid w:val="00327F82"/>
    <w:rsid w:val="003305CF"/>
    <w:rsid w:val="00330A14"/>
    <w:rsid w:val="00330FCD"/>
    <w:rsid w:val="00331185"/>
    <w:rsid w:val="0033165D"/>
    <w:rsid w:val="0033169B"/>
    <w:rsid w:val="00331DB7"/>
    <w:rsid w:val="00331EF9"/>
    <w:rsid w:val="003326D9"/>
    <w:rsid w:val="00332954"/>
    <w:rsid w:val="003333BF"/>
    <w:rsid w:val="00333E25"/>
    <w:rsid w:val="00333E4A"/>
    <w:rsid w:val="00334AA8"/>
    <w:rsid w:val="00334C9B"/>
    <w:rsid w:val="00335190"/>
    <w:rsid w:val="00335B79"/>
    <w:rsid w:val="003361FB"/>
    <w:rsid w:val="00336250"/>
    <w:rsid w:val="003363B6"/>
    <w:rsid w:val="00336453"/>
    <w:rsid w:val="003367DA"/>
    <w:rsid w:val="00336C6A"/>
    <w:rsid w:val="00336C6E"/>
    <w:rsid w:val="00337223"/>
    <w:rsid w:val="00337236"/>
    <w:rsid w:val="00337715"/>
    <w:rsid w:val="00337981"/>
    <w:rsid w:val="00337F25"/>
    <w:rsid w:val="003400A9"/>
    <w:rsid w:val="00340795"/>
    <w:rsid w:val="00340D5E"/>
    <w:rsid w:val="00340F69"/>
    <w:rsid w:val="003410BE"/>
    <w:rsid w:val="003413F0"/>
    <w:rsid w:val="00341797"/>
    <w:rsid w:val="003418A1"/>
    <w:rsid w:val="00341D45"/>
    <w:rsid w:val="00341F98"/>
    <w:rsid w:val="0034206B"/>
    <w:rsid w:val="003420D2"/>
    <w:rsid w:val="00342B00"/>
    <w:rsid w:val="00342CD8"/>
    <w:rsid w:val="00342DBB"/>
    <w:rsid w:val="00342F85"/>
    <w:rsid w:val="00343017"/>
    <w:rsid w:val="0034340F"/>
    <w:rsid w:val="003435F4"/>
    <w:rsid w:val="00343780"/>
    <w:rsid w:val="003439B6"/>
    <w:rsid w:val="003442B0"/>
    <w:rsid w:val="00345183"/>
    <w:rsid w:val="00345996"/>
    <w:rsid w:val="00345EF1"/>
    <w:rsid w:val="00345F8B"/>
    <w:rsid w:val="00345FD9"/>
    <w:rsid w:val="0034634B"/>
    <w:rsid w:val="00346776"/>
    <w:rsid w:val="00346B8C"/>
    <w:rsid w:val="00346C91"/>
    <w:rsid w:val="0034702A"/>
    <w:rsid w:val="0034742B"/>
    <w:rsid w:val="00347BFB"/>
    <w:rsid w:val="00350008"/>
    <w:rsid w:val="00350818"/>
    <w:rsid w:val="00350A46"/>
    <w:rsid w:val="003512BC"/>
    <w:rsid w:val="00351AAC"/>
    <w:rsid w:val="00351B11"/>
    <w:rsid w:val="00351BAA"/>
    <w:rsid w:val="00352A03"/>
    <w:rsid w:val="00353453"/>
    <w:rsid w:val="00353938"/>
    <w:rsid w:val="00353A37"/>
    <w:rsid w:val="003547C2"/>
    <w:rsid w:val="00354AD8"/>
    <w:rsid w:val="003552CA"/>
    <w:rsid w:val="003562AF"/>
    <w:rsid w:val="0035698F"/>
    <w:rsid w:val="003578FA"/>
    <w:rsid w:val="00357E0F"/>
    <w:rsid w:val="00360E87"/>
    <w:rsid w:val="00360ED4"/>
    <w:rsid w:val="00360F3F"/>
    <w:rsid w:val="00361336"/>
    <w:rsid w:val="00361360"/>
    <w:rsid w:val="003617B4"/>
    <w:rsid w:val="00361B26"/>
    <w:rsid w:val="00361F10"/>
    <w:rsid w:val="003626AF"/>
    <w:rsid w:val="00362ABB"/>
    <w:rsid w:val="00362FBC"/>
    <w:rsid w:val="0036302A"/>
    <w:rsid w:val="0036310D"/>
    <w:rsid w:val="003632AA"/>
    <w:rsid w:val="003635A4"/>
    <w:rsid w:val="0036372A"/>
    <w:rsid w:val="00363AA1"/>
    <w:rsid w:val="00363AFD"/>
    <w:rsid w:val="00363BD3"/>
    <w:rsid w:val="00363D1F"/>
    <w:rsid w:val="00363DFE"/>
    <w:rsid w:val="0036405C"/>
    <w:rsid w:val="0036414A"/>
    <w:rsid w:val="003645FB"/>
    <w:rsid w:val="0036461D"/>
    <w:rsid w:val="00364E2E"/>
    <w:rsid w:val="00364F45"/>
    <w:rsid w:val="00364F55"/>
    <w:rsid w:val="0036500E"/>
    <w:rsid w:val="003650C7"/>
    <w:rsid w:val="00365647"/>
    <w:rsid w:val="00365DAB"/>
    <w:rsid w:val="003660D1"/>
    <w:rsid w:val="003664E8"/>
    <w:rsid w:val="003666BB"/>
    <w:rsid w:val="0036686D"/>
    <w:rsid w:val="003677D4"/>
    <w:rsid w:val="00367CA2"/>
    <w:rsid w:val="00367D14"/>
    <w:rsid w:val="00367FC4"/>
    <w:rsid w:val="0037012A"/>
    <w:rsid w:val="00370832"/>
    <w:rsid w:val="00370837"/>
    <w:rsid w:val="00371A4A"/>
    <w:rsid w:val="00371F4B"/>
    <w:rsid w:val="00372018"/>
    <w:rsid w:val="00372AED"/>
    <w:rsid w:val="00372E3E"/>
    <w:rsid w:val="00373B0C"/>
    <w:rsid w:val="00373D29"/>
    <w:rsid w:val="00373DBA"/>
    <w:rsid w:val="00374033"/>
    <w:rsid w:val="003740DA"/>
    <w:rsid w:val="00374443"/>
    <w:rsid w:val="00374884"/>
    <w:rsid w:val="003761D8"/>
    <w:rsid w:val="00376349"/>
    <w:rsid w:val="003764A3"/>
    <w:rsid w:val="00377656"/>
    <w:rsid w:val="003779EA"/>
    <w:rsid w:val="003801DE"/>
    <w:rsid w:val="00380B11"/>
    <w:rsid w:val="00380DA2"/>
    <w:rsid w:val="00381107"/>
    <w:rsid w:val="0038153E"/>
    <w:rsid w:val="00381CC8"/>
    <w:rsid w:val="00381E85"/>
    <w:rsid w:val="0038206E"/>
    <w:rsid w:val="0038210D"/>
    <w:rsid w:val="00382319"/>
    <w:rsid w:val="00382B0C"/>
    <w:rsid w:val="00383212"/>
    <w:rsid w:val="00383238"/>
    <w:rsid w:val="003838D1"/>
    <w:rsid w:val="00383ABD"/>
    <w:rsid w:val="00383B47"/>
    <w:rsid w:val="0038452F"/>
    <w:rsid w:val="00384795"/>
    <w:rsid w:val="0038488A"/>
    <w:rsid w:val="00384B49"/>
    <w:rsid w:val="00384DD3"/>
    <w:rsid w:val="00384F30"/>
    <w:rsid w:val="0038619D"/>
    <w:rsid w:val="00386523"/>
    <w:rsid w:val="00386917"/>
    <w:rsid w:val="00386BB0"/>
    <w:rsid w:val="00390142"/>
    <w:rsid w:val="003902D4"/>
    <w:rsid w:val="003902FF"/>
    <w:rsid w:val="0039051F"/>
    <w:rsid w:val="003906CA"/>
    <w:rsid w:val="00390CB2"/>
    <w:rsid w:val="003912D8"/>
    <w:rsid w:val="00391926"/>
    <w:rsid w:val="00391AD7"/>
    <w:rsid w:val="00391FFC"/>
    <w:rsid w:val="00392012"/>
    <w:rsid w:val="00392DCA"/>
    <w:rsid w:val="00393183"/>
    <w:rsid w:val="00393786"/>
    <w:rsid w:val="00393A8A"/>
    <w:rsid w:val="00393D4F"/>
    <w:rsid w:val="00394213"/>
    <w:rsid w:val="00394798"/>
    <w:rsid w:val="00394E4E"/>
    <w:rsid w:val="00395334"/>
    <w:rsid w:val="00395574"/>
    <w:rsid w:val="00395A4B"/>
    <w:rsid w:val="00395ED3"/>
    <w:rsid w:val="00396037"/>
    <w:rsid w:val="003979F0"/>
    <w:rsid w:val="00397CDF"/>
    <w:rsid w:val="003A08F9"/>
    <w:rsid w:val="003A10F6"/>
    <w:rsid w:val="003A15AD"/>
    <w:rsid w:val="003A26D5"/>
    <w:rsid w:val="003A2FB4"/>
    <w:rsid w:val="003A30E4"/>
    <w:rsid w:val="003A31EE"/>
    <w:rsid w:val="003A36C7"/>
    <w:rsid w:val="003A3829"/>
    <w:rsid w:val="003A435D"/>
    <w:rsid w:val="003A443C"/>
    <w:rsid w:val="003A4560"/>
    <w:rsid w:val="003A46B9"/>
    <w:rsid w:val="003A47F6"/>
    <w:rsid w:val="003A4C18"/>
    <w:rsid w:val="003A518D"/>
    <w:rsid w:val="003A59D9"/>
    <w:rsid w:val="003A6796"/>
    <w:rsid w:val="003A69D8"/>
    <w:rsid w:val="003A733D"/>
    <w:rsid w:val="003A78A7"/>
    <w:rsid w:val="003A79C4"/>
    <w:rsid w:val="003A7F11"/>
    <w:rsid w:val="003B0385"/>
    <w:rsid w:val="003B0C2B"/>
    <w:rsid w:val="003B0F8E"/>
    <w:rsid w:val="003B1624"/>
    <w:rsid w:val="003B17A1"/>
    <w:rsid w:val="003B1A0C"/>
    <w:rsid w:val="003B2732"/>
    <w:rsid w:val="003B2B7D"/>
    <w:rsid w:val="003B30C9"/>
    <w:rsid w:val="003B3CF2"/>
    <w:rsid w:val="003B3D5C"/>
    <w:rsid w:val="003B3DD8"/>
    <w:rsid w:val="003B3EB6"/>
    <w:rsid w:val="003B45F8"/>
    <w:rsid w:val="003B4729"/>
    <w:rsid w:val="003B4C34"/>
    <w:rsid w:val="003B4D03"/>
    <w:rsid w:val="003B4D19"/>
    <w:rsid w:val="003B4FD2"/>
    <w:rsid w:val="003B4FF7"/>
    <w:rsid w:val="003B52AD"/>
    <w:rsid w:val="003B563B"/>
    <w:rsid w:val="003B56F3"/>
    <w:rsid w:val="003B59A2"/>
    <w:rsid w:val="003B6147"/>
    <w:rsid w:val="003B64A9"/>
    <w:rsid w:val="003B6723"/>
    <w:rsid w:val="003B7452"/>
    <w:rsid w:val="003B76BA"/>
    <w:rsid w:val="003B7915"/>
    <w:rsid w:val="003B7A3B"/>
    <w:rsid w:val="003B7BB4"/>
    <w:rsid w:val="003B7BC3"/>
    <w:rsid w:val="003B7C85"/>
    <w:rsid w:val="003C071E"/>
    <w:rsid w:val="003C276E"/>
    <w:rsid w:val="003C2EFB"/>
    <w:rsid w:val="003C34DA"/>
    <w:rsid w:val="003C358A"/>
    <w:rsid w:val="003C3DF1"/>
    <w:rsid w:val="003C40BF"/>
    <w:rsid w:val="003C4393"/>
    <w:rsid w:val="003C4828"/>
    <w:rsid w:val="003C4CC0"/>
    <w:rsid w:val="003C53C7"/>
    <w:rsid w:val="003C5E77"/>
    <w:rsid w:val="003C5F9A"/>
    <w:rsid w:val="003C6311"/>
    <w:rsid w:val="003C63E4"/>
    <w:rsid w:val="003C65ED"/>
    <w:rsid w:val="003C6D7E"/>
    <w:rsid w:val="003C7A98"/>
    <w:rsid w:val="003C7ABB"/>
    <w:rsid w:val="003C7C6B"/>
    <w:rsid w:val="003C7F81"/>
    <w:rsid w:val="003D0042"/>
    <w:rsid w:val="003D09B5"/>
    <w:rsid w:val="003D0DAE"/>
    <w:rsid w:val="003D117E"/>
    <w:rsid w:val="003D1283"/>
    <w:rsid w:val="003D13D9"/>
    <w:rsid w:val="003D14C3"/>
    <w:rsid w:val="003D14DC"/>
    <w:rsid w:val="003D15F3"/>
    <w:rsid w:val="003D19EC"/>
    <w:rsid w:val="003D1A6E"/>
    <w:rsid w:val="003D1E54"/>
    <w:rsid w:val="003D20D2"/>
    <w:rsid w:val="003D2151"/>
    <w:rsid w:val="003D2213"/>
    <w:rsid w:val="003D28DE"/>
    <w:rsid w:val="003D2B40"/>
    <w:rsid w:val="003D2D67"/>
    <w:rsid w:val="003D3B24"/>
    <w:rsid w:val="003D4826"/>
    <w:rsid w:val="003D48B3"/>
    <w:rsid w:val="003D4A02"/>
    <w:rsid w:val="003D4B9D"/>
    <w:rsid w:val="003D4D04"/>
    <w:rsid w:val="003D4EF5"/>
    <w:rsid w:val="003D59DD"/>
    <w:rsid w:val="003D5C46"/>
    <w:rsid w:val="003D74AB"/>
    <w:rsid w:val="003D757B"/>
    <w:rsid w:val="003D7826"/>
    <w:rsid w:val="003D7905"/>
    <w:rsid w:val="003D7AE1"/>
    <w:rsid w:val="003D7C10"/>
    <w:rsid w:val="003D7D66"/>
    <w:rsid w:val="003D7E61"/>
    <w:rsid w:val="003D7FC6"/>
    <w:rsid w:val="003E11AC"/>
    <w:rsid w:val="003E1AE3"/>
    <w:rsid w:val="003E1DF0"/>
    <w:rsid w:val="003E1E06"/>
    <w:rsid w:val="003E2202"/>
    <w:rsid w:val="003E283B"/>
    <w:rsid w:val="003E2DEB"/>
    <w:rsid w:val="003E2F1A"/>
    <w:rsid w:val="003E339E"/>
    <w:rsid w:val="003E345B"/>
    <w:rsid w:val="003E3490"/>
    <w:rsid w:val="003E396D"/>
    <w:rsid w:val="003E3EA9"/>
    <w:rsid w:val="003E448D"/>
    <w:rsid w:val="003E464B"/>
    <w:rsid w:val="003E478A"/>
    <w:rsid w:val="003E4953"/>
    <w:rsid w:val="003E4A6E"/>
    <w:rsid w:val="003E4AD4"/>
    <w:rsid w:val="003E564C"/>
    <w:rsid w:val="003E5669"/>
    <w:rsid w:val="003E6012"/>
    <w:rsid w:val="003E601C"/>
    <w:rsid w:val="003E62DA"/>
    <w:rsid w:val="003E68F2"/>
    <w:rsid w:val="003E6C5C"/>
    <w:rsid w:val="003E6D4F"/>
    <w:rsid w:val="003E718B"/>
    <w:rsid w:val="003F0154"/>
    <w:rsid w:val="003F0EEB"/>
    <w:rsid w:val="003F25F1"/>
    <w:rsid w:val="003F2952"/>
    <w:rsid w:val="003F29C0"/>
    <w:rsid w:val="003F3293"/>
    <w:rsid w:val="003F3AEE"/>
    <w:rsid w:val="003F3E85"/>
    <w:rsid w:val="003F5D41"/>
    <w:rsid w:val="003F5EAC"/>
    <w:rsid w:val="003F611D"/>
    <w:rsid w:val="003F66E1"/>
    <w:rsid w:val="003F68D9"/>
    <w:rsid w:val="003F72CF"/>
    <w:rsid w:val="003F75C1"/>
    <w:rsid w:val="003F7BEE"/>
    <w:rsid w:val="00400542"/>
    <w:rsid w:val="00400A1A"/>
    <w:rsid w:val="00400F8F"/>
    <w:rsid w:val="0040176E"/>
    <w:rsid w:val="00401E49"/>
    <w:rsid w:val="00402BFB"/>
    <w:rsid w:val="004032DA"/>
    <w:rsid w:val="004033F4"/>
    <w:rsid w:val="00403494"/>
    <w:rsid w:val="0040350A"/>
    <w:rsid w:val="00403670"/>
    <w:rsid w:val="00403D5E"/>
    <w:rsid w:val="00403F27"/>
    <w:rsid w:val="004040E3"/>
    <w:rsid w:val="00404785"/>
    <w:rsid w:val="00404812"/>
    <w:rsid w:val="00404DD6"/>
    <w:rsid w:val="0040512C"/>
    <w:rsid w:val="00405534"/>
    <w:rsid w:val="00406230"/>
    <w:rsid w:val="00406234"/>
    <w:rsid w:val="004063B6"/>
    <w:rsid w:val="004063BB"/>
    <w:rsid w:val="00406C9F"/>
    <w:rsid w:val="00406D67"/>
    <w:rsid w:val="00406E2C"/>
    <w:rsid w:val="00406F07"/>
    <w:rsid w:val="0040720E"/>
    <w:rsid w:val="0040721F"/>
    <w:rsid w:val="004101FA"/>
    <w:rsid w:val="004105B0"/>
    <w:rsid w:val="00410B40"/>
    <w:rsid w:val="00410E3F"/>
    <w:rsid w:val="00411018"/>
    <w:rsid w:val="0041129B"/>
    <w:rsid w:val="004118C1"/>
    <w:rsid w:val="00411AD1"/>
    <w:rsid w:val="00411E63"/>
    <w:rsid w:val="00411F6E"/>
    <w:rsid w:val="0041261E"/>
    <w:rsid w:val="00412A44"/>
    <w:rsid w:val="00412BE8"/>
    <w:rsid w:val="00412DAF"/>
    <w:rsid w:val="004133E8"/>
    <w:rsid w:val="00413573"/>
    <w:rsid w:val="004135DD"/>
    <w:rsid w:val="00413D31"/>
    <w:rsid w:val="00413DCC"/>
    <w:rsid w:val="00413DF4"/>
    <w:rsid w:val="00413DF5"/>
    <w:rsid w:val="0041450F"/>
    <w:rsid w:val="0041475C"/>
    <w:rsid w:val="00414EA1"/>
    <w:rsid w:val="0041500F"/>
    <w:rsid w:val="004151F4"/>
    <w:rsid w:val="0041554A"/>
    <w:rsid w:val="00415C03"/>
    <w:rsid w:val="00415C0E"/>
    <w:rsid w:val="00415C72"/>
    <w:rsid w:val="0041676A"/>
    <w:rsid w:val="00416BBB"/>
    <w:rsid w:val="00416E95"/>
    <w:rsid w:val="00417958"/>
    <w:rsid w:val="004179A6"/>
    <w:rsid w:val="00417CD2"/>
    <w:rsid w:val="004201EE"/>
    <w:rsid w:val="00420322"/>
    <w:rsid w:val="004203D4"/>
    <w:rsid w:val="00420757"/>
    <w:rsid w:val="00420D1A"/>
    <w:rsid w:val="00420D5A"/>
    <w:rsid w:val="004213B4"/>
    <w:rsid w:val="00421982"/>
    <w:rsid w:val="004220D1"/>
    <w:rsid w:val="00422D94"/>
    <w:rsid w:val="00422FDD"/>
    <w:rsid w:val="0042346D"/>
    <w:rsid w:val="004234BE"/>
    <w:rsid w:val="004239F8"/>
    <w:rsid w:val="00423A57"/>
    <w:rsid w:val="00423CE7"/>
    <w:rsid w:val="00423FE1"/>
    <w:rsid w:val="00424A41"/>
    <w:rsid w:val="00424F58"/>
    <w:rsid w:val="0042511D"/>
    <w:rsid w:val="00425244"/>
    <w:rsid w:val="00425570"/>
    <w:rsid w:val="00425729"/>
    <w:rsid w:val="004259F8"/>
    <w:rsid w:val="00425EE1"/>
    <w:rsid w:val="00426183"/>
    <w:rsid w:val="00426859"/>
    <w:rsid w:val="00427233"/>
    <w:rsid w:val="0042780A"/>
    <w:rsid w:val="00427AF5"/>
    <w:rsid w:val="00427BA7"/>
    <w:rsid w:val="004300F1"/>
    <w:rsid w:val="004301FD"/>
    <w:rsid w:val="00430449"/>
    <w:rsid w:val="00430F9C"/>
    <w:rsid w:val="00431560"/>
    <w:rsid w:val="004315DF"/>
    <w:rsid w:val="00431A0A"/>
    <w:rsid w:val="004322E0"/>
    <w:rsid w:val="00432444"/>
    <w:rsid w:val="004326FF"/>
    <w:rsid w:val="00432958"/>
    <w:rsid w:val="00432A31"/>
    <w:rsid w:val="00432ACA"/>
    <w:rsid w:val="00432B3B"/>
    <w:rsid w:val="00433409"/>
    <w:rsid w:val="00433A9C"/>
    <w:rsid w:val="00433D3B"/>
    <w:rsid w:val="00433F50"/>
    <w:rsid w:val="00434209"/>
    <w:rsid w:val="00434377"/>
    <w:rsid w:val="0043460D"/>
    <w:rsid w:val="00434736"/>
    <w:rsid w:val="00434A7A"/>
    <w:rsid w:val="00434E4B"/>
    <w:rsid w:val="00435AA3"/>
    <w:rsid w:val="00435C80"/>
    <w:rsid w:val="00435EDC"/>
    <w:rsid w:val="00436643"/>
    <w:rsid w:val="00436950"/>
    <w:rsid w:val="00440AEE"/>
    <w:rsid w:val="00440BC4"/>
    <w:rsid w:val="00440F6B"/>
    <w:rsid w:val="0044116A"/>
    <w:rsid w:val="004418E7"/>
    <w:rsid w:val="004420E0"/>
    <w:rsid w:val="00442E8C"/>
    <w:rsid w:val="004430F8"/>
    <w:rsid w:val="004437D9"/>
    <w:rsid w:val="00443BFA"/>
    <w:rsid w:val="00443FCC"/>
    <w:rsid w:val="00443FF8"/>
    <w:rsid w:val="004441C6"/>
    <w:rsid w:val="004443E4"/>
    <w:rsid w:val="0044442A"/>
    <w:rsid w:val="0044488B"/>
    <w:rsid w:val="00444CC6"/>
    <w:rsid w:val="004453F0"/>
    <w:rsid w:val="00446670"/>
    <w:rsid w:val="004468EF"/>
    <w:rsid w:val="004472F6"/>
    <w:rsid w:val="00447B8A"/>
    <w:rsid w:val="00447B95"/>
    <w:rsid w:val="004509B8"/>
    <w:rsid w:val="00450EF6"/>
    <w:rsid w:val="00451375"/>
    <w:rsid w:val="00451470"/>
    <w:rsid w:val="0045183A"/>
    <w:rsid w:val="00451902"/>
    <w:rsid w:val="00451A5A"/>
    <w:rsid w:val="00451C52"/>
    <w:rsid w:val="0045224C"/>
    <w:rsid w:val="004525AA"/>
    <w:rsid w:val="00452A36"/>
    <w:rsid w:val="00453F28"/>
    <w:rsid w:val="00454246"/>
    <w:rsid w:val="004545C6"/>
    <w:rsid w:val="004548EF"/>
    <w:rsid w:val="00454C45"/>
    <w:rsid w:val="0045547E"/>
    <w:rsid w:val="004554B6"/>
    <w:rsid w:val="00455608"/>
    <w:rsid w:val="0045629D"/>
    <w:rsid w:val="004568B1"/>
    <w:rsid w:val="004572A1"/>
    <w:rsid w:val="00457D79"/>
    <w:rsid w:val="00457ED6"/>
    <w:rsid w:val="004601BD"/>
    <w:rsid w:val="004603E4"/>
    <w:rsid w:val="0046041A"/>
    <w:rsid w:val="00460C1B"/>
    <w:rsid w:val="00460CFD"/>
    <w:rsid w:val="00461130"/>
    <w:rsid w:val="00461F23"/>
    <w:rsid w:val="004620DD"/>
    <w:rsid w:val="00462859"/>
    <w:rsid w:val="00462A93"/>
    <w:rsid w:val="00462B39"/>
    <w:rsid w:val="00462D89"/>
    <w:rsid w:val="004633B3"/>
    <w:rsid w:val="00463C8F"/>
    <w:rsid w:val="0046414A"/>
    <w:rsid w:val="00464562"/>
    <w:rsid w:val="004645C8"/>
    <w:rsid w:val="00464760"/>
    <w:rsid w:val="004657BE"/>
    <w:rsid w:val="00465CFB"/>
    <w:rsid w:val="004663FA"/>
    <w:rsid w:val="00466485"/>
    <w:rsid w:val="004666C4"/>
    <w:rsid w:val="004667DF"/>
    <w:rsid w:val="00467082"/>
    <w:rsid w:val="0046761D"/>
    <w:rsid w:val="00467AFA"/>
    <w:rsid w:val="00467DAF"/>
    <w:rsid w:val="00470251"/>
    <w:rsid w:val="00470281"/>
    <w:rsid w:val="0047089D"/>
    <w:rsid w:val="00471C67"/>
    <w:rsid w:val="004726EB"/>
    <w:rsid w:val="00472CD7"/>
    <w:rsid w:val="00473133"/>
    <w:rsid w:val="00473160"/>
    <w:rsid w:val="00473262"/>
    <w:rsid w:val="00473587"/>
    <w:rsid w:val="00473B40"/>
    <w:rsid w:val="0047418D"/>
    <w:rsid w:val="00474410"/>
    <w:rsid w:val="00474502"/>
    <w:rsid w:val="00474531"/>
    <w:rsid w:val="0047475C"/>
    <w:rsid w:val="00474DDF"/>
    <w:rsid w:val="00474F51"/>
    <w:rsid w:val="00475521"/>
    <w:rsid w:val="00475686"/>
    <w:rsid w:val="00475910"/>
    <w:rsid w:val="00476104"/>
    <w:rsid w:val="00476326"/>
    <w:rsid w:val="004769E3"/>
    <w:rsid w:val="00476CAA"/>
    <w:rsid w:val="00476D26"/>
    <w:rsid w:val="00476F43"/>
    <w:rsid w:val="00480012"/>
    <w:rsid w:val="00480D36"/>
    <w:rsid w:val="00481678"/>
    <w:rsid w:val="00481840"/>
    <w:rsid w:val="00481CC7"/>
    <w:rsid w:val="00481E80"/>
    <w:rsid w:val="00482AAD"/>
    <w:rsid w:val="00482DCA"/>
    <w:rsid w:val="00482EF9"/>
    <w:rsid w:val="004839C1"/>
    <w:rsid w:val="00483C84"/>
    <w:rsid w:val="00483E1C"/>
    <w:rsid w:val="004846D1"/>
    <w:rsid w:val="00484EEE"/>
    <w:rsid w:val="0048534C"/>
    <w:rsid w:val="004853FD"/>
    <w:rsid w:val="004857E8"/>
    <w:rsid w:val="00485AA1"/>
    <w:rsid w:val="00485F57"/>
    <w:rsid w:val="004867EF"/>
    <w:rsid w:val="00486C9B"/>
    <w:rsid w:val="00487650"/>
    <w:rsid w:val="0049239D"/>
    <w:rsid w:val="004928E4"/>
    <w:rsid w:val="00492AA0"/>
    <w:rsid w:val="00492DEB"/>
    <w:rsid w:val="00492E10"/>
    <w:rsid w:val="00493978"/>
    <w:rsid w:val="00493996"/>
    <w:rsid w:val="00493AA8"/>
    <w:rsid w:val="00493DAA"/>
    <w:rsid w:val="00493F57"/>
    <w:rsid w:val="004947C4"/>
    <w:rsid w:val="00494F25"/>
    <w:rsid w:val="00494FA1"/>
    <w:rsid w:val="0049509F"/>
    <w:rsid w:val="00495117"/>
    <w:rsid w:val="00495157"/>
    <w:rsid w:val="00495363"/>
    <w:rsid w:val="00495E62"/>
    <w:rsid w:val="004967B5"/>
    <w:rsid w:val="0049695C"/>
    <w:rsid w:val="00496EC2"/>
    <w:rsid w:val="00496F5A"/>
    <w:rsid w:val="0049713F"/>
    <w:rsid w:val="004976F5"/>
    <w:rsid w:val="0049775A"/>
    <w:rsid w:val="00497DA2"/>
    <w:rsid w:val="00497F3B"/>
    <w:rsid w:val="004A0812"/>
    <w:rsid w:val="004A093D"/>
    <w:rsid w:val="004A0F8C"/>
    <w:rsid w:val="004A105B"/>
    <w:rsid w:val="004A114B"/>
    <w:rsid w:val="004A1225"/>
    <w:rsid w:val="004A13AD"/>
    <w:rsid w:val="004A1A1F"/>
    <w:rsid w:val="004A1CC5"/>
    <w:rsid w:val="004A1F42"/>
    <w:rsid w:val="004A1F77"/>
    <w:rsid w:val="004A2693"/>
    <w:rsid w:val="004A2961"/>
    <w:rsid w:val="004A34A6"/>
    <w:rsid w:val="004A3FB4"/>
    <w:rsid w:val="004A4319"/>
    <w:rsid w:val="004A43F2"/>
    <w:rsid w:val="004A444C"/>
    <w:rsid w:val="004A4B4B"/>
    <w:rsid w:val="004A5374"/>
    <w:rsid w:val="004A54ED"/>
    <w:rsid w:val="004A5CD9"/>
    <w:rsid w:val="004A5DBD"/>
    <w:rsid w:val="004A6357"/>
    <w:rsid w:val="004A64A4"/>
    <w:rsid w:val="004A682F"/>
    <w:rsid w:val="004A6C75"/>
    <w:rsid w:val="004A6D12"/>
    <w:rsid w:val="004A7209"/>
    <w:rsid w:val="004B0240"/>
    <w:rsid w:val="004B0280"/>
    <w:rsid w:val="004B0495"/>
    <w:rsid w:val="004B09F7"/>
    <w:rsid w:val="004B0C25"/>
    <w:rsid w:val="004B1049"/>
    <w:rsid w:val="004B19AA"/>
    <w:rsid w:val="004B1BB6"/>
    <w:rsid w:val="004B1E78"/>
    <w:rsid w:val="004B26B5"/>
    <w:rsid w:val="004B27A4"/>
    <w:rsid w:val="004B2DA6"/>
    <w:rsid w:val="004B2F2D"/>
    <w:rsid w:val="004B2F55"/>
    <w:rsid w:val="004B334A"/>
    <w:rsid w:val="004B368D"/>
    <w:rsid w:val="004B395D"/>
    <w:rsid w:val="004B3A31"/>
    <w:rsid w:val="004B3F2A"/>
    <w:rsid w:val="004B42BE"/>
    <w:rsid w:val="004B4AA2"/>
    <w:rsid w:val="004B4EC5"/>
    <w:rsid w:val="004B54BD"/>
    <w:rsid w:val="004B5C3D"/>
    <w:rsid w:val="004B612D"/>
    <w:rsid w:val="004B679E"/>
    <w:rsid w:val="004B6FFC"/>
    <w:rsid w:val="004B7095"/>
    <w:rsid w:val="004B7162"/>
    <w:rsid w:val="004B7491"/>
    <w:rsid w:val="004B7523"/>
    <w:rsid w:val="004C022F"/>
    <w:rsid w:val="004C04B2"/>
    <w:rsid w:val="004C0734"/>
    <w:rsid w:val="004C0B7B"/>
    <w:rsid w:val="004C0BA7"/>
    <w:rsid w:val="004C0D45"/>
    <w:rsid w:val="004C12C7"/>
    <w:rsid w:val="004C2A87"/>
    <w:rsid w:val="004C2FBD"/>
    <w:rsid w:val="004C3077"/>
    <w:rsid w:val="004C33A5"/>
    <w:rsid w:val="004C3B07"/>
    <w:rsid w:val="004C4284"/>
    <w:rsid w:val="004C4577"/>
    <w:rsid w:val="004C4678"/>
    <w:rsid w:val="004C4AEC"/>
    <w:rsid w:val="004C4B1F"/>
    <w:rsid w:val="004C5163"/>
    <w:rsid w:val="004C5CFA"/>
    <w:rsid w:val="004C6951"/>
    <w:rsid w:val="004C6D80"/>
    <w:rsid w:val="004C73E1"/>
    <w:rsid w:val="004C7560"/>
    <w:rsid w:val="004C7718"/>
    <w:rsid w:val="004C7993"/>
    <w:rsid w:val="004C79D3"/>
    <w:rsid w:val="004C7DA2"/>
    <w:rsid w:val="004C7E05"/>
    <w:rsid w:val="004D0AF9"/>
    <w:rsid w:val="004D0CDC"/>
    <w:rsid w:val="004D1817"/>
    <w:rsid w:val="004D1BB2"/>
    <w:rsid w:val="004D1C68"/>
    <w:rsid w:val="004D1D6D"/>
    <w:rsid w:val="004D2662"/>
    <w:rsid w:val="004D29D9"/>
    <w:rsid w:val="004D2AD3"/>
    <w:rsid w:val="004D3080"/>
    <w:rsid w:val="004D329E"/>
    <w:rsid w:val="004D3490"/>
    <w:rsid w:val="004D351B"/>
    <w:rsid w:val="004D39CB"/>
    <w:rsid w:val="004D3AA2"/>
    <w:rsid w:val="004D3D32"/>
    <w:rsid w:val="004D3DC9"/>
    <w:rsid w:val="004D3EF2"/>
    <w:rsid w:val="004D48CF"/>
    <w:rsid w:val="004D4A30"/>
    <w:rsid w:val="004D4FAD"/>
    <w:rsid w:val="004D565A"/>
    <w:rsid w:val="004D5893"/>
    <w:rsid w:val="004D6331"/>
    <w:rsid w:val="004D66A6"/>
    <w:rsid w:val="004D76B7"/>
    <w:rsid w:val="004D76E9"/>
    <w:rsid w:val="004D795A"/>
    <w:rsid w:val="004D7B75"/>
    <w:rsid w:val="004E0680"/>
    <w:rsid w:val="004E07FE"/>
    <w:rsid w:val="004E0CEF"/>
    <w:rsid w:val="004E114B"/>
    <w:rsid w:val="004E1975"/>
    <w:rsid w:val="004E19CB"/>
    <w:rsid w:val="004E1DD1"/>
    <w:rsid w:val="004E277D"/>
    <w:rsid w:val="004E2FCD"/>
    <w:rsid w:val="004E3017"/>
    <w:rsid w:val="004E328E"/>
    <w:rsid w:val="004E3509"/>
    <w:rsid w:val="004E3EAD"/>
    <w:rsid w:val="004E41C9"/>
    <w:rsid w:val="004E4543"/>
    <w:rsid w:val="004E49E4"/>
    <w:rsid w:val="004E56EA"/>
    <w:rsid w:val="004E58F5"/>
    <w:rsid w:val="004E5961"/>
    <w:rsid w:val="004E61AB"/>
    <w:rsid w:val="004E691C"/>
    <w:rsid w:val="004E6AF7"/>
    <w:rsid w:val="004E6E96"/>
    <w:rsid w:val="004E792A"/>
    <w:rsid w:val="004F097B"/>
    <w:rsid w:val="004F0B0E"/>
    <w:rsid w:val="004F1E57"/>
    <w:rsid w:val="004F248E"/>
    <w:rsid w:val="004F2A43"/>
    <w:rsid w:val="004F2B59"/>
    <w:rsid w:val="004F2B95"/>
    <w:rsid w:val="004F30E1"/>
    <w:rsid w:val="004F34AA"/>
    <w:rsid w:val="004F3881"/>
    <w:rsid w:val="004F3955"/>
    <w:rsid w:val="004F3FB6"/>
    <w:rsid w:val="004F4285"/>
    <w:rsid w:val="004F4375"/>
    <w:rsid w:val="004F4558"/>
    <w:rsid w:val="004F46DB"/>
    <w:rsid w:val="004F510A"/>
    <w:rsid w:val="004F52F1"/>
    <w:rsid w:val="004F5672"/>
    <w:rsid w:val="004F68FD"/>
    <w:rsid w:val="004F6E94"/>
    <w:rsid w:val="004F7318"/>
    <w:rsid w:val="004F79D5"/>
    <w:rsid w:val="004F7E15"/>
    <w:rsid w:val="005001E9"/>
    <w:rsid w:val="005002DE"/>
    <w:rsid w:val="00500E4C"/>
    <w:rsid w:val="00500E79"/>
    <w:rsid w:val="00501642"/>
    <w:rsid w:val="00502D4E"/>
    <w:rsid w:val="0050324C"/>
    <w:rsid w:val="00503300"/>
    <w:rsid w:val="005033D3"/>
    <w:rsid w:val="0050357C"/>
    <w:rsid w:val="0050462F"/>
    <w:rsid w:val="00504960"/>
    <w:rsid w:val="00504972"/>
    <w:rsid w:val="00504FA3"/>
    <w:rsid w:val="005050BD"/>
    <w:rsid w:val="00505450"/>
    <w:rsid w:val="00505811"/>
    <w:rsid w:val="00505841"/>
    <w:rsid w:val="00505B22"/>
    <w:rsid w:val="00505B53"/>
    <w:rsid w:val="00505CB6"/>
    <w:rsid w:val="00505F6C"/>
    <w:rsid w:val="0050616F"/>
    <w:rsid w:val="005061B1"/>
    <w:rsid w:val="00506894"/>
    <w:rsid w:val="00507145"/>
    <w:rsid w:val="00507527"/>
    <w:rsid w:val="00507CB6"/>
    <w:rsid w:val="00507EEC"/>
    <w:rsid w:val="005107A3"/>
    <w:rsid w:val="00510844"/>
    <w:rsid w:val="0051093A"/>
    <w:rsid w:val="00510CBA"/>
    <w:rsid w:val="005111E9"/>
    <w:rsid w:val="00511398"/>
    <w:rsid w:val="005114C3"/>
    <w:rsid w:val="00511C5D"/>
    <w:rsid w:val="0051288C"/>
    <w:rsid w:val="0051299F"/>
    <w:rsid w:val="00512C4F"/>
    <w:rsid w:val="00512ECE"/>
    <w:rsid w:val="0051366E"/>
    <w:rsid w:val="00513BB7"/>
    <w:rsid w:val="00513CC3"/>
    <w:rsid w:val="00514188"/>
    <w:rsid w:val="00514634"/>
    <w:rsid w:val="00514705"/>
    <w:rsid w:val="00514729"/>
    <w:rsid w:val="005148A1"/>
    <w:rsid w:val="005148DE"/>
    <w:rsid w:val="00514B11"/>
    <w:rsid w:val="00514B87"/>
    <w:rsid w:val="00514CCD"/>
    <w:rsid w:val="0051501A"/>
    <w:rsid w:val="005151DA"/>
    <w:rsid w:val="005151FD"/>
    <w:rsid w:val="00515E99"/>
    <w:rsid w:val="00515FA8"/>
    <w:rsid w:val="00516131"/>
    <w:rsid w:val="0051615C"/>
    <w:rsid w:val="005161E4"/>
    <w:rsid w:val="00516208"/>
    <w:rsid w:val="00516B7E"/>
    <w:rsid w:val="005171B1"/>
    <w:rsid w:val="00520148"/>
    <w:rsid w:val="00520926"/>
    <w:rsid w:val="005209F5"/>
    <w:rsid w:val="00521094"/>
    <w:rsid w:val="005217A8"/>
    <w:rsid w:val="00521A33"/>
    <w:rsid w:val="0052238B"/>
    <w:rsid w:val="00522561"/>
    <w:rsid w:val="00522B91"/>
    <w:rsid w:val="00523324"/>
    <w:rsid w:val="00523716"/>
    <w:rsid w:val="0052393A"/>
    <w:rsid w:val="00524B67"/>
    <w:rsid w:val="00525846"/>
    <w:rsid w:val="00525D9F"/>
    <w:rsid w:val="00526346"/>
    <w:rsid w:val="0052685F"/>
    <w:rsid w:val="005269CC"/>
    <w:rsid w:val="00526CF8"/>
    <w:rsid w:val="00526DC2"/>
    <w:rsid w:val="005272E1"/>
    <w:rsid w:val="005275CB"/>
    <w:rsid w:val="00527DD3"/>
    <w:rsid w:val="00530025"/>
    <w:rsid w:val="00530280"/>
    <w:rsid w:val="0053028C"/>
    <w:rsid w:val="00530BD8"/>
    <w:rsid w:val="00530D4E"/>
    <w:rsid w:val="00531853"/>
    <w:rsid w:val="00531942"/>
    <w:rsid w:val="00531B60"/>
    <w:rsid w:val="00531F3D"/>
    <w:rsid w:val="005326D4"/>
    <w:rsid w:val="0053301D"/>
    <w:rsid w:val="00533466"/>
    <w:rsid w:val="0053370F"/>
    <w:rsid w:val="005337DE"/>
    <w:rsid w:val="00534065"/>
    <w:rsid w:val="005346FC"/>
    <w:rsid w:val="00534809"/>
    <w:rsid w:val="00534AB9"/>
    <w:rsid w:val="00534E02"/>
    <w:rsid w:val="0053570B"/>
    <w:rsid w:val="00535A2D"/>
    <w:rsid w:val="00535AA8"/>
    <w:rsid w:val="00536635"/>
    <w:rsid w:val="00537855"/>
    <w:rsid w:val="00537C86"/>
    <w:rsid w:val="00537EC1"/>
    <w:rsid w:val="00537F30"/>
    <w:rsid w:val="00540897"/>
    <w:rsid w:val="00541993"/>
    <w:rsid w:val="005419FF"/>
    <w:rsid w:val="00541D52"/>
    <w:rsid w:val="00541E16"/>
    <w:rsid w:val="005423EC"/>
    <w:rsid w:val="00542644"/>
    <w:rsid w:val="0054298D"/>
    <w:rsid w:val="00543044"/>
    <w:rsid w:val="0054324E"/>
    <w:rsid w:val="00543537"/>
    <w:rsid w:val="00543CBA"/>
    <w:rsid w:val="005444A8"/>
    <w:rsid w:val="00544E4F"/>
    <w:rsid w:val="005459E0"/>
    <w:rsid w:val="00545B5B"/>
    <w:rsid w:val="00545C81"/>
    <w:rsid w:val="00546F3D"/>
    <w:rsid w:val="005477AD"/>
    <w:rsid w:val="00547A6B"/>
    <w:rsid w:val="005505D0"/>
    <w:rsid w:val="005507E6"/>
    <w:rsid w:val="00550866"/>
    <w:rsid w:val="00550984"/>
    <w:rsid w:val="00551361"/>
    <w:rsid w:val="00551373"/>
    <w:rsid w:val="00551BA9"/>
    <w:rsid w:val="005523D6"/>
    <w:rsid w:val="005527A2"/>
    <w:rsid w:val="00552DB7"/>
    <w:rsid w:val="00552EEB"/>
    <w:rsid w:val="00553341"/>
    <w:rsid w:val="00553416"/>
    <w:rsid w:val="005537CF"/>
    <w:rsid w:val="00553EB0"/>
    <w:rsid w:val="00553EE4"/>
    <w:rsid w:val="00554322"/>
    <w:rsid w:val="005545F7"/>
    <w:rsid w:val="00554910"/>
    <w:rsid w:val="00554A98"/>
    <w:rsid w:val="00554BF2"/>
    <w:rsid w:val="005561C0"/>
    <w:rsid w:val="00556292"/>
    <w:rsid w:val="00556403"/>
    <w:rsid w:val="00556570"/>
    <w:rsid w:val="005565DA"/>
    <w:rsid w:val="005566CB"/>
    <w:rsid w:val="00556F8F"/>
    <w:rsid w:val="00556F92"/>
    <w:rsid w:val="0055723E"/>
    <w:rsid w:val="00557377"/>
    <w:rsid w:val="005576A8"/>
    <w:rsid w:val="0056122E"/>
    <w:rsid w:val="005612B3"/>
    <w:rsid w:val="00561C04"/>
    <w:rsid w:val="00562520"/>
    <w:rsid w:val="00562C42"/>
    <w:rsid w:val="00562D76"/>
    <w:rsid w:val="00563291"/>
    <w:rsid w:val="0056340F"/>
    <w:rsid w:val="00563435"/>
    <w:rsid w:val="00563586"/>
    <w:rsid w:val="00563B21"/>
    <w:rsid w:val="00563E5A"/>
    <w:rsid w:val="00564201"/>
    <w:rsid w:val="005642E7"/>
    <w:rsid w:val="0056447F"/>
    <w:rsid w:val="0056449A"/>
    <w:rsid w:val="005645FF"/>
    <w:rsid w:val="00564713"/>
    <w:rsid w:val="0056483A"/>
    <w:rsid w:val="00564AA1"/>
    <w:rsid w:val="0056529F"/>
    <w:rsid w:val="005656D2"/>
    <w:rsid w:val="0056627E"/>
    <w:rsid w:val="0056674A"/>
    <w:rsid w:val="00566F64"/>
    <w:rsid w:val="00567027"/>
    <w:rsid w:val="005675D5"/>
    <w:rsid w:val="0056792B"/>
    <w:rsid w:val="00567D3E"/>
    <w:rsid w:val="00567D4F"/>
    <w:rsid w:val="00570AE4"/>
    <w:rsid w:val="00570BAA"/>
    <w:rsid w:val="005715AA"/>
    <w:rsid w:val="00571B2D"/>
    <w:rsid w:val="00571E9B"/>
    <w:rsid w:val="0057230B"/>
    <w:rsid w:val="00572756"/>
    <w:rsid w:val="005739F3"/>
    <w:rsid w:val="00573CF8"/>
    <w:rsid w:val="00573E2F"/>
    <w:rsid w:val="00573E48"/>
    <w:rsid w:val="0057481F"/>
    <w:rsid w:val="00574FD0"/>
    <w:rsid w:val="005750BA"/>
    <w:rsid w:val="005750FE"/>
    <w:rsid w:val="0057638C"/>
    <w:rsid w:val="00577847"/>
    <w:rsid w:val="00577DA4"/>
    <w:rsid w:val="005801FB"/>
    <w:rsid w:val="00580B6A"/>
    <w:rsid w:val="005816BA"/>
    <w:rsid w:val="0058172A"/>
    <w:rsid w:val="00581BE2"/>
    <w:rsid w:val="00582058"/>
    <w:rsid w:val="005820FD"/>
    <w:rsid w:val="0058290E"/>
    <w:rsid w:val="00583297"/>
    <w:rsid w:val="00583564"/>
    <w:rsid w:val="00583851"/>
    <w:rsid w:val="00584179"/>
    <w:rsid w:val="0058431F"/>
    <w:rsid w:val="00584896"/>
    <w:rsid w:val="00584ACE"/>
    <w:rsid w:val="00584FBE"/>
    <w:rsid w:val="00585231"/>
    <w:rsid w:val="005852AB"/>
    <w:rsid w:val="00585AAB"/>
    <w:rsid w:val="00585BDE"/>
    <w:rsid w:val="00586226"/>
    <w:rsid w:val="00586AE0"/>
    <w:rsid w:val="00586CB7"/>
    <w:rsid w:val="00586DE8"/>
    <w:rsid w:val="0058706B"/>
    <w:rsid w:val="005874FA"/>
    <w:rsid w:val="00587661"/>
    <w:rsid w:val="0058785A"/>
    <w:rsid w:val="00587E6C"/>
    <w:rsid w:val="005902A8"/>
    <w:rsid w:val="0059035D"/>
    <w:rsid w:val="00590451"/>
    <w:rsid w:val="005908B5"/>
    <w:rsid w:val="00590ECD"/>
    <w:rsid w:val="00590EE6"/>
    <w:rsid w:val="00591697"/>
    <w:rsid w:val="00591CC2"/>
    <w:rsid w:val="005920E8"/>
    <w:rsid w:val="0059221D"/>
    <w:rsid w:val="00592380"/>
    <w:rsid w:val="00592497"/>
    <w:rsid w:val="0059281E"/>
    <w:rsid w:val="00592AB7"/>
    <w:rsid w:val="00592CED"/>
    <w:rsid w:val="00593659"/>
    <w:rsid w:val="00593783"/>
    <w:rsid w:val="00593E32"/>
    <w:rsid w:val="00593F28"/>
    <w:rsid w:val="00594251"/>
    <w:rsid w:val="005942B3"/>
    <w:rsid w:val="0059475D"/>
    <w:rsid w:val="0059485E"/>
    <w:rsid w:val="0059526E"/>
    <w:rsid w:val="00595508"/>
    <w:rsid w:val="0059554D"/>
    <w:rsid w:val="00595728"/>
    <w:rsid w:val="00595771"/>
    <w:rsid w:val="00595861"/>
    <w:rsid w:val="00595BFD"/>
    <w:rsid w:val="00595FCC"/>
    <w:rsid w:val="005961E7"/>
    <w:rsid w:val="005966DA"/>
    <w:rsid w:val="00597694"/>
    <w:rsid w:val="00597AE9"/>
    <w:rsid w:val="005A02C3"/>
    <w:rsid w:val="005A0821"/>
    <w:rsid w:val="005A0C01"/>
    <w:rsid w:val="005A1571"/>
    <w:rsid w:val="005A19B9"/>
    <w:rsid w:val="005A1B57"/>
    <w:rsid w:val="005A1DF8"/>
    <w:rsid w:val="005A1F48"/>
    <w:rsid w:val="005A1FC9"/>
    <w:rsid w:val="005A2A58"/>
    <w:rsid w:val="005A2B14"/>
    <w:rsid w:val="005A33B7"/>
    <w:rsid w:val="005A3590"/>
    <w:rsid w:val="005A366A"/>
    <w:rsid w:val="005A3E4B"/>
    <w:rsid w:val="005A48A2"/>
    <w:rsid w:val="005A4CDA"/>
    <w:rsid w:val="005A55FF"/>
    <w:rsid w:val="005A571A"/>
    <w:rsid w:val="005A5805"/>
    <w:rsid w:val="005A62DB"/>
    <w:rsid w:val="005A69B3"/>
    <w:rsid w:val="005A6B41"/>
    <w:rsid w:val="005A6CD0"/>
    <w:rsid w:val="005A7A7A"/>
    <w:rsid w:val="005B023B"/>
    <w:rsid w:val="005B045F"/>
    <w:rsid w:val="005B0844"/>
    <w:rsid w:val="005B11A2"/>
    <w:rsid w:val="005B16F1"/>
    <w:rsid w:val="005B190B"/>
    <w:rsid w:val="005B1A12"/>
    <w:rsid w:val="005B2120"/>
    <w:rsid w:val="005B279E"/>
    <w:rsid w:val="005B2DEE"/>
    <w:rsid w:val="005B315B"/>
    <w:rsid w:val="005B3281"/>
    <w:rsid w:val="005B354A"/>
    <w:rsid w:val="005B38AE"/>
    <w:rsid w:val="005B398D"/>
    <w:rsid w:val="005B3A8E"/>
    <w:rsid w:val="005B3C60"/>
    <w:rsid w:val="005B4048"/>
    <w:rsid w:val="005B4BE0"/>
    <w:rsid w:val="005B4EE3"/>
    <w:rsid w:val="005B6103"/>
    <w:rsid w:val="005B6386"/>
    <w:rsid w:val="005B638E"/>
    <w:rsid w:val="005B63D7"/>
    <w:rsid w:val="005B6462"/>
    <w:rsid w:val="005B7355"/>
    <w:rsid w:val="005B747A"/>
    <w:rsid w:val="005B74F2"/>
    <w:rsid w:val="005B7EC4"/>
    <w:rsid w:val="005B7FED"/>
    <w:rsid w:val="005C0C8B"/>
    <w:rsid w:val="005C0F67"/>
    <w:rsid w:val="005C1852"/>
    <w:rsid w:val="005C2013"/>
    <w:rsid w:val="005C201F"/>
    <w:rsid w:val="005C20B2"/>
    <w:rsid w:val="005C3AF0"/>
    <w:rsid w:val="005C3E71"/>
    <w:rsid w:val="005C4233"/>
    <w:rsid w:val="005C434D"/>
    <w:rsid w:val="005C4437"/>
    <w:rsid w:val="005C44FB"/>
    <w:rsid w:val="005C482B"/>
    <w:rsid w:val="005C4C20"/>
    <w:rsid w:val="005C54AD"/>
    <w:rsid w:val="005C57E3"/>
    <w:rsid w:val="005C5A25"/>
    <w:rsid w:val="005C5C9D"/>
    <w:rsid w:val="005C614A"/>
    <w:rsid w:val="005C6424"/>
    <w:rsid w:val="005C71EF"/>
    <w:rsid w:val="005C726E"/>
    <w:rsid w:val="005C7782"/>
    <w:rsid w:val="005C7865"/>
    <w:rsid w:val="005C7E61"/>
    <w:rsid w:val="005C7F30"/>
    <w:rsid w:val="005C7FBA"/>
    <w:rsid w:val="005D003E"/>
    <w:rsid w:val="005D02CE"/>
    <w:rsid w:val="005D0374"/>
    <w:rsid w:val="005D0EB5"/>
    <w:rsid w:val="005D190C"/>
    <w:rsid w:val="005D1B2D"/>
    <w:rsid w:val="005D1C2C"/>
    <w:rsid w:val="005D1D77"/>
    <w:rsid w:val="005D23C8"/>
    <w:rsid w:val="005D299C"/>
    <w:rsid w:val="005D2A7C"/>
    <w:rsid w:val="005D3246"/>
    <w:rsid w:val="005D338C"/>
    <w:rsid w:val="005D48FC"/>
    <w:rsid w:val="005D5E69"/>
    <w:rsid w:val="005D60D2"/>
    <w:rsid w:val="005D60DD"/>
    <w:rsid w:val="005D63B8"/>
    <w:rsid w:val="005D64EC"/>
    <w:rsid w:val="005D6D03"/>
    <w:rsid w:val="005D7B65"/>
    <w:rsid w:val="005D7EBA"/>
    <w:rsid w:val="005E0484"/>
    <w:rsid w:val="005E080A"/>
    <w:rsid w:val="005E09DF"/>
    <w:rsid w:val="005E0B02"/>
    <w:rsid w:val="005E0DFF"/>
    <w:rsid w:val="005E1D91"/>
    <w:rsid w:val="005E27BA"/>
    <w:rsid w:val="005E29ED"/>
    <w:rsid w:val="005E2B9B"/>
    <w:rsid w:val="005E36AE"/>
    <w:rsid w:val="005E43AE"/>
    <w:rsid w:val="005E5382"/>
    <w:rsid w:val="005E59A8"/>
    <w:rsid w:val="005E5DD1"/>
    <w:rsid w:val="005E665F"/>
    <w:rsid w:val="005E68D1"/>
    <w:rsid w:val="005E68D9"/>
    <w:rsid w:val="005E690B"/>
    <w:rsid w:val="005E6DBF"/>
    <w:rsid w:val="005E6F78"/>
    <w:rsid w:val="005E7133"/>
    <w:rsid w:val="005E733A"/>
    <w:rsid w:val="005E768E"/>
    <w:rsid w:val="005E7AFE"/>
    <w:rsid w:val="005E7EA3"/>
    <w:rsid w:val="005F0F2A"/>
    <w:rsid w:val="005F1108"/>
    <w:rsid w:val="005F11EF"/>
    <w:rsid w:val="005F13FF"/>
    <w:rsid w:val="005F1B5F"/>
    <w:rsid w:val="005F1F1A"/>
    <w:rsid w:val="005F2287"/>
    <w:rsid w:val="005F31DC"/>
    <w:rsid w:val="005F347C"/>
    <w:rsid w:val="005F35F0"/>
    <w:rsid w:val="005F3645"/>
    <w:rsid w:val="005F39E7"/>
    <w:rsid w:val="005F58E3"/>
    <w:rsid w:val="005F5B63"/>
    <w:rsid w:val="005F6930"/>
    <w:rsid w:val="005F6C18"/>
    <w:rsid w:val="005F6C83"/>
    <w:rsid w:val="005F7B6B"/>
    <w:rsid w:val="006008DE"/>
    <w:rsid w:val="00600E08"/>
    <w:rsid w:val="006011DA"/>
    <w:rsid w:val="0060149A"/>
    <w:rsid w:val="00601AAA"/>
    <w:rsid w:val="00601D32"/>
    <w:rsid w:val="00602161"/>
    <w:rsid w:val="00602713"/>
    <w:rsid w:val="00602AFB"/>
    <w:rsid w:val="00603DC7"/>
    <w:rsid w:val="006046F0"/>
    <w:rsid w:val="006048A8"/>
    <w:rsid w:val="0060542B"/>
    <w:rsid w:val="0060579C"/>
    <w:rsid w:val="00606833"/>
    <w:rsid w:val="00606ADC"/>
    <w:rsid w:val="00606C54"/>
    <w:rsid w:val="00606FBC"/>
    <w:rsid w:val="0060785B"/>
    <w:rsid w:val="00607AC8"/>
    <w:rsid w:val="00607E37"/>
    <w:rsid w:val="00611F7F"/>
    <w:rsid w:val="00612161"/>
    <w:rsid w:val="006122F4"/>
    <w:rsid w:val="0061230A"/>
    <w:rsid w:val="00612900"/>
    <w:rsid w:val="00612ADD"/>
    <w:rsid w:val="006130BE"/>
    <w:rsid w:val="00613D40"/>
    <w:rsid w:val="00613D8D"/>
    <w:rsid w:val="006141E5"/>
    <w:rsid w:val="0061431D"/>
    <w:rsid w:val="00614A16"/>
    <w:rsid w:val="006150BD"/>
    <w:rsid w:val="006153F7"/>
    <w:rsid w:val="0061566A"/>
    <w:rsid w:val="00615683"/>
    <w:rsid w:val="00615CCF"/>
    <w:rsid w:val="0061618C"/>
    <w:rsid w:val="00616797"/>
    <w:rsid w:val="006168D9"/>
    <w:rsid w:val="00616B82"/>
    <w:rsid w:val="00616E47"/>
    <w:rsid w:val="00617413"/>
    <w:rsid w:val="00617A86"/>
    <w:rsid w:val="00617B06"/>
    <w:rsid w:val="00620459"/>
    <w:rsid w:val="00620884"/>
    <w:rsid w:val="00620D34"/>
    <w:rsid w:val="0062162F"/>
    <w:rsid w:val="00621E68"/>
    <w:rsid w:val="0062264E"/>
    <w:rsid w:val="0062271E"/>
    <w:rsid w:val="00622C82"/>
    <w:rsid w:val="006232F1"/>
    <w:rsid w:val="006235DE"/>
    <w:rsid w:val="00623CCD"/>
    <w:rsid w:val="00623EF3"/>
    <w:rsid w:val="006247CE"/>
    <w:rsid w:val="00624C15"/>
    <w:rsid w:val="00625BA6"/>
    <w:rsid w:val="00625BC2"/>
    <w:rsid w:val="006261FD"/>
    <w:rsid w:val="006262D4"/>
    <w:rsid w:val="00626A86"/>
    <w:rsid w:val="00627BFA"/>
    <w:rsid w:val="006302BF"/>
    <w:rsid w:val="00631B94"/>
    <w:rsid w:val="00632305"/>
    <w:rsid w:val="00632955"/>
    <w:rsid w:val="00633717"/>
    <w:rsid w:val="0063463E"/>
    <w:rsid w:val="00634B04"/>
    <w:rsid w:val="00635010"/>
    <w:rsid w:val="00635247"/>
    <w:rsid w:val="006352A5"/>
    <w:rsid w:val="006353F7"/>
    <w:rsid w:val="00635489"/>
    <w:rsid w:val="006355C8"/>
    <w:rsid w:val="00635933"/>
    <w:rsid w:val="006360E4"/>
    <w:rsid w:val="006364D0"/>
    <w:rsid w:val="00636A98"/>
    <w:rsid w:val="00636C69"/>
    <w:rsid w:val="00636E2E"/>
    <w:rsid w:val="006371AF"/>
    <w:rsid w:val="00637A0C"/>
    <w:rsid w:val="006400C7"/>
    <w:rsid w:val="00640CF6"/>
    <w:rsid w:val="00641277"/>
    <w:rsid w:val="006413CE"/>
    <w:rsid w:val="0064197C"/>
    <w:rsid w:val="00641CF8"/>
    <w:rsid w:val="006425B1"/>
    <w:rsid w:val="00642608"/>
    <w:rsid w:val="006428E1"/>
    <w:rsid w:val="00642EBA"/>
    <w:rsid w:val="006430AF"/>
    <w:rsid w:val="00643152"/>
    <w:rsid w:val="00643220"/>
    <w:rsid w:val="0064329A"/>
    <w:rsid w:val="00643840"/>
    <w:rsid w:val="00643932"/>
    <w:rsid w:val="00643CE6"/>
    <w:rsid w:val="006448ED"/>
    <w:rsid w:val="00644A95"/>
    <w:rsid w:val="00644AA9"/>
    <w:rsid w:val="00644E2F"/>
    <w:rsid w:val="0064506A"/>
    <w:rsid w:val="006450DF"/>
    <w:rsid w:val="006453ED"/>
    <w:rsid w:val="00645D6A"/>
    <w:rsid w:val="00646190"/>
    <w:rsid w:val="00646251"/>
    <w:rsid w:val="00646635"/>
    <w:rsid w:val="0064694C"/>
    <w:rsid w:val="006476EC"/>
    <w:rsid w:val="006477A8"/>
    <w:rsid w:val="0064781C"/>
    <w:rsid w:val="00647F26"/>
    <w:rsid w:val="006500F5"/>
    <w:rsid w:val="006505CF"/>
    <w:rsid w:val="006507FD"/>
    <w:rsid w:val="00650877"/>
    <w:rsid w:val="00650C04"/>
    <w:rsid w:val="00650FBD"/>
    <w:rsid w:val="006515FE"/>
    <w:rsid w:val="006516B4"/>
    <w:rsid w:val="006518BD"/>
    <w:rsid w:val="00651E66"/>
    <w:rsid w:val="0065225F"/>
    <w:rsid w:val="00652487"/>
    <w:rsid w:val="00652CB3"/>
    <w:rsid w:val="00653028"/>
    <w:rsid w:val="00653579"/>
    <w:rsid w:val="006536B3"/>
    <w:rsid w:val="00653EB7"/>
    <w:rsid w:val="00654517"/>
    <w:rsid w:val="00654724"/>
    <w:rsid w:val="0065479C"/>
    <w:rsid w:val="00654909"/>
    <w:rsid w:val="00654C94"/>
    <w:rsid w:val="00655206"/>
    <w:rsid w:val="00655501"/>
    <w:rsid w:val="00655AEB"/>
    <w:rsid w:val="00655B35"/>
    <w:rsid w:val="00655E35"/>
    <w:rsid w:val="00655FF3"/>
    <w:rsid w:val="00655FF4"/>
    <w:rsid w:val="006564B7"/>
    <w:rsid w:val="0065685B"/>
    <w:rsid w:val="006572EF"/>
    <w:rsid w:val="0065799D"/>
    <w:rsid w:val="00657C12"/>
    <w:rsid w:val="00657DAF"/>
    <w:rsid w:val="00657EEF"/>
    <w:rsid w:val="006608FE"/>
    <w:rsid w:val="00660A15"/>
    <w:rsid w:val="006617ED"/>
    <w:rsid w:val="00661C80"/>
    <w:rsid w:val="0066277A"/>
    <w:rsid w:val="00662B05"/>
    <w:rsid w:val="00662BAA"/>
    <w:rsid w:val="0066364E"/>
    <w:rsid w:val="00663873"/>
    <w:rsid w:val="006644BA"/>
    <w:rsid w:val="0066498A"/>
    <w:rsid w:val="006649E1"/>
    <w:rsid w:val="00664C35"/>
    <w:rsid w:val="00664F94"/>
    <w:rsid w:val="0066560C"/>
    <w:rsid w:val="0066575F"/>
    <w:rsid w:val="00665984"/>
    <w:rsid w:val="00665AC7"/>
    <w:rsid w:val="00665D91"/>
    <w:rsid w:val="00665F2B"/>
    <w:rsid w:val="006663AC"/>
    <w:rsid w:val="00666464"/>
    <w:rsid w:val="006669A4"/>
    <w:rsid w:val="00666E24"/>
    <w:rsid w:val="00667B1B"/>
    <w:rsid w:val="0067107A"/>
    <w:rsid w:val="0067145A"/>
    <w:rsid w:val="00671C82"/>
    <w:rsid w:val="006722FD"/>
    <w:rsid w:val="006723D3"/>
    <w:rsid w:val="00672819"/>
    <w:rsid w:val="0067338A"/>
    <w:rsid w:val="0067360B"/>
    <w:rsid w:val="00673635"/>
    <w:rsid w:val="00674C25"/>
    <w:rsid w:val="00674C34"/>
    <w:rsid w:val="00674E65"/>
    <w:rsid w:val="0067513C"/>
    <w:rsid w:val="0067532E"/>
    <w:rsid w:val="006759D9"/>
    <w:rsid w:val="00675E41"/>
    <w:rsid w:val="00676119"/>
    <w:rsid w:val="006761C6"/>
    <w:rsid w:val="00676342"/>
    <w:rsid w:val="0067704A"/>
    <w:rsid w:val="00677643"/>
    <w:rsid w:val="00677723"/>
    <w:rsid w:val="00677901"/>
    <w:rsid w:val="00677CDF"/>
    <w:rsid w:val="0068028D"/>
    <w:rsid w:val="006803E5"/>
    <w:rsid w:val="006806C7"/>
    <w:rsid w:val="006807F8"/>
    <w:rsid w:val="00680B72"/>
    <w:rsid w:val="00681131"/>
    <w:rsid w:val="006813FE"/>
    <w:rsid w:val="0068142C"/>
    <w:rsid w:val="00682195"/>
    <w:rsid w:val="006822B4"/>
    <w:rsid w:val="006826A0"/>
    <w:rsid w:val="00682961"/>
    <w:rsid w:val="0068297B"/>
    <w:rsid w:val="006832D3"/>
    <w:rsid w:val="00684665"/>
    <w:rsid w:val="00684A79"/>
    <w:rsid w:val="00684C62"/>
    <w:rsid w:val="0068525F"/>
    <w:rsid w:val="006856BD"/>
    <w:rsid w:val="00685FB4"/>
    <w:rsid w:val="0068660C"/>
    <w:rsid w:val="006867E8"/>
    <w:rsid w:val="00686AE6"/>
    <w:rsid w:val="006873FC"/>
    <w:rsid w:val="00687DB0"/>
    <w:rsid w:val="00687F45"/>
    <w:rsid w:val="00690426"/>
    <w:rsid w:val="00691234"/>
    <w:rsid w:val="006925A2"/>
    <w:rsid w:val="00692DEE"/>
    <w:rsid w:val="006934BF"/>
    <w:rsid w:val="00693770"/>
    <w:rsid w:val="00693A90"/>
    <w:rsid w:val="00693ABB"/>
    <w:rsid w:val="006942F8"/>
    <w:rsid w:val="00694A4C"/>
    <w:rsid w:val="00694CB5"/>
    <w:rsid w:val="00694E8B"/>
    <w:rsid w:val="00695180"/>
    <w:rsid w:val="00695ADC"/>
    <w:rsid w:val="0069623F"/>
    <w:rsid w:val="006962B1"/>
    <w:rsid w:val="00696464"/>
    <w:rsid w:val="006966B4"/>
    <w:rsid w:val="006966F5"/>
    <w:rsid w:val="00696EC5"/>
    <w:rsid w:val="00697242"/>
    <w:rsid w:val="00697915"/>
    <w:rsid w:val="00697B40"/>
    <w:rsid w:val="006A0966"/>
    <w:rsid w:val="006A098E"/>
    <w:rsid w:val="006A0B9D"/>
    <w:rsid w:val="006A0CB2"/>
    <w:rsid w:val="006A128C"/>
    <w:rsid w:val="006A1778"/>
    <w:rsid w:val="006A19CB"/>
    <w:rsid w:val="006A1A0A"/>
    <w:rsid w:val="006A1D2C"/>
    <w:rsid w:val="006A2200"/>
    <w:rsid w:val="006A24B6"/>
    <w:rsid w:val="006A2BB7"/>
    <w:rsid w:val="006A2F6F"/>
    <w:rsid w:val="006A315A"/>
    <w:rsid w:val="006A3906"/>
    <w:rsid w:val="006A3ADF"/>
    <w:rsid w:val="006A3AED"/>
    <w:rsid w:val="006A407B"/>
    <w:rsid w:val="006A40F7"/>
    <w:rsid w:val="006A434F"/>
    <w:rsid w:val="006A441C"/>
    <w:rsid w:val="006A45BF"/>
    <w:rsid w:val="006A4843"/>
    <w:rsid w:val="006A49BD"/>
    <w:rsid w:val="006A4A44"/>
    <w:rsid w:val="006A560D"/>
    <w:rsid w:val="006A582A"/>
    <w:rsid w:val="006A5B28"/>
    <w:rsid w:val="006A746B"/>
    <w:rsid w:val="006A7ACD"/>
    <w:rsid w:val="006A7F9E"/>
    <w:rsid w:val="006B01CA"/>
    <w:rsid w:val="006B0589"/>
    <w:rsid w:val="006B058E"/>
    <w:rsid w:val="006B142A"/>
    <w:rsid w:val="006B14B5"/>
    <w:rsid w:val="006B1AD9"/>
    <w:rsid w:val="006B2424"/>
    <w:rsid w:val="006B2887"/>
    <w:rsid w:val="006B2DC9"/>
    <w:rsid w:val="006B33C7"/>
    <w:rsid w:val="006B375C"/>
    <w:rsid w:val="006B3BC4"/>
    <w:rsid w:val="006B3F96"/>
    <w:rsid w:val="006B41AF"/>
    <w:rsid w:val="006B47A9"/>
    <w:rsid w:val="006B4B02"/>
    <w:rsid w:val="006B4E72"/>
    <w:rsid w:val="006B5892"/>
    <w:rsid w:val="006B664F"/>
    <w:rsid w:val="006B744F"/>
    <w:rsid w:val="006B7457"/>
    <w:rsid w:val="006B782C"/>
    <w:rsid w:val="006C06A2"/>
    <w:rsid w:val="006C07B1"/>
    <w:rsid w:val="006C0889"/>
    <w:rsid w:val="006C0A30"/>
    <w:rsid w:val="006C0B35"/>
    <w:rsid w:val="006C0BF8"/>
    <w:rsid w:val="006C0D2D"/>
    <w:rsid w:val="006C104C"/>
    <w:rsid w:val="006C1172"/>
    <w:rsid w:val="006C1353"/>
    <w:rsid w:val="006C164F"/>
    <w:rsid w:val="006C165D"/>
    <w:rsid w:val="006C16D7"/>
    <w:rsid w:val="006C1A46"/>
    <w:rsid w:val="006C24B9"/>
    <w:rsid w:val="006C2AD8"/>
    <w:rsid w:val="006C2BC5"/>
    <w:rsid w:val="006C37CB"/>
    <w:rsid w:val="006C3903"/>
    <w:rsid w:val="006C3BAE"/>
    <w:rsid w:val="006C3ECB"/>
    <w:rsid w:val="006C3F9E"/>
    <w:rsid w:val="006C461F"/>
    <w:rsid w:val="006C4852"/>
    <w:rsid w:val="006C496E"/>
    <w:rsid w:val="006C4A66"/>
    <w:rsid w:val="006C4BB0"/>
    <w:rsid w:val="006C4C74"/>
    <w:rsid w:val="006C512C"/>
    <w:rsid w:val="006C516C"/>
    <w:rsid w:val="006C5440"/>
    <w:rsid w:val="006C55FB"/>
    <w:rsid w:val="006C601F"/>
    <w:rsid w:val="006C65EA"/>
    <w:rsid w:val="006C68C2"/>
    <w:rsid w:val="006C71DF"/>
    <w:rsid w:val="006C7544"/>
    <w:rsid w:val="006C7556"/>
    <w:rsid w:val="006C7A48"/>
    <w:rsid w:val="006C7D8D"/>
    <w:rsid w:val="006D0070"/>
    <w:rsid w:val="006D0646"/>
    <w:rsid w:val="006D125E"/>
    <w:rsid w:val="006D148D"/>
    <w:rsid w:val="006D1708"/>
    <w:rsid w:val="006D1AD9"/>
    <w:rsid w:val="006D1CCC"/>
    <w:rsid w:val="006D1F49"/>
    <w:rsid w:val="006D309A"/>
    <w:rsid w:val="006D44CD"/>
    <w:rsid w:val="006D4628"/>
    <w:rsid w:val="006D4B38"/>
    <w:rsid w:val="006D5082"/>
    <w:rsid w:val="006D5720"/>
    <w:rsid w:val="006D5F41"/>
    <w:rsid w:val="006D7AB3"/>
    <w:rsid w:val="006D7C30"/>
    <w:rsid w:val="006E000B"/>
    <w:rsid w:val="006E033C"/>
    <w:rsid w:val="006E0ED3"/>
    <w:rsid w:val="006E0F54"/>
    <w:rsid w:val="006E13F7"/>
    <w:rsid w:val="006E1908"/>
    <w:rsid w:val="006E1BA6"/>
    <w:rsid w:val="006E21E2"/>
    <w:rsid w:val="006E25C6"/>
    <w:rsid w:val="006E2980"/>
    <w:rsid w:val="006E2E2B"/>
    <w:rsid w:val="006E2FD1"/>
    <w:rsid w:val="006E318D"/>
    <w:rsid w:val="006E3257"/>
    <w:rsid w:val="006E34B8"/>
    <w:rsid w:val="006E37C1"/>
    <w:rsid w:val="006E3B76"/>
    <w:rsid w:val="006E3C6C"/>
    <w:rsid w:val="006E3D43"/>
    <w:rsid w:val="006E4342"/>
    <w:rsid w:val="006E46AF"/>
    <w:rsid w:val="006E474B"/>
    <w:rsid w:val="006E4B16"/>
    <w:rsid w:val="006E4F71"/>
    <w:rsid w:val="006E4F88"/>
    <w:rsid w:val="006E55E7"/>
    <w:rsid w:val="006E6017"/>
    <w:rsid w:val="006E6149"/>
    <w:rsid w:val="006E65E7"/>
    <w:rsid w:val="006E6634"/>
    <w:rsid w:val="006E6F1B"/>
    <w:rsid w:val="006E6F4F"/>
    <w:rsid w:val="006F0225"/>
    <w:rsid w:val="006F085C"/>
    <w:rsid w:val="006F1486"/>
    <w:rsid w:val="006F1544"/>
    <w:rsid w:val="006F1590"/>
    <w:rsid w:val="006F26FC"/>
    <w:rsid w:val="006F2EC1"/>
    <w:rsid w:val="006F34A2"/>
    <w:rsid w:val="006F3C6A"/>
    <w:rsid w:val="006F3CBD"/>
    <w:rsid w:val="006F442D"/>
    <w:rsid w:val="006F4C3A"/>
    <w:rsid w:val="006F548F"/>
    <w:rsid w:val="006F6047"/>
    <w:rsid w:val="006F6CD4"/>
    <w:rsid w:val="006F6D00"/>
    <w:rsid w:val="006F6F50"/>
    <w:rsid w:val="006F6FDA"/>
    <w:rsid w:val="006F7345"/>
    <w:rsid w:val="006F7BB6"/>
    <w:rsid w:val="00700990"/>
    <w:rsid w:val="007013A9"/>
    <w:rsid w:val="007019B2"/>
    <w:rsid w:val="007025F5"/>
    <w:rsid w:val="00702891"/>
    <w:rsid w:val="00702978"/>
    <w:rsid w:val="00703202"/>
    <w:rsid w:val="00703CCB"/>
    <w:rsid w:val="00703DAA"/>
    <w:rsid w:val="00704A2D"/>
    <w:rsid w:val="00705930"/>
    <w:rsid w:val="00705CEE"/>
    <w:rsid w:val="00706661"/>
    <w:rsid w:val="00706975"/>
    <w:rsid w:val="00707E78"/>
    <w:rsid w:val="0071009C"/>
    <w:rsid w:val="00710CE8"/>
    <w:rsid w:val="0071116A"/>
    <w:rsid w:val="00711556"/>
    <w:rsid w:val="00711FB8"/>
    <w:rsid w:val="007121B0"/>
    <w:rsid w:val="007121E1"/>
    <w:rsid w:val="00712775"/>
    <w:rsid w:val="007130EA"/>
    <w:rsid w:val="00713B2F"/>
    <w:rsid w:val="00713F79"/>
    <w:rsid w:val="00714022"/>
    <w:rsid w:val="00714140"/>
    <w:rsid w:val="00714CE4"/>
    <w:rsid w:val="00714DA4"/>
    <w:rsid w:val="00714DCC"/>
    <w:rsid w:val="00715186"/>
    <w:rsid w:val="007151AB"/>
    <w:rsid w:val="0071581B"/>
    <w:rsid w:val="007159DB"/>
    <w:rsid w:val="00715E6E"/>
    <w:rsid w:val="0071613B"/>
    <w:rsid w:val="0071683D"/>
    <w:rsid w:val="00716900"/>
    <w:rsid w:val="00716F80"/>
    <w:rsid w:val="0071755B"/>
    <w:rsid w:val="00717E03"/>
    <w:rsid w:val="00717E05"/>
    <w:rsid w:val="00720BC5"/>
    <w:rsid w:val="00721014"/>
    <w:rsid w:val="007213C8"/>
    <w:rsid w:val="00721C4C"/>
    <w:rsid w:val="00721E19"/>
    <w:rsid w:val="00721E4D"/>
    <w:rsid w:val="0072207C"/>
    <w:rsid w:val="00722188"/>
    <w:rsid w:val="00722434"/>
    <w:rsid w:val="00722578"/>
    <w:rsid w:val="0072269B"/>
    <w:rsid w:val="007229E8"/>
    <w:rsid w:val="007234EC"/>
    <w:rsid w:val="007235D1"/>
    <w:rsid w:val="007236C8"/>
    <w:rsid w:val="00724181"/>
    <w:rsid w:val="00724391"/>
    <w:rsid w:val="00724A13"/>
    <w:rsid w:val="00724B5A"/>
    <w:rsid w:val="00725D5C"/>
    <w:rsid w:val="00725E39"/>
    <w:rsid w:val="00726161"/>
    <w:rsid w:val="00726194"/>
    <w:rsid w:val="007261B5"/>
    <w:rsid w:val="00726FCA"/>
    <w:rsid w:val="007273A6"/>
    <w:rsid w:val="007274EB"/>
    <w:rsid w:val="00727C96"/>
    <w:rsid w:val="00727CAB"/>
    <w:rsid w:val="007300E9"/>
    <w:rsid w:val="007304A6"/>
    <w:rsid w:val="0073091C"/>
    <w:rsid w:val="00730B0A"/>
    <w:rsid w:val="00730F08"/>
    <w:rsid w:val="007310C3"/>
    <w:rsid w:val="007314A2"/>
    <w:rsid w:val="007316D8"/>
    <w:rsid w:val="00731754"/>
    <w:rsid w:val="007317B6"/>
    <w:rsid w:val="00732431"/>
    <w:rsid w:val="0073271C"/>
    <w:rsid w:val="0073282B"/>
    <w:rsid w:val="00732E3B"/>
    <w:rsid w:val="00733E93"/>
    <w:rsid w:val="00734207"/>
    <w:rsid w:val="007355DC"/>
    <w:rsid w:val="00735605"/>
    <w:rsid w:val="00736388"/>
    <w:rsid w:val="0073788A"/>
    <w:rsid w:val="007378EA"/>
    <w:rsid w:val="00737AE9"/>
    <w:rsid w:val="00740586"/>
    <w:rsid w:val="007418AD"/>
    <w:rsid w:val="00741F65"/>
    <w:rsid w:val="0074227E"/>
    <w:rsid w:val="0074286E"/>
    <w:rsid w:val="00742AD8"/>
    <w:rsid w:val="00742CFF"/>
    <w:rsid w:val="00742D9F"/>
    <w:rsid w:val="007431AA"/>
    <w:rsid w:val="00743328"/>
    <w:rsid w:val="007433DD"/>
    <w:rsid w:val="00743453"/>
    <w:rsid w:val="0074373D"/>
    <w:rsid w:val="007438FF"/>
    <w:rsid w:val="00743B4F"/>
    <w:rsid w:val="0074495E"/>
    <w:rsid w:val="007450EE"/>
    <w:rsid w:val="00745367"/>
    <w:rsid w:val="00745407"/>
    <w:rsid w:val="007456BD"/>
    <w:rsid w:val="007457B7"/>
    <w:rsid w:val="0074593C"/>
    <w:rsid w:val="00745A7E"/>
    <w:rsid w:val="00745AA4"/>
    <w:rsid w:val="00745BCD"/>
    <w:rsid w:val="00746511"/>
    <w:rsid w:val="007465B9"/>
    <w:rsid w:val="0074685F"/>
    <w:rsid w:val="00746ED0"/>
    <w:rsid w:val="0074747C"/>
    <w:rsid w:val="00747875"/>
    <w:rsid w:val="0075130E"/>
    <w:rsid w:val="007521E6"/>
    <w:rsid w:val="00752284"/>
    <w:rsid w:val="0075251D"/>
    <w:rsid w:val="00752631"/>
    <w:rsid w:val="007529E4"/>
    <w:rsid w:val="0075351A"/>
    <w:rsid w:val="00753898"/>
    <w:rsid w:val="00753BC0"/>
    <w:rsid w:val="00753EDB"/>
    <w:rsid w:val="007549B1"/>
    <w:rsid w:val="00755596"/>
    <w:rsid w:val="00755BAA"/>
    <w:rsid w:val="00755F72"/>
    <w:rsid w:val="00756687"/>
    <w:rsid w:val="00756958"/>
    <w:rsid w:val="00756E81"/>
    <w:rsid w:val="00757137"/>
    <w:rsid w:val="00757169"/>
    <w:rsid w:val="007571F9"/>
    <w:rsid w:val="00760761"/>
    <w:rsid w:val="00761039"/>
    <w:rsid w:val="007614F9"/>
    <w:rsid w:val="00761654"/>
    <w:rsid w:val="00761C19"/>
    <w:rsid w:val="00761D7A"/>
    <w:rsid w:val="00761F49"/>
    <w:rsid w:val="0076209C"/>
    <w:rsid w:val="00762289"/>
    <w:rsid w:val="007622BE"/>
    <w:rsid w:val="00762352"/>
    <w:rsid w:val="00762382"/>
    <w:rsid w:val="007624C3"/>
    <w:rsid w:val="00762663"/>
    <w:rsid w:val="007626ED"/>
    <w:rsid w:val="00762963"/>
    <w:rsid w:val="00762C36"/>
    <w:rsid w:val="00762D77"/>
    <w:rsid w:val="00762DE2"/>
    <w:rsid w:val="00762F14"/>
    <w:rsid w:val="00763040"/>
    <w:rsid w:val="00763975"/>
    <w:rsid w:val="00763DC3"/>
    <w:rsid w:val="0076411A"/>
    <w:rsid w:val="0076465A"/>
    <w:rsid w:val="00764E5D"/>
    <w:rsid w:val="00765A34"/>
    <w:rsid w:val="00765F4B"/>
    <w:rsid w:val="00766032"/>
    <w:rsid w:val="007661A6"/>
    <w:rsid w:val="00766E63"/>
    <w:rsid w:val="007670B0"/>
    <w:rsid w:val="0076720D"/>
    <w:rsid w:val="00767A36"/>
    <w:rsid w:val="00767FE5"/>
    <w:rsid w:val="007704AF"/>
    <w:rsid w:val="00770781"/>
    <w:rsid w:val="0077099E"/>
    <w:rsid w:val="00770C46"/>
    <w:rsid w:val="0077100C"/>
    <w:rsid w:val="0077166C"/>
    <w:rsid w:val="007718CB"/>
    <w:rsid w:val="00772A40"/>
    <w:rsid w:val="00772C8A"/>
    <w:rsid w:val="00772DE2"/>
    <w:rsid w:val="00773086"/>
    <w:rsid w:val="007735C7"/>
    <w:rsid w:val="00773AEA"/>
    <w:rsid w:val="00773CA0"/>
    <w:rsid w:val="00773D46"/>
    <w:rsid w:val="00773E27"/>
    <w:rsid w:val="00773E30"/>
    <w:rsid w:val="007750E3"/>
    <w:rsid w:val="00775771"/>
    <w:rsid w:val="0077621F"/>
    <w:rsid w:val="007762F5"/>
    <w:rsid w:val="007766C4"/>
    <w:rsid w:val="00776FE6"/>
    <w:rsid w:val="0077799F"/>
    <w:rsid w:val="00777C4C"/>
    <w:rsid w:val="00777C8B"/>
    <w:rsid w:val="00780192"/>
    <w:rsid w:val="00780AA7"/>
    <w:rsid w:val="00780B3A"/>
    <w:rsid w:val="00780BEC"/>
    <w:rsid w:val="00780D63"/>
    <w:rsid w:val="007812C4"/>
    <w:rsid w:val="0078141F"/>
    <w:rsid w:val="00781A28"/>
    <w:rsid w:val="00781D34"/>
    <w:rsid w:val="0078213C"/>
    <w:rsid w:val="00782571"/>
    <w:rsid w:val="0078295E"/>
    <w:rsid w:val="00782FE8"/>
    <w:rsid w:val="0078324A"/>
    <w:rsid w:val="00783446"/>
    <w:rsid w:val="0078373F"/>
    <w:rsid w:val="007837A7"/>
    <w:rsid w:val="00783D54"/>
    <w:rsid w:val="007841BA"/>
    <w:rsid w:val="0078457B"/>
    <w:rsid w:val="00784C87"/>
    <w:rsid w:val="0078577C"/>
    <w:rsid w:val="007857B9"/>
    <w:rsid w:val="007861C8"/>
    <w:rsid w:val="00786676"/>
    <w:rsid w:val="00786729"/>
    <w:rsid w:val="0078686C"/>
    <w:rsid w:val="00787499"/>
    <w:rsid w:val="00787A75"/>
    <w:rsid w:val="00787C6C"/>
    <w:rsid w:val="00790122"/>
    <w:rsid w:val="0079039D"/>
    <w:rsid w:val="00790731"/>
    <w:rsid w:val="00790DA4"/>
    <w:rsid w:val="00790FAD"/>
    <w:rsid w:val="00791034"/>
    <w:rsid w:val="00791414"/>
    <w:rsid w:val="00791A82"/>
    <w:rsid w:val="007920CE"/>
    <w:rsid w:val="00792187"/>
    <w:rsid w:val="007925BC"/>
    <w:rsid w:val="00792E61"/>
    <w:rsid w:val="00793489"/>
    <w:rsid w:val="00793EDA"/>
    <w:rsid w:val="007940CD"/>
    <w:rsid w:val="007941CC"/>
    <w:rsid w:val="0079563F"/>
    <w:rsid w:val="00795B79"/>
    <w:rsid w:val="00795D12"/>
    <w:rsid w:val="00795DEF"/>
    <w:rsid w:val="00795E83"/>
    <w:rsid w:val="007967DE"/>
    <w:rsid w:val="00796E9A"/>
    <w:rsid w:val="0079719A"/>
    <w:rsid w:val="0079734E"/>
    <w:rsid w:val="00797665"/>
    <w:rsid w:val="0079796A"/>
    <w:rsid w:val="00797B0B"/>
    <w:rsid w:val="00797CA5"/>
    <w:rsid w:val="007A055A"/>
    <w:rsid w:val="007A0571"/>
    <w:rsid w:val="007A05BE"/>
    <w:rsid w:val="007A0E03"/>
    <w:rsid w:val="007A1810"/>
    <w:rsid w:val="007A1B2D"/>
    <w:rsid w:val="007A2060"/>
    <w:rsid w:val="007A2299"/>
    <w:rsid w:val="007A2DA7"/>
    <w:rsid w:val="007A300E"/>
    <w:rsid w:val="007A38E0"/>
    <w:rsid w:val="007A3B49"/>
    <w:rsid w:val="007A3DD6"/>
    <w:rsid w:val="007A42AB"/>
    <w:rsid w:val="007A447F"/>
    <w:rsid w:val="007A512F"/>
    <w:rsid w:val="007A5153"/>
    <w:rsid w:val="007A54EA"/>
    <w:rsid w:val="007A58A5"/>
    <w:rsid w:val="007A60FA"/>
    <w:rsid w:val="007A69A4"/>
    <w:rsid w:val="007A6C28"/>
    <w:rsid w:val="007A6FDC"/>
    <w:rsid w:val="007A713B"/>
    <w:rsid w:val="007A7B85"/>
    <w:rsid w:val="007B0414"/>
    <w:rsid w:val="007B0BDF"/>
    <w:rsid w:val="007B0F91"/>
    <w:rsid w:val="007B1810"/>
    <w:rsid w:val="007B1D2A"/>
    <w:rsid w:val="007B1EF7"/>
    <w:rsid w:val="007B24FE"/>
    <w:rsid w:val="007B28C6"/>
    <w:rsid w:val="007B2F32"/>
    <w:rsid w:val="007B2F60"/>
    <w:rsid w:val="007B38BA"/>
    <w:rsid w:val="007B3B82"/>
    <w:rsid w:val="007B3D81"/>
    <w:rsid w:val="007B400F"/>
    <w:rsid w:val="007B474B"/>
    <w:rsid w:val="007B479A"/>
    <w:rsid w:val="007B4893"/>
    <w:rsid w:val="007B4DA5"/>
    <w:rsid w:val="007B4FFF"/>
    <w:rsid w:val="007B509C"/>
    <w:rsid w:val="007B54F0"/>
    <w:rsid w:val="007B58CD"/>
    <w:rsid w:val="007B591A"/>
    <w:rsid w:val="007B5F1B"/>
    <w:rsid w:val="007B5F7F"/>
    <w:rsid w:val="007B5FF6"/>
    <w:rsid w:val="007B6062"/>
    <w:rsid w:val="007B6093"/>
    <w:rsid w:val="007B64BE"/>
    <w:rsid w:val="007B6619"/>
    <w:rsid w:val="007B6A29"/>
    <w:rsid w:val="007B7437"/>
    <w:rsid w:val="007B7E6E"/>
    <w:rsid w:val="007B7F62"/>
    <w:rsid w:val="007C0301"/>
    <w:rsid w:val="007C063C"/>
    <w:rsid w:val="007C0F3A"/>
    <w:rsid w:val="007C1199"/>
    <w:rsid w:val="007C1474"/>
    <w:rsid w:val="007C1596"/>
    <w:rsid w:val="007C164E"/>
    <w:rsid w:val="007C1AC7"/>
    <w:rsid w:val="007C1BC4"/>
    <w:rsid w:val="007C1FAC"/>
    <w:rsid w:val="007C268A"/>
    <w:rsid w:val="007C28BF"/>
    <w:rsid w:val="007C2C47"/>
    <w:rsid w:val="007C2D7B"/>
    <w:rsid w:val="007C2EDB"/>
    <w:rsid w:val="007C47FB"/>
    <w:rsid w:val="007C553D"/>
    <w:rsid w:val="007C5795"/>
    <w:rsid w:val="007C57F8"/>
    <w:rsid w:val="007C5978"/>
    <w:rsid w:val="007C5D0C"/>
    <w:rsid w:val="007C6771"/>
    <w:rsid w:val="007C6BF4"/>
    <w:rsid w:val="007C6C28"/>
    <w:rsid w:val="007C6EA5"/>
    <w:rsid w:val="007C7017"/>
    <w:rsid w:val="007C72C7"/>
    <w:rsid w:val="007C7AB3"/>
    <w:rsid w:val="007D0353"/>
    <w:rsid w:val="007D057B"/>
    <w:rsid w:val="007D0F8D"/>
    <w:rsid w:val="007D1089"/>
    <w:rsid w:val="007D12D5"/>
    <w:rsid w:val="007D16A5"/>
    <w:rsid w:val="007D1754"/>
    <w:rsid w:val="007D26AC"/>
    <w:rsid w:val="007D290B"/>
    <w:rsid w:val="007D2A50"/>
    <w:rsid w:val="007D35BF"/>
    <w:rsid w:val="007D3EB5"/>
    <w:rsid w:val="007D3F1E"/>
    <w:rsid w:val="007D40A5"/>
    <w:rsid w:val="007D4301"/>
    <w:rsid w:val="007D499F"/>
    <w:rsid w:val="007D4BB7"/>
    <w:rsid w:val="007D4FA5"/>
    <w:rsid w:val="007D50EF"/>
    <w:rsid w:val="007D5666"/>
    <w:rsid w:val="007D5B6B"/>
    <w:rsid w:val="007D68F5"/>
    <w:rsid w:val="007D6C67"/>
    <w:rsid w:val="007D6E90"/>
    <w:rsid w:val="007D720C"/>
    <w:rsid w:val="007E0012"/>
    <w:rsid w:val="007E058B"/>
    <w:rsid w:val="007E0857"/>
    <w:rsid w:val="007E08AE"/>
    <w:rsid w:val="007E0D00"/>
    <w:rsid w:val="007E0F50"/>
    <w:rsid w:val="007E12EF"/>
    <w:rsid w:val="007E16AB"/>
    <w:rsid w:val="007E1BA0"/>
    <w:rsid w:val="007E27B2"/>
    <w:rsid w:val="007E2CCE"/>
    <w:rsid w:val="007E3BAE"/>
    <w:rsid w:val="007E45EB"/>
    <w:rsid w:val="007E49CF"/>
    <w:rsid w:val="007E531F"/>
    <w:rsid w:val="007E5A80"/>
    <w:rsid w:val="007E5FD1"/>
    <w:rsid w:val="007E624B"/>
    <w:rsid w:val="007E62D0"/>
    <w:rsid w:val="007E7F12"/>
    <w:rsid w:val="007F000A"/>
    <w:rsid w:val="007F00F7"/>
    <w:rsid w:val="007F0228"/>
    <w:rsid w:val="007F083F"/>
    <w:rsid w:val="007F0A7B"/>
    <w:rsid w:val="007F0C4D"/>
    <w:rsid w:val="007F11C5"/>
    <w:rsid w:val="007F15CA"/>
    <w:rsid w:val="007F17D6"/>
    <w:rsid w:val="007F1F6F"/>
    <w:rsid w:val="007F2B8B"/>
    <w:rsid w:val="007F2D44"/>
    <w:rsid w:val="007F3DFF"/>
    <w:rsid w:val="007F400E"/>
    <w:rsid w:val="007F45BD"/>
    <w:rsid w:val="007F485C"/>
    <w:rsid w:val="007F4917"/>
    <w:rsid w:val="007F4D03"/>
    <w:rsid w:val="007F4E5D"/>
    <w:rsid w:val="007F5113"/>
    <w:rsid w:val="007F5D18"/>
    <w:rsid w:val="007F61DC"/>
    <w:rsid w:val="007F64C4"/>
    <w:rsid w:val="007F6B93"/>
    <w:rsid w:val="007F7381"/>
    <w:rsid w:val="007F7583"/>
    <w:rsid w:val="007F7762"/>
    <w:rsid w:val="007F7832"/>
    <w:rsid w:val="007F7DEE"/>
    <w:rsid w:val="00800083"/>
    <w:rsid w:val="0080084F"/>
    <w:rsid w:val="00800AA0"/>
    <w:rsid w:val="00801C4D"/>
    <w:rsid w:val="00801C53"/>
    <w:rsid w:val="00801EC0"/>
    <w:rsid w:val="00802425"/>
    <w:rsid w:val="00802BEF"/>
    <w:rsid w:val="00802C9D"/>
    <w:rsid w:val="0080306B"/>
    <w:rsid w:val="0080339B"/>
    <w:rsid w:val="0080347B"/>
    <w:rsid w:val="00804175"/>
    <w:rsid w:val="008054F4"/>
    <w:rsid w:val="008055B2"/>
    <w:rsid w:val="00805661"/>
    <w:rsid w:val="00805BB8"/>
    <w:rsid w:val="0080646A"/>
    <w:rsid w:val="008069E1"/>
    <w:rsid w:val="008076D2"/>
    <w:rsid w:val="00807B0F"/>
    <w:rsid w:val="00807C5A"/>
    <w:rsid w:val="00807F35"/>
    <w:rsid w:val="0081175B"/>
    <w:rsid w:val="00811AAC"/>
    <w:rsid w:val="00811AEA"/>
    <w:rsid w:val="00812111"/>
    <w:rsid w:val="00812695"/>
    <w:rsid w:val="00812810"/>
    <w:rsid w:val="00812FEC"/>
    <w:rsid w:val="0081340D"/>
    <w:rsid w:val="00813419"/>
    <w:rsid w:val="008137F8"/>
    <w:rsid w:val="00813DA3"/>
    <w:rsid w:val="008145D3"/>
    <w:rsid w:val="0081466D"/>
    <w:rsid w:val="00814898"/>
    <w:rsid w:val="0081492C"/>
    <w:rsid w:val="00814AAB"/>
    <w:rsid w:val="00814ADC"/>
    <w:rsid w:val="00814B41"/>
    <w:rsid w:val="00814BBB"/>
    <w:rsid w:val="00814CE0"/>
    <w:rsid w:val="00815049"/>
    <w:rsid w:val="0081517D"/>
    <w:rsid w:val="00815483"/>
    <w:rsid w:val="0081565A"/>
    <w:rsid w:val="008160E5"/>
    <w:rsid w:val="00816A39"/>
    <w:rsid w:val="00816D6E"/>
    <w:rsid w:val="00817067"/>
    <w:rsid w:val="00817632"/>
    <w:rsid w:val="00817EC5"/>
    <w:rsid w:val="00821D40"/>
    <w:rsid w:val="008227AD"/>
    <w:rsid w:val="00822F94"/>
    <w:rsid w:val="0082300E"/>
    <w:rsid w:val="0082308F"/>
    <w:rsid w:val="0082381F"/>
    <w:rsid w:val="00823CB1"/>
    <w:rsid w:val="00823F24"/>
    <w:rsid w:val="00824787"/>
    <w:rsid w:val="008249C8"/>
    <w:rsid w:val="00825135"/>
    <w:rsid w:val="00825520"/>
    <w:rsid w:val="00825675"/>
    <w:rsid w:val="00825730"/>
    <w:rsid w:val="00825BC0"/>
    <w:rsid w:val="00825C48"/>
    <w:rsid w:val="00826041"/>
    <w:rsid w:val="00826076"/>
    <w:rsid w:val="0082678B"/>
    <w:rsid w:val="0082687B"/>
    <w:rsid w:val="00826DA2"/>
    <w:rsid w:val="00826DFF"/>
    <w:rsid w:val="00827B65"/>
    <w:rsid w:val="00827BB5"/>
    <w:rsid w:val="00827C00"/>
    <w:rsid w:val="00827CFB"/>
    <w:rsid w:val="00827E02"/>
    <w:rsid w:val="00830CD6"/>
    <w:rsid w:val="008310A9"/>
    <w:rsid w:val="008313A7"/>
    <w:rsid w:val="00832183"/>
    <w:rsid w:val="00832B3B"/>
    <w:rsid w:val="00832F40"/>
    <w:rsid w:val="008330B4"/>
    <w:rsid w:val="00833367"/>
    <w:rsid w:val="00833585"/>
    <w:rsid w:val="008335B4"/>
    <w:rsid w:val="00833BAB"/>
    <w:rsid w:val="00833BD0"/>
    <w:rsid w:val="00833EC1"/>
    <w:rsid w:val="00834140"/>
    <w:rsid w:val="0083490B"/>
    <w:rsid w:val="00835489"/>
    <w:rsid w:val="008355EF"/>
    <w:rsid w:val="00835897"/>
    <w:rsid w:val="00835A02"/>
    <w:rsid w:val="0083619F"/>
    <w:rsid w:val="008363AF"/>
    <w:rsid w:val="0083671F"/>
    <w:rsid w:val="00837623"/>
    <w:rsid w:val="008376DA"/>
    <w:rsid w:val="008378AE"/>
    <w:rsid w:val="008402DD"/>
    <w:rsid w:val="0084090D"/>
    <w:rsid w:val="00840DC1"/>
    <w:rsid w:val="0084169A"/>
    <w:rsid w:val="00842703"/>
    <w:rsid w:val="00843678"/>
    <w:rsid w:val="008439DE"/>
    <w:rsid w:val="00843ECC"/>
    <w:rsid w:val="0084422B"/>
    <w:rsid w:val="008445E4"/>
    <w:rsid w:val="00844B1D"/>
    <w:rsid w:val="00844FEE"/>
    <w:rsid w:val="0084503E"/>
    <w:rsid w:val="00845052"/>
    <w:rsid w:val="008461E9"/>
    <w:rsid w:val="008462C0"/>
    <w:rsid w:val="00846F03"/>
    <w:rsid w:val="00846FB0"/>
    <w:rsid w:val="008472E3"/>
    <w:rsid w:val="00847EA8"/>
    <w:rsid w:val="00847F11"/>
    <w:rsid w:val="00850A21"/>
    <w:rsid w:val="00850D73"/>
    <w:rsid w:val="00850DC8"/>
    <w:rsid w:val="00850E62"/>
    <w:rsid w:val="0085114F"/>
    <w:rsid w:val="00851627"/>
    <w:rsid w:val="0085195E"/>
    <w:rsid w:val="00851FBB"/>
    <w:rsid w:val="008522BF"/>
    <w:rsid w:val="00852EEC"/>
    <w:rsid w:val="00852F85"/>
    <w:rsid w:val="00853083"/>
    <w:rsid w:val="00853412"/>
    <w:rsid w:val="0085409C"/>
    <w:rsid w:val="008542C4"/>
    <w:rsid w:val="00854BA3"/>
    <w:rsid w:val="008552E5"/>
    <w:rsid w:val="008555DE"/>
    <w:rsid w:val="0085563D"/>
    <w:rsid w:val="008557FF"/>
    <w:rsid w:val="00855841"/>
    <w:rsid w:val="008561D0"/>
    <w:rsid w:val="008562BB"/>
    <w:rsid w:val="008563C8"/>
    <w:rsid w:val="00857573"/>
    <w:rsid w:val="00857679"/>
    <w:rsid w:val="008577F2"/>
    <w:rsid w:val="00857BBA"/>
    <w:rsid w:val="00857FF9"/>
    <w:rsid w:val="00860164"/>
    <w:rsid w:val="00860175"/>
    <w:rsid w:val="0086028B"/>
    <w:rsid w:val="0086055C"/>
    <w:rsid w:val="0086067F"/>
    <w:rsid w:val="00860C02"/>
    <w:rsid w:val="00861A5E"/>
    <w:rsid w:val="00862B36"/>
    <w:rsid w:val="00863175"/>
    <w:rsid w:val="0086397C"/>
    <w:rsid w:val="00863D45"/>
    <w:rsid w:val="00863F31"/>
    <w:rsid w:val="00863FCB"/>
    <w:rsid w:val="008645E7"/>
    <w:rsid w:val="008649B3"/>
    <w:rsid w:val="00864FD6"/>
    <w:rsid w:val="0086520E"/>
    <w:rsid w:val="008653C9"/>
    <w:rsid w:val="008654B0"/>
    <w:rsid w:val="00865AF4"/>
    <w:rsid w:val="00866586"/>
    <w:rsid w:val="00866A89"/>
    <w:rsid w:val="00866E6E"/>
    <w:rsid w:val="00866E7F"/>
    <w:rsid w:val="0086780D"/>
    <w:rsid w:val="00867AD6"/>
    <w:rsid w:val="00867F84"/>
    <w:rsid w:val="008704B1"/>
    <w:rsid w:val="00870AB3"/>
    <w:rsid w:val="0087117E"/>
    <w:rsid w:val="00871855"/>
    <w:rsid w:val="00871A70"/>
    <w:rsid w:val="00871AAC"/>
    <w:rsid w:val="008723E0"/>
    <w:rsid w:val="00872617"/>
    <w:rsid w:val="00872847"/>
    <w:rsid w:val="0087294D"/>
    <w:rsid w:val="00872CD4"/>
    <w:rsid w:val="00872D0F"/>
    <w:rsid w:val="0087313C"/>
    <w:rsid w:val="00874020"/>
    <w:rsid w:val="008746BF"/>
    <w:rsid w:val="00874BFD"/>
    <w:rsid w:val="00874E6A"/>
    <w:rsid w:val="008751CE"/>
    <w:rsid w:val="0087579B"/>
    <w:rsid w:val="00875A2B"/>
    <w:rsid w:val="00875FA6"/>
    <w:rsid w:val="00875FE6"/>
    <w:rsid w:val="00876096"/>
    <w:rsid w:val="00876517"/>
    <w:rsid w:val="008766C8"/>
    <w:rsid w:val="00876A9D"/>
    <w:rsid w:val="00876DCB"/>
    <w:rsid w:val="00876DD3"/>
    <w:rsid w:val="008773D9"/>
    <w:rsid w:val="00877C05"/>
    <w:rsid w:val="00877D73"/>
    <w:rsid w:val="008801CB"/>
    <w:rsid w:val="008802FC"/>
    <w:rsid w:val="00880458"/>
    <w:rsid w:val="0088082B"/>
    <w:rsid w:val="00880987"/>
    <w:rsid w:val="00880DE8"/>
    <w:rsid w:val="0088125B"/>
    <w:rsid w:val="008812ED"/>
    <w:rsid w:val="0088148C"/>
    <w:rsid w:val="0088196F"/>
    <w:rsid w:val="00881F0F"/>
    <w:rsid w:val="00882262"/>
    <w:rsid w:val="00882288"/>
    <w:rsid w:val="008826A9"/>
    <w:rsid w:val="00882FAD"/>
    <w:rsid w:val="008834B7"/>
    <w:rsid w:val="00883691"/>
    <w:rsid w:val="008837CE"/>
    <w:rsid w:val="008838F4"/>
    <w:rsid w:val="00884F34"/>
    <w:rsid w:val="00884FB7"/>
    <w:rsid w:val="00885138"/>
    <w:rsid w:val="00885233"/>
    <w:rsid w:val="0088546D"/>
    <w:rsid w:val="008857DB"/>
    <w:rsid w:val="00885865"/>
    <w:rsid w:val="00885A81"/>
    <w:rsid w:val="008863C7"/>
    <w:rsid w:val="008865DB"/>
    <w:rsid w:val="0088740C"/>
    <w:rsid w:val="00887E51"/>
    <w:rsid w:val="00887F5A"/>
    <w:rsid w:val="00890ADD"/>
    <w:rsid w:val="00890B36"/>
    <w:rsid w:val="00890C44"/>
    <w:rsid w:val="00890D45"/>
    <w:rsid w:val="0089112E"/>
    <w:rsid w:val="00891600"/>
    <w:rsid w:val="00891FD2"/>
    <w:rsid w:val="008921E2"/>
    <w:rsid w:val="00892463"/>
    <w:rsid w:val="00892579"/>
    <w:rsid w:val="008925E9"/>
    <w:rsid w:val="00892AF2"/>
    <w:rsid w:val="00892C8A"/>
    <w:rsid w:val="00893231"/>
    <w:rsid w:val="00893641"/>
    <w:rsid w:val="00893A0F"/>
    <w:rsid w:val="00893DE9"/>
    <w:rsid w:val="008940B2"/>
    <w:rsid w:val="008944CA"/>
    <w:rsid w:val="0089534A"/>
    <w:rsid w:val="008961D8"/>
    <w:rsid w:val="00896B54"/>
    <w:rsid w:val="00896F17"/>
    <w:rsid w:val="008971B8"/>
    <w:rsid w:val="00897340"/>
    <w:rsid w:val="008A058C"/>
    <w:rsid w:val="008A05F0"/>
    <w:rsid w:val="008A0F77"/>
    <w:rsid w:val="008A15E7"/>
    <w:rsid w:val="008A1FEF"/>
    <w:rsid w:val="008A22BB"/>
    <w:rsid w:val="008A24FB"/>
    <w:rsid w:val="008A2AC3"/>
    <w:rsid w:val="008A2B9B"/>
    <w:rsid w:val="008A2C6A"/>
    <w:rsid w:val="008A2C79"/>
    <w:rsid w:val="008A302B"/>
    <w:rsid w:val="008A3348"/>
    <w:rsid w:val="008A35C3"/>
    <w:rsid w:val="008A3614"/>
    <w:rsid w:val="008A3636"/>
    <w:rsid w:val="008A396D"/>
    <w:rsid w:val="008A3BD0"/>
    <w:rsid w:val="008A3CDE"/>
    <w:rsid w:val="008A46A6"/>
    <w:rsid w:val="008A4781"/>
    <w:rsid w:val="008A4E2D"/>
    <w:rsid w:val="008A50BB"/>
    <w:rsid w:val="008A56DE"/>
    <w:rsid w:val="008A63AC"/>
    <w:rsid w:val="008A6D66"/>
    <w:rsid w:val="008A788B"/>
    <w:rsid w:val="008A7A78"/>
    <w:rsid w:val="008A7E07"/>
    <w:rsid w:val="008A7EAA"/>
    <w:rsid w:val="008B012C"/>
    <w:rsid w:val="008B0230"/>
    <w:rsid w:val="008B029F"/>
    <w:rsid w:val="008B075B"/>
    <w:rsid w:val="008B0951"/>
    <w:rsid w:val="008B0C86"/>
    <w:rsid w:val="008B0F9A"/>
    <w:rsid w:val="008B1098"/>
    <w:rsid w:val="008B15D0"/>
    <w:rsid w:val="008B1708"/>
    <w:rsid w:val="008B1D52"/>
    <w:rsid w:val="008B23A5"/>
    <w:rsid w:val="008B25E8"/>
    <w:rsid w:val="008B2E32"/>
    <w:rsid w:val="008B302E"/>
    <w:rsid w:val="008B35D9"/>
    <w:rsid w:val="008B38BC"/>
    <w:rsid w:val="008B421C"/>
    <w:rsid w:val="008B4475"/>
    <w:rsid w:val="008B4715"/>
    <w:rsid w:val="008B563D"/>
    <w:rsid w:val="008B5668"/>
    <w:rsid w:val="008B5C5D"/>
    <w:rsid w:val="008B601B"/>
    <w:rsid w:val="008B63FC"/>
    <w:rsid w:val="008B6808"/>
    <w:rsid w:val="008B6826"/>
    <w:rsid w:val="008B6F99"/>
    <w:rsid w:val="008B72BA"/>
    <w:rsid w:val="008B7BD6"/>
    <w:rsid w:val="008C0398"/>
    <w:rsid w:val="008C041F"/>
    <w:rsid w:val="008C08C7"/>
    <w:rsid w:val="008C151A"/>
    <w:rsid w:val="008C151F"/>
    <w:rsid w:val="008C1E67"/>
    <w:rsid w:val="008C2045"/>
    <w:rsid w:val="008C243C"/>
    <w:rsid w:val="008C24F8"/>
    <w:rsid w:val="008C2523"/>
    <w:rsid w:val="008C29EE"/>
    <w:rsid w:val="008C3620"/>
    <w:rsid w:val="008C3BBE"/>
    <w:rsid w:val="008C3CE9"/>
    <w:rsid w:val="008C3EB1"/>
    <w:rsid w:val="008C4264"/>
    <w:rsid w:val="008C46DC"/>
    <w:rsid w:val="008C49E7"/>
    <w:rsid w:val="008C4E38"/>
    <w:rsid w:val="008C5588"/>
    <w:rsid w:val="008C58F7"/>
    <w:rsid w:val="008C59E7"/>
    <w:rsid w:val="008C5B7B"/>
    <w:rsid w:val="008C5D52"/>
    <w:rsid w:val="008C5EE2"/>
    <w:rsid w:val="008C7312"/>
    <w:rsid w:val="008C76BD"/>
    <w:rsid w:val="008C7780"/>
    <w:rsid w:val="008C7CF5"/>
    <w:rsid w:val="008C7D18"/>
    <w:rsid w:val="008C7FC5"/>
    <w:rsid w:val="008D06A1"/>
    <w:rsid w:val="008D1B38"/>
    <w:rsid w:val="008D1C48"/>
    <w:rsid w:val="008D1E47"/>
    <w:rsid w:val="008D2F48"/>
    <w:rsid w:val="008D31F2"/>
    <w:rsid w:val="008D3508"/>
    <w:rsid w:val="008D3FAF"/>
    <w:rsid w:val="008D3FDA"/>
    <w:rsid w:val="008D4121"/>
    <w:rsid w:val="008D421F"/>
    <w:rsid w:val="008D45C5"/>
    <w:rsid w:val="008D4B43"/>
    <w:rsid w:val="008D4BDE"/>
    <w:rsid w:val="008D50B4"/>
    <w:rsid w:val="008D617A"/>
    <w:rsid w:val="008D6460"/>
    <w:rsid w:val="008D6590"/>
    <w:rsid w:val="008D682F"/>
    <w:rsid w:val="008D69C2"/>
    <w:rsid w:val="008D6E54"/>
    <w:rsid w:val="008D7308"/>
    <w:rsid w:val="008D7750"/>
    <w:rsid w:val="008D79DE"/>
    <w:rsid w:val="008E015B"/>
    <w:rsid w:val="008E01A7"/>
    <w:rsid w:val="008E04AF"/>
    <w:rsid w:val="008E0876"/>
    <w:rsid w:val="008E0B66"/>
    <w:rsid w:val="008E0BDB"/>
    <w:rsid w:val="008E0F0B"/>
    <w:rsid w:val="008E1626"/>
    <w:rsid w:val="008E185D"/>
    <w:rsid w:val="008E18C9"/>
    <w:rsid w:val="008E27D0"/>
    <w:rsid w:val="008E2A17"/>
    <w:rsid w:val="008E307E"/>
    <w:rsid w:val="008E3809"/>
    <w:rsid w:val="008E3FFD"/>
    <w:rsid w:val="008E4AF3"/>
    <w:rsid w:val="008E5704"/>
    <w:rsid w:val="008E59FB"/>
    <w:rsid w:val="008E5B8E"/>
    <w:rsid w:val="008E5E4F"/>
    <w:rsid w:val="008E6155"/>
    <w:rsid w:val="008E6220"/>
    <w:rsid w:val="008E64E5"/>
    <w:rsid w:val="008E6574"/>
    <w:rsid w:val="008E6B24"/>
    <w:rsid w:val="008E6DA9"/>
    <w:rsid w:val="008E6E22"/>
    <w:rsid w:val="008E709D"/>
    <w:rsid w:val="008E76BD"/>
    <w:rsid w:val="008F032C"/>
    <w:rsid w:val="008F06E8"/>
    <w:rsid w:val="008F09A2"/>
    <w:rsid w:val="008F0C9F"/>
    <w:rsid w:val="008F0CA1"/>
    <w:rsid w:val="008F0CE5"/>
    <w:rsid w:val="008F14CA"/>
    <w:rsid w:val="008F1668"/>
    <w:rsid w:val="008F232C"/>
    <w:rsid w:val="008F2C5D"/>
    <w:rsid w:val="008F337D"/>
    <w:rsid w:val="008F34FB"/>
    <w:rsid w:val="008F35FB"/>
    <w:rsid w:val="008F3607"/>
    <w:rsid w:val="008F3A6A"/>
    <w:rsid w:val="008F3F21"/>
    <w:rsid w:val="008F3F34"/>
    <w:rsid w:val="008F4CEA"/>
    <w:rsid w:val="008F5C27"/>
    <w:rsid w:val="008F61A5"/>
    <w:rsid w:val="008F6A77"/>
    <w:rsid w:val="008F702B"/>
    <w:rsid w:val="008F72E2"/>
    <w:rsid w:val="008F7389"/>
    <w:rsid w:val="008F7AA7"/>
    <w:rsid w:val="009000A6"/>
    <w:rsid w:val="00900210"/>
    <w:rsid w:val="0090072F"/>
    <w:rsid w:val="00900D06"/>
    <w:rsid w:val="00901061"/>
    <w:rsid w:val="009011EA"/>
    <w:rsid w:val="0090186A"/>
    <w:rsid w:val="009019B1"/>
    <w:rsid w:val="00902036"/>
    <w:rsid w:val="00902293"/>
    <w:rsid w:val="00902597"/>
    <w:rsid w:val="009026F9"/>
    <w:rsid w:val="00902869"/>
    <w:rsid w:val="00902B20"/>
    <w:rsid w:val="00902B33"/>
    <w:rsid w:val="00902C77"/>
    <w:rsid w:val="00903216"/>
    <w:rsid w:val="009033B9"/>
    <w:rsid w:val="00903556"/>
    <w:rsid w:val="0090379D"/>
    <w:rsid w:val="00903986"/>
    <w:rsid w:val="0090415D"/>
    <w:rsid w:val="00904426"/>
    <w:rsid w:val="00904839"/>
    <w:rsid w:val="00904E61"/>
    <w:rsid w:val="00904F4A"/>
    <w:rsid w:val="009051C8"/>
    <w:rsid w:val="0090541F"/>
    <w:rsid w:val="00905C81"/>
    <w:rsid w:val="0090609C"/>
    <w:rsid w:val="00906D97"/>
    <w:rsid w:val="00906F7A"/>
    <w:rsid w:val="00906F7D"/>
    <w:rsid w:val="00907292"/>
    <w:rsid w:val="00907FA1"/>
    <w:rsid w:val="00911279"/>
    <w:rsid w:val="0091183E"/>
    <w:rsid w:val="00911CAF"/>
    <w:rsid w:val="00911D61"/>
    <w:rsid w:val="00912030"/>
    <w:rsid w:val="00912A7F"/>
    <w:rsid w:val="00912EF6"/>
    <w:rsid w:val="00913024"/>
    <w:rsid w:val="0091313C"/>
    <w:rsid w:val="00913617"/>
    <w:rsid w:val="00913DCC"/>
    <w:rsid w:val="00914D23"/>
    <w:rsid w:val="00914E9A"/>
    <w:rsid w:val="00915D74"/>
    <w:rsid w:val="009161CD"/>
    <w:rsid w:val="00916632"/>
    <w:rsid w:val="009168B7"/>
    <w:rsid w:val="00916C1D"/>
    <w:rsid w:val="00916D8F"/>
    <w:rsid w:val="00917365"/>
    <w:rsid w:val="009176AC"/>
    <w:rsid w:val="00917C46"/>
    <w:rsid w:val="00917DA7"/>
    <w:rsid w:val="00917EA8"/>
    <w:rsid w:val="009201C9"/>
    <w:rsid w:val="00920976"/>
    <w:rsid w:val="00920FE1"/>
    <w:rsid w:val="00921116"/>
    <w:rsid w:val="0092144F"/>
    <w:rsid w:val="0092218C"/>
    <w:rsid w:val="009221FA"/>
    <w:rsid w:val="00922569"/>
    <w:rsid w:val="009236A1"/>
    <w:rsid w:val="00923C60"/>
    <w:rsid w:val="009245AC"/>
    <w:rsid w:val="00924E9C"/>
    <w:rsid w:val="009259FB"/>
    <w:rsid w:val="00925F47"/>
    <w:rsid w:val="00925F8B"/>
    <w:rsid w:val="00925FDF"/>
    <w:rsid w:val="00926305"/>
    <w:rsid w:val="00926575"/>
    <w:rsid w:val="00926816"/>
    <w:rsid w:val="00927038"/>
    <w:rsid w:val="00927413"/>
    <w:rsid w:val="0092760E"/>
    <w:rsid w:val="00927698"/>
    <w:rsid w:val="009278E2"/>
    <w:rsid w:val="0092796F"/>
    <w:rsid w:val="00927A7D"/>
    <w:rsid w:val="00930447"/>
    <w:rsid w:val="00930564"/>
    <w:rsid w:val="009306F2"/>
    <w:rsid w:val="00930A25"/>
    <w:rsid w:val="00930EFA"/>
    <w:rsid w:val="009310A7"/>
    <w:rsid w:val="0093177D"/>
    <w:rsid w:val="00931DD2"/>
    <w:rsid w:val="00933215"/>
    <w:rsid w:val="00933243"/>
    <w:rsid w:val="00933251"/>
    <w:rsid w:val="0093333A"/>
    <w:rsid w:val="0093365C"/>
    <w:rsid w:val="00933B4A"/>
    <w:rsid w:val="00933F4C"/>
    <w:rsid w:val="009342C2"/>
    <w:rsid w:val="00935427"/>
    <w:rsid w:val="00935E52"/>
    <w:rsid w:val="0093693E"/>
    <w:rsid w:val="00936BD9"/>
    <w:rsid w:val="00936C4F"/>
    <w:rsid w:val="0093722D"/>
    <w:rsid w:val="00940276"/>
    <w:rsid w:val="00940734"/>
    <w:rsid w:val="00940A93"/>
    <w:rsid w:val="00940AF9"/>
    <w:rsid w:val="00941356"/>
    <w:rsid w:val="009426D6"/>
    <w:rsid w:val="00942741"/>
    <w:rsid w:val="009436EB"/>
    <w:rsid w:val="00944572"/>
    <w:rsid w:val="00944619"/>
    <w:rsid w:val="0094481C"/>
    <w:rsid w:val="00944978"/>
    <w:rsid w:val="00944A6D"/>
    <w:rsid w:val="00944DEF"/>
    <w:rsid w:val="00944E21"/>
    <w:rsid w:val="00944F16"/>
    <w:rsid w:val="00945087"/>
    <w:rsid w:val="0094513B"/>
    <w:rsid w:val="009453F5"/>
    <w:rsid w:val="0094555A"/>
    <w:rsid w:val="00945603"/>
    <w:rsid w:val="00945690"/>
    <w:rsid w:val="00945B41"/>
    <w:rsid w:val="00945C26"/>
    <w:rsid w:val="00946B53"/>
    <w:rsid w:val="00947679"/>
    <w:rsid w:val="00947A6C"/>
    <w:rsid w:val="00947F1A"/>
    <w:rsid w:val="009500B9"/>
    <w:rsid w:val="00951076"/>
    <w:rsid w:val="0095137F"/>
    <w:rsid w:val="009515C1"/>
    <w:rsid w:val="009523AC"/>
    <w:rsid w:val="00952D77"/>
    <w:rsid w:val="00953097"/>
    <w:rsid w:val="009533D4"/>
    <w:rsid w:val="00953978"/>
    <w:rsid w:val="00953B42"/>
    <w:rsid w:val="00953BF6"/>
    <w:rsid w:val="00954155"/>
    <w:rsid w:val="0095427F"/>
    <w:rsid w:val="0095452A"/>
    <w:rsid w:val="009557AB"/>
    <w:rsid w:val="009559A2"/>
    <w:rsid w:val="0095624C"/>
    <w:rsid w:val="0095652F"/>
    <w:rsid w:val="00956622"/>
    <w:rsid w:val="00956963"/>
    <w:rsid w:val="00956F2D"/>
    <w:rsid w:val="0095719E"/>
    <w:rsid w:val="009571A5"/>
    <w:rsid w:val="00960423"/>
    <w:rsid w:val="00960794"/>
    <w:rsid w:val="009613BA"/>
    <w:rsid w:val="009614E0"/>
    <w:rsid w:val="0096186C"/>
    <w:rsid w:val="00961DB5"/>
    <w:rsid w:val="00962143"/>
    <w:rsid w:val="0096222E"/>
    <w:rsid w:val="00962333"/>
    <w:rsid w:val="00962368"/>
    <w:rsid w:val="00962D96"/>
    <w:rsid w:val="00962E51"/>
    <w:rsid w:val="00963882"/>
    <w:rsid w:val="00963C0E"/>
    <w:rsid w:val="00963F3F"/>
    <w:rsid w:val="00965B1D"/>
    <w:rsid w:val="00965B89"/>
    <w:rsid w:val="0096669E"/>
    <w:rsid w:val="00966FDB"/>
    <w:rsid w:val="009671F3"/>
    <w:rsid w:val="009673E3"/>
    <w:rsid w:val="0096761F"/>
    <w:rsid w:val="00967815"/>
    <w:rsid w:val="009678F6"/>
    <w:rsid w:val="00967C8F"/>
    <w:rsid w:val="00967CCB"/>
    <w:rsid w:val="00967ED0"/>
    <w:rsid w:val="00967F61"/>
    <w:rsid w:val="00970286"/>
    <w:rsid w:val="00970F21"/>
    <w:rsid w:val="00970FDD"/>
    <w:rsid w:val="009716F6"/>
    <w:rsid w:val="00971BBD"/>
    <w:rsid w:val="00972603"/>
    <w:rsid w:val="00973577"/>
    <w:rsid w:val="009743D5"/>
    <w:rsid w:val="00974A23"/>
    <w:rsid w:val="0097506A"/>
    <w:rsid w:val="009750EF"/>
    <w:rsid w:val="00975591"/>
    <w:rsid w:val="00975FFA"/>
    <w:rsid w:val="009763E9"/>
    <w:rsid w:val="00976978"/>
    <w:rsid w:val="00977151"/>
    <w:rsid w:val="00977C55"/>
    <w:rsid w:val="00977DDF"/>
    <w:rsid w:val="00977EFA"/>
    <w:rsid w:val="00980506"/>
    <w:rsid w:val="00980807"/>
    <w:rsid w:val="00980A83"/>
    <w:rsid w:val="00980BE6"/>
    <w:rsid w:val="0098123B"/>
    <w:rsid w:val="0098125D"/>
    <w:rsid w:val="00981528"/>
    <w:rsid w:val="0098180D"/>
    <w:rsid w:val="00981924"/>
    <w:rsid w:val="00981F00"/>
    <w:rsid w:val="009821A2"/>
    <w:rsid w:val="00982A8A"/>
    <w:rsid w:val="00982B50"/>
    <w:rsid w:val="0098303E"/>
    <w:rsid w:val="009839FA"/>
    <w:rsid w:val="00983C77"/>
    <w:rsid w:val="00984370"/>
    <w:rsid w:val="0098476B"/>
    <w:rsid w:val="00984A8E"/>
    <w:rsid w:val="009854BB"/>
    <w:rsid w:val="00985675"/>
    <w:rsid w:val="00985911"/>
    <w:rsid w:val="00985D90"/>
    <w:rsid w:val="0098662C"/>
    <w:rsid w:val="00986847"/>
    <w:rsid w:val="00986CD7"/>
    <w:rsid w:val="00986E5F"/>
    <w:rsid w:val="0098700F"/>
    <w:rsid w:val="00987755"/>
    <w:rsid w:val="00987DDD"/>
    <w:rsid w:val="00987EA0"/>
    <w:rsid w:val="00987EB1"/>
    <w:rsid w:val="009900FA"/>
    <w:rsid w:val="00990431"/>
    <w:rsid w:val="00990552"/>
    <w:rsid w:val="009906A9"/>
    <w:rsid w:val="00990835"/>
    <w:rsid w:val="009909EE"/>
    <w:rsid w:val="009909FE"/>
    <w:rsid w:val="00990B04"/>
    <w:rsid w:val="00991566"/>
    <w:rsid w:val="00991B16"/>
    <w:rsid w:val="00992F98"/>
    <w:rsid w:val="00993EF5"/>
    <w:rsid w:val="0099423A"/>
    <w:rsid w:val="0099448E"/>
    <w:rsid w:val="00994A94"/>
    <w:rsid w:val="00994B28"/>
    <w:rsid w:val="00994B66"/>
    <w:rsid w:val="00994B76"/>
    <w:rsid w:val="00994C31"/>
    <w:rsid w:val="00994C6E"/>
    <w:rsid w:val="00996705"/>
    <w:rsid w:val="00996D36"/>
    <w:rsid w:val="00997751"/>
    <w:rsid w:val="00997845"/>
    <w:rsid w:val="009A0066"/>
    <w:rsid w:val="009A1A80"/>
    <w:rsid w:val="009A1DE0"/>
    <w:rsid w:val="009A1F42"/>
    <w:rsid w:val="009A287B"/>
    <w:rsid w:val="009A2E8D"/>
    <w:rsid w:val="009A3C07"/>
    <w:rsid w:val="009A415D"/>
    <w:rsid w:val="009A42A7"/>
    <w:rsid w:val="009A4358"/>
    <w:rsid w:val="009A4D7B"/>
    <w:rsid w:val="009A52AF"/>
    <w:rsid w:val="009A5395"/>
    <w:rsid w:val="009A553D"/>
    <w:rsid w:val="009A60E3"/>
    <w:rsid w:val="009A6114"/>
    <w:rsid w:val="009A6D12"/>
    <w:rsid w:val="009A7496"/>
    <w:rsid w:val="009A74DE"/>
    <w:rsid w:val="009A7853"/>
    <w:rsid w:val="009A79BC"/>
    <w:rsid w:val="009A7AC8"/>
    <w:rsid w:val="009A7B47"/>
    <w:rsid w:val="009A7C65"/>
    <w:rsid w:val="009A7CB0"/>
    <w:rsid w:val="009A7F96"/>
    <w:rsid w:val="009B04EA"/>
    <w:rsid w:val="009B06C3"/>
    <w:rsid w:val="009B0A72"/>
    <w:rsid w:val="009B169E"/>
    <w:rsid w:val="009B2101"/>
    <w:rsid w:val="009B2362"/>
    <w:rsid w:val="009B28D9"/>
    <w:rsid w:val="009B2A4E"/>
    <w:rsid w:val="009B32C8"/>
    <w:rsid w:val="009B32EA"/>
    <w:rsid w:val="009B3551"/>
    <w:rsid w:val="009B407A"/>
    <w:rsid w:val="009B506A"/>
    <w:rsid w:val="009B5225"/>
    <w:rsid w:val="009B5B30"/>
    <w:rsid w:val="009B5BA1"/>
    <w:rsid w:val="009B62A0"/>
    <w:rsid w:val="009B6484"/>
    <w:rsid w:val="009B6710"/>
    <w:rsid w:val="009B69E7"/>
    <w:rsid w:val="009B6B52"/>
    <w:rsid w:val="009B6B6F"/>
    <w:rsid w:val="009B7111"/>
    <w:rsid w:val="009B7188"/>
    <w:rsid w:val="009B71D6"/>
    <w:rsid w:val="009B7350"/>
    <w:rsid w:val="009B737D"/>
    <w:rsid w:val="009B7E99"/>
    <w:rsid w:val="009C0001"/>
    <w:rsid w:val="009C0761"/>
    <w:rsid w:val="009C172B"/>
    <w:rsid w:val="009C1997"/>
    <w:rsid w:val="009C1DFF"/>
    <w:rsid w:val="009C22B8"/>
    <w:rsid w:val="009C2BE8"/>
    <w:rsid w:val="009C312A"/>
    <w:rsid w:val="009C3AD9"/>
    <w:rsid w:val="009C3BCA"/>
    <w:rsid w:val="009C478B"/>
    <w:rsid w:val="009C4C53"/>
    <w:rsid w:val="009C500A"/>
    <w:rsid w:val="009C5159"/>
    <w:rsid w:val="009C56D8"/>
    <w:rsid w:val="009C582B"/>
    <w:rsid w:val="009C5BED"/>
    <w:rsid w:val="009C681E"/>
    <w:rsid w:val="009C7099"/>
    <w:rsid w:val="009D01E6"/>
    <w:rsid w:val="009D01E7"/>
    <w:rsid w:val="009D0A4E"/>
    <w:rsid w:val="009D0BB1"/>
    <w:rsid w:val="009D0D1D"/>
    <w:rsid w:val="009D1262"/>
    <w:rsid w:val="009D1810"/>
    <w:rsid w:val="009D21AF"/>
    <w:rsid w:val="009D23FE"/>
    <w:rsid w:val="009D2A7D"/>
    <w:rsid w:val="009D2F1B"/>
    <w:rsid w:val="009D30E0"/>
    <w:rsid w:val="009D3152"/>
    <w:rsid w:val="009D330F"/>
    <w:rsid w:val="009D4103"/>
    <w:rsid w:val="009D4682"/>
    <w:rsid w:val="009D4DC1"/>
    <w:rsid w:val="009D4E50"/>
    <w:rsid w:val="009D4F30"/>
    <w:rsid w:val="009D50B4"/>
    <w:rsid w:val="009D5303"/>
    <w:rsid w:val="009D54A8"/>
    <w:rsid w:val="009D552F"/>
    <w:rsid w:val="009D5967"/>
    <w:rsid w:val="009D5EF2"/>
    <w:rsid w:val="009D6756"/>
    <w:rsid w:val="009D6E8C"/>
    <w:rsid w:val="009D7064"/>
    <w:rsid w:val="009D72C7"/>
    <w:rsid w:val="009D7AA7"/>
    <w:rsid w:val="009D7C96"/>
    <w:rsid w:val="009E033E"/>
    <w:rsid w:val="009E0529"/>
    <w:rsid w:val="009E0544"/>
    <w:rsid w:val="009E0579"/>
    <w:rsid w:val="009E0C5F"/>
    <w:rsid w:val="009E1516"/>
    <w:rsid w:val="009E1B71"/>
    <w:rsid w:val="009E20D3"/>
    <w:rsid w:val="009E2387"/>
    <w:rsid w:val="009E2556"/>
    <w:rsid w:val="009E2A6F"/>
    <w:rsid w:val="009E2E5E"/>
    <w:rsid w:val="009E315F"/>
    <w:rsid w:val="009E3DC5"/>
    <w:rsid w:val="009E3E94"/>
    <w:rsid w:val="009E4946"/>
    <w:rsid w:val="009E5987"/>
    <w:rsid w:val="009E6553"/>
    <w:rsid w:val="009E67AE"/>
    <w:rsid w:val="009E6D29"/>
    <w:rsid w:val="009E6E63"/>
    <w:rsid w:val="009E6F26"/>
    <w:rsid w:val="009E70A2"/>
    <w:rsid w:val="009E787A"/>
    <w:rsid w:val="009E7ABB"/>
    <w:rsid w:val="009F0148"/>
    <w:rsid w:val="009F019E"/>
    <w:rsid w:val="009F046D"/>
    <w:rsid w:val="009F0C53"/>
    <w:rsid w:val="009F0E77"/>
    <w:rsid w:val="009F0F1B"/>
    <w:rsid w:val="009F12C9"/>
    <w:rsid w:val="009F1EDA"/>
    <w:rsid w:val="009F1F40"/>
    <w:rsid w:val="009F20E1"/>
    <w:rsid w:val="009F2177"/>
    <w:rsid w:val="009F26E2"/>
    <w:rsid w:val="009F2AB3"/>
    <w:rsid w:val="009F3347"/>
    <w:rsid w:val="009F3610"/>
    <w:rsid w:val="009F455B"/>
    <w:rsid w:val="009F47B0"/>
    <w:rsid w:val="009F4A2C"/>
    <w:rsid w:val="009F4BC3"/>
    <w:rsid w:val="009F4D90"/>
    <w:rsid w:val="009F4E13"/>
    <w:rsid w:val="009F4F03"/>
    <w:rsid w:val="009F4FBE"/>
    <w:rsid w:val="009F52BF"/>
    <w:rsid w:val="009F5652"/>
    <w:rsid w:val="009F594D"/>
    <w:rsid w:val="009F5B14"/>
    <w:rsid w:val="009F5D01"/>
    <w:rsid w:val="009F60F2"/>
    <w:rsid w:val="009F62BC"/>
    <w:rsid w:val="009F62E8"/>
    <w:rsid w:val="009F65F2"/>
    <w:rsid w:val="009F6C30"/>
    <w:rsid w:val="009F6F00"/>
    <w:rsid w:val="009F70CD"/>
    <w:rsid w:val="009F7BA4"/>
    <w:rsid w:val="009F7E62"/>
    <w:rsid w:val="009F7E7C"/>
    <w:rsid w:val="00A006E8"/>
    <w:rsid w:val="00A0071F"/>
    <w:rsid w:val="00A0083B"/>
    <w:rsid w:val="00A01399"/>
    <w:rsid w:val="00A015BD"/>
    <w:rsid w:val="00A01ABD"/>
    <w:rsid w:val="00A0279E"/>
    <w:rsid w:val="00A02A70"/>
    <w:rsid w:val="00A02C7E"/>
    <w:rsid w:val="00A034E1"/>
    <w:rsid w:val="00A0364D"/>
    <w:rsid w:val="00A036D8"/>
    <w:rsid w:val="00A039B7"/>
    <w:rsid w:val="00A03A48"/>
    <w:rsid w:val="00A03C3A"/>
    <w:rsid w:val="00A03D30"/>
    <w:rsid w:val="00A03DB1"/>
    <w:rsid w:val="00A03E06"/>
    <w:rsid w:val="00A03FA4"/>
    <w:rsid w:val="00A042E2"/>
    <w:rsid w:val="00A04328"/>
    <w:rsid w:val="00A04DED"/>
    <w:rsid w:val="00A04E3A"/>
    <w:rsid w:val="00A053D5"/>
    <w:rsid w:val="00A054EE"/>
    <w:rsid w:val="00A05800"/>
    <w:rsid w:val="00A05E65"/>
    <w:rsid w:val="00A05FDF"/>
    <w:rsid w:val="00A06E89"/>
    <w:rsid w:val="00A06F89"/>
    <w:rsid w:val="00A070AD"/>
    <w:rsid w:val="00A07627"/>
    <w:rsid w:val="00A078E7"/>
    <w:rsid w:val="00A0795F"/>
    <w:rsid w:val="00A10617"/>
    <w:rsid w:val="00A1076D"/>
    <w:rsid w:val="00A10A53"/>
    <w:rsid w:val="00A10EA2"/>
    <w:rsid w:val="00A11108"/>
    <w:rsid w:val="00A11480"/>
    <w:rsid w:val="00A119C4"/>
    <w:rsid w:val="00A11AF6"/>
    <w:rsid w:val="00A11CAE"/>
    <w:rsid w:val="00A11D7C"/>
    <w:rsid w:val="00A11E99"/>
    <w:rsid w:val="00A1227C"/>
    <w:rsid w:val="00A122F4"/>
    <w:rsid w:val="00A12489"/>
    <w:rsid w:val="00A12504"/>
    <w:rsid w:val="00A127CC"/>
    <w:rsid w:val="00A12C7C"/>
    <w:rsid w:val="00A12DD8"/>
    <w:rsid w:val="00A12F0C"/>
    <w:rsid w:val="00A13455"/>
    <w:rsid w:val="00A1346E"/>
    <w:rsid w:val="00A13559"/>
    <w:rsid w:val="00A1379C"/>
    <w:rsid w:val="00A13F63"/>
    <w:rsid w:val="00A1472D"/>
    <w:rsid w:val="00A14CA0"/>
    <w:rsid w:val="00A1547A"/>
    <w:rsid w:val="00A158E7"/>
    <w:rsid w:val="00A15AFE"/>
    <w:rsid w:val="00A15FA5"/>
    <w:rsid w:val="00A16CD0"/>
    <w:rsid w:val="00A170E2"/>
    <w:rsid w:val="00A1774B"/>
    <w:rsid w:val="00A17B20"/>
    <w:rsid w:val="00A20C4F"/>
    <w:rsid w:val="00A210C9"/>
    <w:rsid w:val="00A21478"/>
    <w:rsid w:val="00A2152C"/>
    <w:rsid w:val="00A217C5"/>
    <w:rsid w:val="00A218EE"/>
    <w:rsid w:val="00A2224B"/>
    <w:rsid w:val="00A22DE9"/>
    <w:rsid w:val="00A23531"/>
    <w:rsid w:val="00A23655"/>
    <w:rsid w:val="00A23A18"/>
    <w:rsid w:val="00A2410B"/>
    <w:rsid w:val="00A241AF"/>
    <w:rsid w:val="00A24B86"/>
    <w:rsid w:val="00A24C09"/>
    <w:rsid w:val="00A24D1B"/>
    <w:rsid w:val="00A250A3"/>
    <w:rsid w:val="00A2517F"/>
    <w:rsid w:val="00A2530D"/>
    <w:rsid w:val="00A2539A"/>
    <w:rsid w:val="00A254A2"/>
    <w:rsid w:val="00A259D8"/>
    <w:rsid w:val="00A25A99"/>
    <w:rsid w:val="00A25E85"/>
    <w:rsid w:val="00A26E8E"/>
    <w:rsid w:val="00A27781"/>
    <w:rsid w:val="00A279BD"/>
    <w:rsid w:val="00A30373"/>
    <w:rsid w:val="00A30449"/>
    <w:rsid w:val="00A312A3"/>
    <w:rsid w:val="00A31324"/>
    <w:rsid w:val="00A31514"/>
    <w:rsid w:val="00A316EB"/>
    <w:rsid w:val="00A31743"/>
    <w:rsid w:val="00A3194C"/>
    <w:rsid w:val="00A320F7"/>
    <w:rsid w:val="00A325F3"/>
    <w:rsid w:val="00A325F6"/>
    <w:rsid w:val="00A32916"/>
    <w:rsid w:val="00A32BDE"/>
    <w:rsid w:val="00A32C73"/>
    <w:rsid w:val="00A32E63"/>
    <w:rsid w:val="00A3304A"/>
    <w:rsid w:val="00A33190"/>
    <w:rsid w:val="00A331C4"/>
    <w:rsid w:val="00A334A1"/>
    <w:rsid w:val="00A33551"/>
    <w:rsid w:val="00A33C7E"/>
    <w:rsid w:val="00A3479D"/>
    <w:rsid w:val="00A348EB"/>
    <w:rsid w:val="00A34FBF"/>
    <w:rsid w:val="00A353CB"/>
    <w:rsid w:val="00A35A74"/>
    <w:rsid w:val="00A35CDA"/>
    <w:rsid w:val="00A35EC6"/>
    <w:rsid w:val="00A36241"/>
    <w:rsid w:val="00A36A59"/>
    <w:rsid w:val="00A36E4E"/>
    <w:rsid w:val="00A374A3"/>
    <w:rsid w:val="00A37C45"/>
    <w:rsid w:val="00A37F1A"/>
    <w:rsid w:val="00A407CF"/>
    <w:rsid w:val="00A40B3E"/>
    <w:rsid w:val="00A40B5D"/>
    <w:rsid w:val="00A40C15"/>
    <w:rsid w:val="00A41018"/>
    <w:rsid w:val="00A4186C"/>
    <w:rsid w:val="00A4191D"/>
    <w:rsid w:val="00A41E5F"/>
    <w:rsid w:val="00A41EB8"/>
    <w:rsid w:val="00A42DD7"/>
    <w:rsid w:val="00A42EBE"/>
    <w:rsid w:val="00A43079"/>
    <w:rsid w:val="00A4319C"/>
    <w:rsid w:val="00A436E8"/>
    <w:rsid w:val="00A43AE1"/>
    <w:rsid w:val="00A446E6"/>
    <w:rsid w:val="00A45290"/>
    <w:rsid w:val="00A45B38"/>
    <w:rsid w:val="00A4634A"/>
    <w:rsid w:val="00A46F60"/>
    <w:rsid w:val="00A47689"/>
    <w:rsid w:val="00A47B7D"/>
    <w:rsid w:val="00A47C30"/>
    <w:rsid w:val="00A50FFB"/>
    <w:rsid w:val="00A515F8"/>
    <w:rsid w:val="00A516F2"/>
    <w:rsid w:val="00A5176A"/>
    <w:rsid w:val="00A51792"/>
    <w:rsid w:val="00A521CD"/>
    <w:rsid w:val="00A525D4"/>
    <w:rsid w:val="00A52896"/>
    <w:rsid w:val="00A53019"/>
    <w:rsid w:val="00A53086"/>
    <w:rsid w:val="00A531FB"/>
    <w:rsid w:val="00A53274"/>
    <w:rsid w:val="00A534CC"/>
    <w:rsid w:val="00A53A66"/>
    <w:rsid w:val="00A5401C"/>
    <w:rsid w:val="00A54390"/>
    <w:rsid w:val="00A558F8"/>
    <w:rsid w:val="00A55B2C"/>
    <w:rsid w:val="00A55EE3"/>
    <w:rsid w:val="00A565A1"/>
    <w:rsid w:val="00A568DD"/>
    <w:rsid w:val="00A56E12"/>
    <w:rsid w:val="00A57810"/>
    <w:rsid w:val="00A60A1B"/>
    <w:rsid w:val="00A60CDD"/>
    <w:rsid w:val="00A610C9"/>
    <w:rsid w:val="00A614F9"/>
    <w:rsid w:val="00A61758"/>
    <w:rsid w:val="00A6177C"/>
    <w:rsid w:val="00A6197C"/>
    <w:rsid w:val="00A61C22"/>
    <w:rsid w:val="00A61C4A"/>
    <w:rsid w:val="00A62E60"/>
    <w:rsid w:val="00A633AE"/>
    <w:rsid w:val="00A6374B"/>
    <w:rsid w:val="00A63863"/>
    <w:rsid w:val="00A643F6"/>
    <w:rsid w:val="00A6444F"/>
    <w:rsid w:val="00A64DBB"/>
    <w:rsid w:val="00A65331"/>
    <w:rsid w:val="00A65D20"/>
    <w:rsid w:val="00A65DCA"/>
    <w:rsid w:val="00A65F3A"/>
    <w:rsid w:val="00A66081"/>
    <w:rsid w:val="00A66767"/>
    <w:rsid w:val="00A714C5"/>
    <w:rsid w:val="00A71D17"/>
    <w:rsid w:val="00A722AA"/>
    <w:rsid w:val="00A72A2A"/>
    <w:rsid w:val="00A72AAF"/>
    <w:rsid w:val="00A72E53"/>
    <w:rsid w:val="00A7310C"/>
    <w:rsid w:val="00A731FA"/>
    <w:rsid w:val="00A737E9"/>
    <w:rsid w:val="00A739B2"/>
    <w:rsid w:val="00A74026"/>
    <w:rsid w:val="00A744BF"/>
    <w:rsid w:val="00A75019"/>
    <w:rsid w:val="00A75319"/>
    <w:rsid w:val="00A75A31"/>
    <w:rsid w:val="00A75A56"/>
    <w:rsid w:val="00A76515"/>
    <w:rsid w:val="00A76921"/>
    <w:rsid w:val="00A76CFD"/>
    <w:rsid w:val="00A7704F"/>
    <w:rsid w:val="00A7750D"/>
    <w:rsid w:val="00A77650"/>
    <w:rsid w:val="00A800BB"/>
    <w:rsid w:val="00A803BC"/>
    <w:rsid w:val="00A806A4"/>
    <w:rsid w:val="00A8084A"/>
    <w:rsid w:val="00A8102F"/>
    <w:rsid w:val="00A8127E"/>
    <w:rsid w:val="00A81654"/>
    <w:rsid w:val="00A817CD"/>
    <w:rsid w:val="00A81B4E"/>
    <w:rsid w:val="00A82F4C"/>
    <w:rsid w:val="00A831EC"/>
    <w:rsid w:val="00A83B7B"/>
    <w:rsid w:val="00A83D29"/>
    <w:rsid w:val="00A83EEE"/>
    <w:rsid w:val="00A842AB"/>
    <w:rsid w:val="00A846F6"/>
    <w:rsid w:val="00A84B91"/>
    <w:rsid w:val="00A84C94"/>
    <w:rsid w:val="00A84D14"/>
    <w:rsid w:val="00A8509E"/>
    <w:rsid w:val="00A85547"/>
    <w:rsid w:val="00A8613B"/>
    <w:rsid w:val="00A8655C"/>
    <w:rsid w:val="00A8729E"/>
    <w:rsid w:val="00A8735D"/>
    <w:rsid w:val="00A877CA"/>
    <w:rsid w:val="00A87880"/>
    <w:rsid w:val="00A905C4"/>
    <w:rsid w:val="00A90A30"/>
    <w:rsid w:val="00A91F06"/>
    <w:rsid w:val="00A922C5"/>
    <w:rsid w:val="00A923D7"/>
    <w:rsid w:val="00A92727"/>
    <w:rsid w:val="00A928FF"/>
    <w:rsid w:val="00A92C23"/>
    <w:rsid w:val="00A935A4"/>
    <w:rsid w:val="00A93B75"/>
    <w:rsid w:val="00A93F9D"/>
    <w:rsid w:val="00A93FD5"/>
    <w:rsid w:val="00A950A1"/>
    <w:rsid w:val="00A956F7"/>
    <w:rsid w:val="00A9605F"/>
    <w:rsid w:val="00A9633D"/>
    <w:rsid w:val="00A96B8B"/>
    <w:rsid w:val="00A96E6D"/>
    <w:rsid w:val="00A96F22"/>
    <w:rsid w:val="00A9755B"/>
    <w:rsid w:val="00A975EB"/>
    <w:rsid w:val="00A978C4"/>
    <w:rsid w:val="00A97D2A"/>
    <w:rsid w:val="00A97D8C"/>
    <w:rsid w:val="00A97FD7"/>
    <w:rsid w:val="00AA00F4"/>
    <w:rsid w:val="00AA0225"/>
    <w:rsid w:val="00AA0247"/>
    <w:rsid w:val="00AA0681"/>
    <w:rsid w:val="00AA0707"/>
    <w:rsid w:val="00AA0BA8"/>
    <w:rsid w:val="00AA0BFB"/>
    <w:rsid w:val="00AA0E15"/>
    <w:rsid w:val="00AA128B"/>
    <w:rsid w:val="00AA16A7"/>
    <w:rsid w:val="00AA1715"/>
    <w:rsid w:val="00AA1AB1"/>
    <w:rsid w:val="00AA1BDD"/>
    <w:rsid w:val="00AA1EC2"/>
    <w:rsid w:val="00AA2262"/>
    <w:rsid w:val="00AA28FE"/>
    <w:rsid w:val="00AA2D66"/>
    <w:rsid w:val="00AA2E64"/>
    <w:rsid w:val="00AA3138"/>
    <w:rsid w:val="00AA3258"/>
    <w:rsid w:val="00AA3528"/>
    <w:rsid w:val="00AA3EFA"/>
    <w:rsid w:val="00AA3F56"/>
    <w:rsid w:val="00AA459B"/>
    <w:rsid w:val="00AA469E"/>
    <w:rsid w:val="00AA472B"/>
    <w:rsid w:val="00AA4FFC"/>
    <w:rsid w:val="00AA5188"/>
    <w:rsid w:val="00AA5520"/>
    <w:rsid w:val="00AA564C"/>
    <w:rsid w:val="00AA572C"/>
    <w:rsid w:val="00AA5F55"/>
    <w:rsid w:val="00AA672F"/>
    <w:rsid w:val="00AA6AA5"/>
    <w:rsid w:val="00AA6FDF"/>
    <w:rsid w:val="00AA7AD2"/>
    <w:rsid w:val="00AA7EDE"/>
    <w:rsid w:val="00AB0175"/>
    <w:rsid w:val="00AB0483"/>
    <w:rsid w:val="00AB0936"/>
    <w:rsid w:val="00AB093E"/>
    <w:rsid w:val="00AB1020"/>
    <w:rsid w:val="00AB205A"/>
    <w:rsid w:val="00AB2062"/>
    <w:rsid w:val="00AB22A8"/>
    <w:rsid w:val="00AB2364"/>
    <w:rsid w:val="00AB25D9"/>
    <w:rsid w:val="00AB2721"/>
    <w:rsid w:val="00AB2EA9"/>
    <w:rsid w:val="00AB3140"/>
    <w:rsid w:val="00AB3603"/>
    <w:rsid w:val="00AB36B4"/>
    <w:rsid w:val="00AB3A55"/>
    <w:rsid w:val="00AB3E10"/>
    <w:rsid w:val="00AB40C4"/>
    <w:rsid w:val="00AB4321"/>
    <w:rsid w:val="00AB43FA"/>
    <w:rsid w:val="00AB4878"/>
    <w:rsid w:val="00AB4C4A"/>
    <w:rsid w:val="00AB523A"/>
    <w:rsid w:val="00AB5BED"/>
    <w:rsid w:val="00AB5D8E"/>
    <w:rsid w:val="00AB5DD5"/>
    <w:rsid w:val="00AB62B4"/>
    <w:rsid w:val="00AB62F3"/>
    <w:rsid w:val="00AB6659"/>
    <w:rsid w:val="00AB6BC8"/>
    <w:rsid w:val="00AB793B"/>
    <w:rsid w:val="00AB7DD6"/>
    <w:rsid w:val="00AB7ECC"/>
    <w:rsid w:val="00AC0117"/>
    <w:rsid w:val="00AC1911"/>
    <w:rsid w:val="00AC1D51"/>
    <w:rsid w:val="00AC2574"/>
    <w:rsid w:val="00AC29C2"/>
    <w:rsid w:val="00AC2EDA"/>
    <w:rsid w:val="00AC3601"/>
    <w:rsid w:val="00AC3C6C"/>
    <w:rsid w:val="00AC3DDB"/>
    <w:rsid w:val="00AC3FF5"/>
    <w:rsid w:val="00AC4296"/>
    <w:rsid w:val="00AC42D1"/>
    <w:rsid w:val="00AC4347"/>
    <w:rsid w:val="00AC4474"/>
    <w:rsid w:val="00AC4514"/>
    <w:rsid w:val="00AC4528"/>
    <w:rsid w:val="00AC45C2"/>
    <w:rsid w:val="00AC47D9"/>
    <w:rsid w:val="00AC4924"/>
    <w:rsid w:val="00AC5C0A"/>
    <w:rsid w:val="00AC68D0"/>
    <w:rsid w:val="00AC6AD4"/>
    <w:rsid w:val="00AC6C8A"/>
    <w:rsid w:val="00AC729A"/>
    <w:rsid w:val="00AC729B"/>
    <w:rsid w:val="00AC7765"/>
    <w:rsid w:val="00AD022E"/>
    <w:rsid w:val="00AD04BA"/>
    <w:rsid w:val="00AD05D0"/>
    <w:rsid w:val="00AD0D7C"/>
    <w:rsid w:val="00AD0FCE"/>
    <w:rsid w:val="00AD13DB"/>
    <w:rsid w:val="00AD1443"/>
    <w:rsid w:val="00AD14F4"/>
    <w:rsid w:val="00AD174F"/>
    <w:rsid w:val="00AD2C29"/>
    <w:rsid w:val="00AD377E"/>
    <w:rsid w:val="00AD3A50"/>
    <w:rsid w:val="00AD47FF"/>
    <w:rsid w:val="00AD492A"/>
    <w:rsid w:val="00AD4935"/>
    <w:rsid w:val="00AD4E67"/>
    <w:rsid w:val="00AD4EE0"/>
    <w:rsid w:val="00AD4FCC"/>
    <w:rsid w:val="00AD5288"/>
    <w:rsid w:val="00AD529E"/>
    <w:rsid w:val="00AD53AC"/>
    <w:rsid w:val="00AD548B"/>
    <w:rsid w:val="00AD581A"/>
    <w:rsid w:val="00AD5D85"/>
    <w:rsid w:val="00AD5FFE"/>
    <w:rsid w:val="00AD64BF"/>
    <w:rsid w:val="00AD6977"/>
    <w:rsid w:val="00AD6B9A"/>
    <w:rsid w:val="00AD6D63"/>
    <w:rsid w:val="00AD6F40"/>
    <w:rsid w:val="00AD754E"/>
    <w:rsid w:val="00AD7E44"/>
    <w:rsid w:val="00AE02AF"/>
    <w:rsid w:val="00AE0711"/>
    <w:rsid w:val="00AE1372"/>
    <w:rsid w:val="00AE152C"/>
    <w:rsid w:val="00AE1CF6"/>
    <w:rsid w:val="00AE1F27"/>
    <w:rsid w:val="00AE1FF4"/>
    <w:rsid w:val="00AE2C2B"/>
    <w:rsid w:val="00AE2DFA"/>
    <w:rsid w:val="00AE2F11"/>
    <w:rsid w:val="00AE35B3"/>
    <w:rsid w:val="00AE3643"/>
    <w:rsid w:val="00AE3ABA"/>
    <w:rsid w:val="00AE3CF0"/>
    <w:rsid w:val="00AE3F64"/>
    <w:rsid w:val="00AE4D1B"/>
    <w:rsid w:val="00AE4E64"/>
    <w:rsid w:val="00AE5772"/>
    <w:rsid w:val="00AE5889"/>
    <w:rsid w:val="00AE59EA"/>
    <w:rsid w:val="00AE5ABC"/>
    <w:rsid w:val="00AE5C69"/>
    <w:rsid w:val="00AE689E"/>
    <w:rsid w:val="00AE6921"/>
    <w:rsid w:val="00AE70A0"/>
    <w:rsid w:val="00AE70C3"/>
    <w:rsid w:val="00AE74A9"/>
    <w:rsid w:val="00AE7770"/>
    <w:rsid w:val="00AE7A24"/>
    <w:rsid w:val="00AF00E5"/>
    <w:rsid w:val="00AF0860"/>
    <w:rsid w:val="00AF0FA7"/>
    <w:rsid w:val="00AF103C"/>
    <w:rsid w:val="00AF129C"/>
    <w:rsid w:val="00AF1708"/>
    <w:rsid w:val="00AF1929"/>
    <w:rsid w:val="00AF1A95"/>
    <w:rsid w:val="00AF1C03"/>
    <w:rsid w:val="00AF21EA"/>
    <w:rsid w:val="00AF25F1"/>
    <w:rsid w:val="00AF2CA5"/>
    <w:rsid w:val="00AF2D12"/>
    <w:rsid w:val="00AF2E95"/>
    <w:rsid w:val="00AF2EC0"/>
    <w:rsid w:val="00AF3861"/>
    <w:rsid w:val="00AF38C5"/>
    <w:rsid w:val="00AF39B2"/>
    <w:rsid w:val="00AF447C"/>
    <w:rsid w:val="00AF45D2"/>
    <w:rsid w:val="00AF48CA"/>
    <w:rsid w:val="00AF4B9F"/>
    <w:rsid w:val="00AF4C80"/>
    <w:rsid w:val="00AF547B"/>
    <w:rsid w:val="00AF6229"/>
    <w:rsid w:val="00AF6484"/>
    <w:rsid w:val="00AF6560"/>
    <w:rsid w:val="00AF6EB2"/>
    <w:rsid w:val="00AF6FDC"/>
    <w:rsid w:val="00AF709A"/>
    <w:rsid w:val="00AF70B5"/>
    <w:rsid w:val="00AF717F"/>
    <w:rsid w:val="00AF71AA"/>
    <w:rsid w:val="00AF7886"/>
    <w:rsid w:val="00AF78AF"/>
    <w:rsid w:val="00AF7F0B"/>
    <w:rsid w:val="00B0000E"/>
    <w:rsid w:val="00B001D7"/>
    <w:rsid w:val="00B00256"/>
    <w:rsid w:val="00B00A5E"/>
    <w:rsid w:val="00B00D88"/>
    <w:rsid w:val="00B00EBB"/>
    <w:rsid w:val="00B01143"/>
    <w:rsid w:val="00B0166E"/>
    <w:rsid w:val="00B017B0"/>
    <w:rsid w:val="00B019C1"/>
    <w:rsid w:val="00B01AF7"/>
    <w:rsid w:val="00B01ED1"/>
    <w:rsid w:val="00B02134"/>
    <w:rsid w:val="00B024FA"/>
    <w:rsid w:val="00B0270D"/>
    <w:rsid w:val="00B04048"/>
    <w:rsid w:val="00B043AE"/>
    <w:rsid w:val="00B0443E"/>
    <w:rsid w:val="00B0459A"/>
    <w:rsid w:val="00B046D4"/>
    <w:rsid w:val="00B04978"/>
    <w:rsid w:val="00B04FA1"/>
    <w:rsid w:val="00B050F7"/>
    <w:rsid w:val="00B05634"/>
    <w:rsid w:val="00B06000"/>
    <w:rsid w:val="00B073CE"/>
    <w:rsid w:val="00B079C4"/>
    <w:rsid w:val="00B07A46"/>
    <w:rsid w:val="00B07F2A"/>
    <w:rsid w:val="00B1082B"/>
    <w:rsid w:val="00B10C17"/>
    <w:rsid w:val="00B1111F"/>
    <w:rsid w:val="00B1124D"/>
    <w:rsid w:val="00B112CC"/>
    <w:rsid w:val="00B11A93"/>
    <w:rsid w:val="00B11B51"/>
    <w:rsid w:val="00B11EE6"/>
    <w:rsid w:val="00B11FE0"/>
    <w:rsid w:val="00B121EC"/>
    <w:rsid w:val="00B125C7"/>
    <w:rsid w:val="00B1277D"/>
    <w:rsid w:val="00B13897"/>
    <w:rsid w:val="00B13B53"/>
    <w:rsid w:val="00B1450B"/>
    <w:rsid w:val="00B14C6F"/>
    <w:rsid w:val="00B15169"/>
    <w:rsid w:val="00B15C7A"/>
    <w:rsid w:val="00B16537"/>
    <w:rsid w:val="00B17226"/>
    <w:rsid w:val="00B176FE"/>
    <w:rsid w:val="00B17C08"/>
    <w:rsid w:val="00B200C5"/>
    <w:rsid w:val="00B204F0"/>
    <w:rsid w:val="00B209DA"/>
    <w:rsid w:val="00B20E6C"/>
    <w:rsid w:val="00B213E6"/>
    <w:rsid w:val="00B214B1"/>
    <w:rsid w:val="00B216B3"/>
    <w:rsid w:val="00B2184B"/>
    <w:rsid w:val="00B21C86"/>
    <w:rsid w:val="00B220FE"/>
    <w:rsid w:val="00B2267F"/>
    <w:rsid w:val="00B227EC"/>
    <w:rsid w:val="00B22C21"/>
    <w:rsid w:val="00B22C5D"/>
    <w:rsid w:val="00B235F3"/>
    <w:rsid w:val="00B239CA"/>
    <w:rsid w:val="00B23ACF"/>
    <w:rsid w:val="00B2455F"/>
    <w:rsid w:val="00B25182"/>
    <w:rsid w:val="00B2698E"/>
    <w:rsid w:val="00B26B3A"/>
    <w:rsid w:val="00B26BC2"/>
    <w:rsid w:val="00B27F60"/>
    <w:rsid w:val="00B30562"/>
    <w:rsid w:val="00B30BD5"/>
    <w:rsid w:val="00B31142"/>
    <w:rsid w:val="00B3133E"/>
    <w:rsid w:val="00B315E5"/>
    <w:rsid w:val="00B31730"/>
    <w:rsid w:val="00B318E6"/>
    <w:rsid w:val="00B31CEF"/>
    <w:rsid w:val="00B322F2"/>
    <w:rsid w:val="00B33355"/>
    <w:rsid w:val="00B33E35"/>
    <w:rsid w:val="00B33E6F"/>
    <w:rsid w:val="00B3493D"/>
    <w:rsid w:val="00B34BBE"/>
    <w:rsid w:val="00B34BCE"/>
    <w:rsid w:val="00B34D10"/>
    <w:rsid w:val="00B35124"/>
    <w:rsid w:val="00B353E0"/>
    <w:rsid w:val="00B353E2"/>
    <w:rsid w:val="00B354C0"/>
    <w:rsid w:val="00B35AA8"/>
    <w:rsid w:val="00B3714B"/>
    <w:rsid w:val="00B37E84"/>
    <w:rsid w:val="00B4035F"/>
    <w:rsid w:val="00B40660"/>
    <w:rsid w:val="00B406B4"/>
    <w:rsid w:val="00B40A77"/>
    <w:rsid w:val="00B41858"/>
    <w:rsid w:val="00B41EED"/>
    <w:rsid w:val="00B41F78"/>
    <w:rsid w:val="00B433F2"/>
    <w:rsid w:val="00B434F4"/>
    <w:rsid w:val="00B43791"/>
    <w:rsid w:val="00B44701"/>
    <w:rsid w:val="00B44C5F"/>
    <w:rsid w:val="00B455D8"/>
    <w:rsid w:val="00B45F6B"/>
    <w:rsid w:val="00B4644F"/>
    <w:rsid w:val="00B4664A"/>
    <w:rsid w:val="00B46724"/>
    <w:rsid w:val="00B46B39"/>
    <w:rsid w:val="00B474C5"/>
    <w:rsid w:val="00B4778B"/>
    <w:rsid w:val="00B47B56"/>
    <w:rsid w:val="00B500B6"/>
    <w:rsid w:val="00B50D64"/>
    <w:rsid w:val="00B5116A"/>
    <w:rsid w:val="00B5155B"/>
    <w:rsid w:val="00B51BB0"/>
    <w:rsid w:val="00B52928"/>
    <w:rsid w:val="00B52A5A"/>
    <w:rsid w:val="00B52B88"/>
    <w:rsid w:val="00B53050"/>
    <w:rsid w:val="00B53276"/>
    <w:rsid w:val="00B536F9"/>
    <w:rsid w:val="00B53804"/>
    <w:rsid w:val="00B53C50"/>
    <w:rsid w:val="00B53CFA"/>
    <w:rsid w:val="00B5426F"/>
    <w:rsid w:val="00B54483"/>
    <w:rsid w:val="00B549E0"/>
    <w:rsid w:val="00B54C23"/>
    <w:rsid w:val="00B55252"/>
    <w:rsid w:val="00B55854"/>
    <w:rsid w:val="00B558EB"/>
    <w:rsid w:val="00B55955"/>
    <w:rsid w:val="00B56067"/>
    <w:rsid w:val="00B5612E"/>
    <w:rsid w:val="00B561F0"/>
    <w:rsid w:val="00B56695"/>
    <w:rsid w:val="00B56B00"/>
    <w:rsid w:val="00B574CE"/>
    <w:rsid w:val="00B576CF"/>
    <w:rsid w:val="00B612BC"/>
    <w:rsid w:val="00B612C5"/>
    <w:rsid w:val="00B617CE"/>
    <w:rsid w:val="00B6182B"/>
    <w:rsid w:val="00B61DE3"/>
    <w:rsid w:val="00B6234B"/>
    <w:rsid w:val="00B6391E"/>
    <w:rsid w:val="00B63CDA"/>
    <w:rsid w:val="00B63E0F"/>
    <w:rsid w:val="00B63E66"/>
    <w:rsid w:val="00B63EF9"/>
    <w:rsid w:val="00B65596"/>
    <w:rsid w:val="00B65798"/>
    <w:rsid w:val="00B66778"/>
    <w:rsid w:val="00B66803"/>
    <w:rsid w:val="00B6692A"/>
    <w:rsid w:val="00B67184"/>
    <w:rsid w:val="00B67388"/>
    <w:rsid w:val="00B674A4"/>
    <w:rsid w:val="00B674E5"/>
    <w:rsid w:val="00B67505"/>
    <w:rsid w:val="00B6780B"/>
    <w:rsid w:val="00B67F12"/>
    <w:rsid w:val="00B70034"/>
    <w:rsid w:val="00B708C2"/>
    <w:rsid w:val="00B70B5E"/>
    <w:rsid w:val="00B70C26"/>
    <w:rsid w:val="00B71B29"/>
    <w:rsid w:val="00B71C39"/>
    <w:rsid w:val="00B7211C"/>
    <w:rsid w:val="00B72136"/>
    <w:rsid w:val="00B728EE"/>
    <w:rsid w:val="00B7323C"/>
    <w:rsid w:val="00B733F6"/>
    <w:rsid w:val="00B734DA"/>
    <w:rsid w:val="00B73BA6"/>
    <w:rsid w:val="00B73C7E"/>
    <w:rsid w:val="00B73E91"/>
    <w:rsid w:val="00B74328"/>
    <w:rsid w:val="00B7455C"/>
    <w:rsid w:val="00B74605"/>
    <w:rsid w:val="00B746E7"/>
    <w:rsid w:val="00B7499A"/>
    <w:rsid w:val="00B74ABA"/>
    <w:rsid w:val="00B74E5B"/>
    <w:rsid w:val="00B75970"/>
    <w:rsid w:val="00B7678C"/>
    <w:rsid w:val="00B773D0"/>
    <w:rsid w:val="00B775A5"/>
    <w:rsid w:val="00B77881"/>
    <w:rsid w:val="00B778DD"/>
    <w:rsid w:val="00B77C6F"/>
    <w:rsid w:val="00B800A9"/>
    <w:rsid w:val="00B805CF"/>
    <w:rsid w:val="00B80730"/>
    <w:rsid w:val="00B807B5"/>
    <w:rsid w:val="00B80C25"/>
    <w:rsid w:val="00B80C80"/>
    <w:rsid w:val="00B81789"/>
    <w:rsid w:val="00B81A22"/>
    <w:rsid w:val="00B81A53"/>
    <w:rsid w:val="00B82898"/>
    <w:rsid w:val="00B83212"/>
    <w:rsid w:val="00B836D1"/>
    <w:rsid w:val="00B83FF9"/>
    <w:rsid w:val="00B844DA"/>
    <w:rsid w:val="00B84A5A"/>
    <w:rsid w:val="00B84DB1"/>
    <w:rsid w:val="00B85059"/>
    <w:rsid w:val="00B8579D"/>
    <w:rsid w:val="00B85EB1"/>
    <w:rsid w:val="00B85EC9"/>
    <w:rsid w:val="00B85FB4"/>
    <w:rsid w:val="00B8615A"/>
    <w:rsid w:val="00B862CB"/>
    <w:rsid w:val="00B86BD1"/>
    <w:rsid w:val="00B87301"/>
    <w:rsid w:val="00B87308"/>
    <w:rsid w:val="00B8783D"/>
    <w:rsid w:val="00B9028C"/>
    <w:rsid w:val="00B90E99"/>
    <w:rsid w:val="00B91110"/>
    <w:rsid w:val="00B91563"/>
    <w:rsid w:val="00B91671"/>
    <w:rsid w:val="00B916CA"/>
    <w:rsid w:val="00B9175C"/>
    <w:rsid w:val="00B91C1F"/>
    <w:rsid w:val="00B92E2D"/>
    <w:rsid w:val="00B93C3B"/>
    <w:rsid w:val="00B95037"/>
    <w:rsid w:val="00B9523E"/>
    <w:rsid w:val="00B9538A"/>
    <w:rsid w:val="00B95872"/>
    <w:rsid w:val="00B959F1"/>
    <w:rsid w:val="00B95F50"/>
    <w:rsid w:val="00B96816"/>
    <w:rsid w:val="00B968DB"/>
    <w:rsid w:val="00B96A8B"/>
    <w:rsid w:val="00B96C31"/>
    <w:rsid w:val="00B96F79"/>
    <w:rsid w:val="00B97006"/>
    <w:rsid w:val="00B970AF"/>
    <w:rsid w:val="00B97C45"/>
    <w:rsid w:val="00B97D41"/>
    <w:rsid w:val="00B97E16"/>
    <w:rsid w:val="00B97E6D"/>
    <w:rsid w:val="00BA05DF"/>
    <w:rsid w:val="00BA0B06"/>
    <w:rsid w:val="00BA0EE6"/>
    <w:rsid w:val="00BA1527"/>
    <w:rsid w:val="00BA1D24"/>
    <w:rsid w:val="00BA1F11"/>
    <w:rsid w:val="00BA2029"/>
    <w:rsid w:val="00BA21B1"/>
    <w:rsid w:val="00BA23F6"/>
    <w:rsid w:val="00BA26B7"/>
    <w:rsid w:val="00BA2E3F"/>
    <w:rsid w:val="00BA2F00"/>
    <w:rsid w:val="00BA355F"/>
    <w:rsid w:val="00BA3A11"/>
    <w:rsid w:val="00BA3C88"/>
    <w:rsid w:val="00BA3D39"/>
    <w:rsid w:val="00BA4908"/>
    <w:rsid w:val="00BA4FE8"/>
    <w:rsid w:val="00BA5345"/>
    <w:rsid w:val="00BA584C"/>
    <w:rsid w:val="00BA5A44"/>
    <w:rsid w:val="00BA5B68"/>
    <w:rsid w:val="00BA5C50"/>
    <w:rsid w:val="00BA6062"/>
    <w:rsid w:val="00BA6D5E"/>
    <w:rsid w:val="00BA7460"/>
    <w:rsid w:val="00BA7950"/>
    <w:rsid w:val="00BA7D14"/>
    <w:rsid w:val="00BB0156"/>
    <w:rsid w:val="00BB01E7"/>
    <w:rsid w:val="00BB09EA"/>
    <w:rsid w:val="00BB0CCA"/>
    <w:rsid w:val="00BB0E3B"/>
    <w:rsid w:val="00BB1233"/>
    <w:rsid w:val="00BB13B3"/>
    <w:rsid w:val="00BB16C0"/>
    <w:rsid w:val="00BB16E7"/>
    <w:rsid w:val="00BB20D2"/>
    <w:rsid w:val="00BB2309"/>
    <w:rsid w:val="00BB2BF7"/>
    <w:rsid w:val="00BB2C2F"/>
    <w:rsid w:val="00BB2DAB"/>
    <w:rsid w:val="00BB2FB1"/>
    <w:rsid w:val="00BB3018"/>
    <w:rsid w:val="00BB314B"/>
    <w:rsid w:val="00BB37BD"/>
    <w:rsid w:val="00BB3C2E"/>
    <w:rsid w:val="00BB4305"/>
    <w:rsid w:val="00BB436F"/>
    <w:rsid w:val="00BB4F85"/>
    <w:rsid w:val="00BB7EB9"/>
    <w:rsid w:val="00BC0A1E"/>
    <w:rsid w:val="00BC0ABC"/>
    <w:rsid w:val="00BC0CA9"/>
    <w:rsid w:val="00BC0D67"/>
    <w:rsid w:val="00BC17EB"/>
    <w:rsid w:val="00BC1D9B"/>
    <w:rsid w:val="00BC3063"/>
    <w:rsid w:val="00BC42A7"/>
    <w:rsid w:val="00BC4311"/>
    <w:rsid w:val="00BC4488"/>
    <w:rsid w:val="00BC4569"/>
    <w:rsid w:val="00BC46F4"/>
    <w:rsid w:val="00BC48C7"/>
    <w:rsid w:val="00BC4A6A"/>
    <w:rsid w:val="00BC5251"/>
    <w:rsid w:val="00BC54D0"/>
    <w:rsid w:val="00BC60A7"/>
    <w:rsid w:val="00BC6F50"/>
    <w:rsid w:val="00BC7449"/>
    <w:rsid w:val="00BC75BD"/>
    <w:rsid w:val="00BC7864"/>
    <w:rsid w:val="00BD0116"/>
    <w:rsid w:val="00BD08F6"/>
    <w:rsid w:val="00BD0D39"/>
    <w:rsid w:val="00BD13DB"/>
    <w:rsid w:val="00BD1955"/>
    <w:rsid w:val="00BD1EDA"/>
    <w:rsid w:val="00BD23F3"/>
    <w:rsid w:val="00BD2A2F"/>
    <w:rsid w:val="00BD36F4"/>
    <w:rsid w:val="00BD3768"/>
    <w:rsid w:val="00BD4397"/>
    <w:rsid w:val="00BD4EE7"/>
    <w:rsid w:val="00BD52AC"/>
    <w:rsid w:val="00BD5943"/>
    <w:rsid w:val="00BD6762"/>
    <w:rsid w:val="00BD67ED"/>
    <w:rsid w:val="00BD6CB6"/>
    <w:rsid w:val="00BD77E2"/>
    <w:rsid w:val="00BD7807"/>
    <w:rsid w:val="00BD7BCA"/>
    <w:rsid w:val="00BD7BEB"/>
    <w:rsid w:val="00BE0D2F"/>
    <w:rsid w:val="00BE0E89"/>
    <w:rsid w:val="00BE0F2C"/>
    <w:rsid w:val="00BE1775"/>
    <w:rsid w:val="00BE1793"/>
    <w:rsid w:val="00BE1A7F"/>
    <w:rsid w:val="00BE1DAD"/>
    <w:rsid w:val="00BE3737"/>
    <w:rsid w:val="00BE37AE"/>
    <w:rsid w:val="00BE3BE1"/>
    <w:rsid w:val="00BE4214"/>
    <w:rsid w:val="00BE4726"/>
    <w:rsid w:val="00BE4830"/>
    <w:rsid w:val="00BE5013"/>
    <w:rsid w:val="00BE5164"/>
    <w:rsid w:val="00BE535F"/>
    <w:rsid w:val="00BE5BCF"/>
    <w:rsid w:val="00BE5C08"/>
    <w:rsid w:val="00BE64BF"/>
    <w:rsid w:val="00BE7194"/>
    <w:rsid w:val="00BE7808"/>
    <w:rsid w:val="00BE78F5"/>
    <w:rsid w:val="00BF03D9"/>
    <w:rsid w:val="00BF0427"/>
    <w:rsid w:val="00BF074D"/>
    <w:rsid w:val="00BF1CB5"/>
    <w:rsid w:val="00BF3098"/>
    <w:rsid w:val="00BF317D"/>
    <w:rsid w:val="00BF36F1"/>
    <w:rsid w:val="00BF3D46"/>
    <w:rsid w:val="00BF433C"/>
    <w:rsid w:val="00BF476E"/>
    <w:rsid w:val="00BF499D"/>
    <w:rsid w:val="00BF4F42"/>
    <w:rsid w:val="00BF51D4"/>
    <w:rsid w:val="00BF5B72"/>
    <w:rsid w:val="00BF6469"/>
    <w:rsid w:val="00BF66F0"/>
    <w:rsid w:val="00BF69CE"/>
    <w:rsid w:val="00BF7597"/>
    <w:rsid w:val="00BF762B"/>
    <w:rsid w:val="00BF7956"/>
    <w:rsid w:val="00C0060E"/>
    <w:rsid w:val="00C00E3D"/>
    <w:rsid w:val="00C018F8"/>
    <w:rsid w:val="00C01A87"/>
    <w:rsid w:val="00C0261B"/>
    <w:rsid w:val="00C027A4"/>
    <w:rsid w:val="00C029CF"/>
    <w:rsid w:val="00C0326B"/>
    <w:rsid w:val="00C03AAB"/>
    <w:rsid w:val="00C03EAF"/>
    <w:rsid w:val="00C03ECC"/>
    <w:rsid w:val="00C0408B"/>
    <w:rsid w:val="00C0476A"/>
    <w:rsid w:val="00C04DD0"/>
    <w:rsid w:val="00C0509B"/>
    <w:rsid w:val="00C054EE"/>
    <w:rsid w:val="00C05F7A"/>
    <w:rsid w:val="00C07120"/>
    <w:rsid w:val="00C07416"/>
    <w:rsid w:val="00C07F5C"/>
    <w:rsid w:val="00C10005"/>
    <w:rsid w:val="00C10136"/>
    <w:rsid w:val="00C1017B"/>
    <w:rsid w:val="00C101F8"/>
    <w:rsid w:val="00C1054E"/>
    <w:rsid w:val="00C1137D"/>
    <w:rsid w:val="00C115F5"/>
    <w:rsid w:val="00C120E3"/>
    <w:rsid w:val="00C12AD3"/>
    <w:rsid w:val="00C12D7A"/>
    <w:rsid w:val="00C130DD"/>
    <w:rsid w:val="00C13414"/>
    <w:rsid w:val="00C13473"/>
    <w:rsid w:val="00C13958"/>
    <w:rsid w:val="00C13C23"/>
    <w:rsid w:val="00C13E01"/>
    <w:rsid w:val="00C13F10"/>
    <w:rsid w:val="00C13F98"/>
    <w:rsid w:val="00C155BA"/>
    <w:rsid w:val="00C15E8E"/>
    <w:rsid w:val="00C15EA8"/>
    <w:rsid w:val="00C15F9F"/>
    <w:rsid w:val="00C1668A"/>
    <w:rsid w:val="00C16EE4"/>
    <w:rsid w:val="00C17109"/>
    <w:rsid w:val="00C17E06"/>
    <w:rsid w:val="00C17E3E"/>
    <w:rsid w:val="00C20767"/>
    <w:rsid w:val="00C2077D"/>
    <w:rsid w:val="00C21C94"/>
    <w:rsid w:val="00C2223C"/>
    <w:rsid w:val="00C22564"/>
    <w:rsid w:val="00C22EB8"/>
    <w:rsid w:val="00C23508"/>
    <w:rsid w:val="00C23538"/>
    <w:rsid w:val="00C23933"/>
    <w:rsid w:val="00C23E0C"/>
    <w:rsid w:val="00C23F0E"/>
    <w:rsid w:val="00C25477"/>
    <w:rsid w:val="00C25600"/>
    <w:rsid w:val="00C262BC"/>
    <w:rsid w:val="00C264EE"/>
    <w:rsid w:val="00C26D5D"/>
    <w:rsid w:val="00C27757"/>
    <w:rsid w:val="00C278AD"/>
    <w:rsid w:val="00C279AB"/>
    <w:rsid w:val="00C27AD7"/>
    <w:rsid w:val="00C27EC5"/>
    <w:rsid w:val="00C30C3C"/>
    <w:rsid w:val="00C3159D"/>
    <w:rsid w:val="00C3218E"/>
    <w:rsid w:val="00C321EA"/>
    <w:rsid w:val="00C3259F"/>
    <w:rsid w:val="00C32629"/>
    <w:rsid w:val="00C3311F"/>
    <w:rsid w:val="00C331CF"/>
    <w:rsid w:val="00C33BF9"/>
    <w:rsid w:val="00C34065"/>
    <w:rsid w:val="00C3442C"/>
    <w:rsid w:val="00C34594"/>
    <w:rsid w:val="00C347D0"/>
    <w:rsid w:val="00C34977"/>
    <w:rsid w:val="00C35DB0"/>
    <w:rsid w:val="00C35FA9"/>
    <w:rsid w:val="00C35FCE"/>
    <w:rsid w:val="00C3647F"/>
    <w:rsid w:val="00C365DB"/>
    <w:rsid w:val="00C36A5F"/>
    <w:rsid w:val="00C36C6F"/>
    <w:rsid w:val="00C36D96"/>
    <w:rsid w:val="00C37304"/>
    <w:rsid w:val="00C375C0"/>
    <w:rsid w:val="00C377D9"/>
    <w:rsid w:val="00C37B56"/>
    <w:rsid w:val="00C37EC7"/>
    <w:rsid w:val="00C40383"/>
    <w:rsid w:val="00C40696"/>
    <w:rsid w:val="00C40EE2"/>
    <w:rsid w:val="00C40F90"/>
    <w:rsid w:val="00C413D5"/>
    <w:rsid w:val="00C41682"/>
    <w:rsid w:val="00C4225D"/>
    <w:rsid w:val="00C42D97"/>
    <w:rsid w:val="00C4310E"/>
    <w:rsid w:val="00C43153"/>
    <w:rsid w:val="00C43A02"/>
    <w:rsid w:val="00C43F8B"/>
    <w:rsid w:val="00C441A4"/>
    <w:rsid w:val="00C443C0"/>
    <w:rsid w:val="00C445FC"/>
    <w:rsid w:val="00C44F47"/>
    <w:rsid w:val="00C44FDF"/>
    <w:rsid w:val="00C453B2"/>
    <w:rsid w:val="00C459DB"/>
    <w:rsid w:val="00C45B05"/>
    <w:rsid w:val="00C45CDD"/>
    <w:rsid w:val="00C466B5"/>
    <w:rsid w:val="00C47010"/>
    <w:rsid w:val="00C47E49"/>
    <w:rsid w:val="00C47FDE"/>
    <w:rsid w:val="00C50252"/>
    <w:rsid w:val="00C5044D"/>
    <w:rsid w:val="00C50568"/>
    <w:rsid w:val="00C50D55"/>
    <w:rsid w:val="00C51A16"/>
    <w:rsid w:val="00C5205C"/>
    <w:rsid w:val="00C52C7D"/>
    <w:rsid w:val="00C544C0"/>
    <w:rsid w:val="00C5487F"/>
    <w:rsid w:val="00C54E35"/>
    <w:rsid w:val="00C54E7F"/>
    <w:rsid w:val="00C54FD4"/>
    <w:rsid w:val="00C552D1"/>
    <w:rsid w:val="00C55C10"/>
    <w:rsid w:val="00C55CB9"/>
    <w:rsid w:val="00C562B9"/>
    <w:rsid w:val="00C56E77"/>
    <w:rsid w:val="00C5797C"/>
    <w:rsid w:val="00C57B3B"/>
    <w:rsid w:val="00C57BC1"/>
    <w:rsid w:val="00C60EF4"/>
    <w:rsid w:val="00C6126C"/>
    <w:rsid w:val="00C6178C"/>
    <w:rsid w:val="00C617AF"/>
    <w:rsid w:val="00C6198E"/>
    <w:rsid w:val="00C620C0"/>
    <w:rsid w:val="00C62493"/>
    <w:rsid w:val="00C63E96"/>
    <w:rsid w:val="00C64233"/>
    <w:rsid w:val="00C64490"/>
    <w:rsid w:val="00C64915"/>
    <w:rsid w:val="00C64BEC"/>
    <w:rsid w:val="00C64F08"/>
    <w:rsid w:val="00C6522E"/>
    <w:rsid w:val="00C65329"/>
    <w:rsid w:val="00C65F99"/>
    <w:rsid w:val="00C6613D"/>
    <w:rsid w:val="00C66290"/>
    <w:rsid w:val="00C669BC"/>
    <w:rsid w:val="00C66EC2"/>
    <w:rsid w:val="00C66F46"/>
    <w:rsid w:val="00C66FF4"/>
    <w:rsid w:val="00C6731C"/>
    <w:rsid w:val="00C675A7"/>
    <w:rsid w:val="00C678CC"/>
    <w:rsid w:val="00C701E4"/>
    <w:rsid w:val="00C709A6"/>
    <w:rsid w:val="00C70FE4"/>
    <w:rsid w:val="00C7110F"/>
    <w:rsid w:val="00C72A87"/>
    <w:rsid w:val="00C72DD5"/>
    <w:rsid w:val="00C72FC5"/>
    <w:rsid w:val="00C72FCA"/>
    <w:rsid w:val="00C736FC"/>
    <w:rsid w:val="00C7388F"/>
    <w:rsid w:val="00C75866"/>
    <w:rsid w:val="00C75886"/>
    <w:rsid w:val="00C761D3"/>
    <w:rsid w:val="00C766E6"/>
    <w:rsid w:val="00C768E0"/>
    <w:rsid w:val="00C768F6"/>
    <w:rsid w:val="00C76CC9"/>
    <w:rsid w:val="00C76F8A"/>
    <w:rsid w:val="00C77069"/>
    <w:rsid w:val="00C7717D"/>
    <w:rsid w:val="00C77DA9"/>
    <w:rsid w:val="00C802C4"/>
    <w:rsid w:val="00C802F9"/>
    <w:rsid w:val="00C805CE"/>
    <w:rsid w:val="00C8074E"/>
    <w:rsid w:val="00C80ADB"/>
    <w:rsid w:val="00C80F0D"/>
    <w:rsid w:val="00C81FB1"/>
    <w:rsid w:val="00C82820"/>
    <w:rsid w:val="00C82C9C"/>
    <w:rsid w:val="00C82D1E"/>
    <w:rsid w:val="00C82EA1"/>
    <w:rsid w:val="00C83BE8"/>
    <w:rsid w:val="00C840BA"/>
    <w:rsid w:val="00C8448B"/>
    <w:rsid w:val="00C84A89"/>
    <w:rsid w:val="00C85EAE"/>
    <w:rsid w:val="00C86085"/>
    <w:rsid w:val="00C861BC"/>
    <w:rsid w:val="00C86391"/>
    <w:rsid w:val="00C86580"/>
    <w:rsid w:val="00C86D40"/>
    <w:rsid w:val="00C87075"/>
    <w:rsid w:val="00C87096"/>
    <w:rsid w:val="00C9032F"/>
    <w:rsid w:val="00C914C2"/>
    <w:rsid w:val="00C91753"/>
    <w:rsid w:val="00C9180E"/>
    <w:rsid w:val="00C91C63"/>
    <w:rsid w:val="00C920DF"/>
    <w:rsid w:val="00C92913"/>
    <w:rsid w:val="00C92C58"/>
    <w:rsid w:val="00C92D69"/>
    <w:rsid w:val="00C92D6E"/>
    <w:rsid w:val="00C930B6"/>
    <w:rsid w:val="00C93C35"/>
    <w:rsid w:val="00C9416E"/>
    <w:rsid w:val="00C94776"/>
    <w:rsid w:val="00C948D9"/>
    <w:rsid w:val="00C94AC2"/>
    <w:rsid w:val="00C94D9F"/>
    <w:rsid w:val="00C9543A"/>
    <w:rsid w:val="00C954F5"/>
    <w:rsid w:val="00C9556E"/>
    <w:rsid w:val="00C955FB"/>
    <w:rsid w:val="00C95BB3"/>
    <w:rsid w:val="00C96321"/>
    <w:rsid w:val="00C96633"/>
    <w:rsid w:val="00C96A61"/>
    <w:rsid w:val="00C96B3D"/>
    <w:rsid w:val="00C96F31"/>
    <w:rsid w:val="00C97391"/>
    <w:rsid w:val="00C97798"/>
    <w:rsid w:val="00C97961"/>
    <w:rsid w:val="00CA0301"/>
    <w:rsid w:val="00CA0AAE"/>
    <w:rsid w:val="00CA147B"/>
    <w:rsid w:val="00CA1557"/>
    <w:rsid w:val="00CA2A2C"/>
    <w:rsid w:val="00CA2CCB"/>
    <w:rsid w:val="00CA2EDC"/>
    <w:rsid w:val="00CA3195"/>
    <w:rsid w:val="00CA339A"/>
    <w:rsid w:val="00CA3B0A"/>
    <w:rsid w:val="00CA3C9E"/>
    <w:rsid w:val="00CA3DAC"/>
    <w:rsid w:val="00CA465E"/>
    <w:rsid w:val="00CA4919"/>
    <w:rsid w:val="00CA491D"/>
    <w:rsid w:val="00CA4EF4"/>
    <w:rsid w:val="00CA55E8"/>
    <w:rsid w:val="00CA5A00"/>
    <w:rsid w:val="00CA5BCB"/>
    <w:rsid w:val="00CA5BD2"/>
    <w:rsid w:val="00CA5D1A"/>
    <w:rsid w:val="00CA5FA7"/>
    <w:rsid w:val="00CA6048"/>
    <w:rsid w:val="00CA6128"/>
    <w:rsid w:val="00CA660A"/>
    <w:rsid w:val="00CA743D"/>
    <w:rsid w:val="00CA745A"/>
    <w:rsid w:val="00CA7E6D"/>
    <w:rsid w:val="00CB03C1"/>
    <w:rsid w:val="00CB04C9"/>
    <w:rsid w:val="00CB094C"/>
    <w:rsid w:val="00CB13E6"/>
    <w:rsid w:val="00CB140B"/>
    <w:rsid w:val="00CB1662"/>
    <w:rsid w:val="00CB1853"/>
    <w:rsid w:val="00CB1BC5"/>
    <w:rsid w:val="00CB1F6A"/>
    <w:rsid w:val="00CB2155"/>
    <w:rsid w:val="00CB21BB"/>
    <w:rsid w:val="00CB2294"/>
    <w:rsid w:val="00CB2A52"/>
    <w:rsid w:val="00CB2A9B"/>
    <w:rsid w:val="00CB2C09"/>
    <w:rsid w:val="00CB2DC5"/>
    <w:rsid w:val="00CB2EB3"/>
    <w:rsid w:val="00CB3207"/>
    <w:rsid w:val="00CB32E0"/>
    <w:rsid w:val="00CB392F"/>
    <w:rsid w:val="00CB47B8"/>
    <w:rsid w:val="00CB5730"/>
    <w:rsid w:val="00CB5C5D"/>
    <w:rsid w:val="00CB637C"/>
    <w:rsid w:val="00CB686B"/>
    <w:rsid w:val="00CB6D2D"/>
    <w:rsid w:val="00CB6DED"/>
    <w:rsid w:val="00CB7118"/>
    <w:rsid w:val="00CB73D6"/>
    <w:rsid w:val="00CB7510"/>
    <w:rsid w:val="00CB7C53"/>
    <w:rsid w:val="00CC07DA"/>
    <w:rsid w:val="00CC0C13"/>
    <w:rsid w:val="00CC0F78"/>
    <w:rsid w:val="00CC1AFE"/>
    <w:rsid w:val="00CC1C1C"/>
    <w:rsid w:val="00CC1C62"/>
    <w:rsid w:val="00CC217C"/>
    <w:rsid w:val="00CC2282"/>
    <w:rsid w:val="00CC22FD"/>
    <w:rsid w:val="00CC2367"/>
    <w:rsid w:val="00CC2572"/>
    <w:rsid w:val="00CC315D"/>
    <w:rsid w:val="00CC3656"/>
    <w:rsid w:val="00CC3AAA"/>
    <w:rsid w:val="00CC471E"/>
    <w:rsid w:val="00CC4FDE"/>
    <w:rsid w:val="00CC5D42"/>
    <w:rsid w:val="00CC7312"/>
    <w:rsid w:val="00CC75AA"/>
    <w:rsid w:val="00CC79F5"/>
    <w:rsid w:val="00CD020A"/>
    <w:rsid w:val="00CD05E9"/>
    <w:rsid w:val="00CD08F6"/>
    <w:rsid w:val="00CD0C30"/>
    <w:rsid w:val="00CD1EFC"/>
    <w:rsid w:val="00CD255D"/>
    <w:rsid w:val="00CD2A43"/>
    <w:rsid w:val="00CD2D1E"/>
    <w:rsid w:val="00CD2D81"/>
    <w:rsid w:val="00CD2EB0"/>
    <w:rsid w:val="00CD2F17"/>
    <w:rsid w:val="00CD335A"/>
    <w:rsid w:val="00CD3BCA"/>
    <w:rsid w:val="00CD3E3F"/>
    <w:rsid w:val="00CD4A25"/>
    <w:rsid w:val="00CD4D82"/>
    <w:rsid w:val="00CD4E23"/>
    <w:rsid w:val="00CD4F87"/>
    <w:rsid w:val="00CD504F"/>
    <w:rsid w:val="00CD51CF"/>
    <w:rsid w:val="00CD55CC"/>
    <w:rsid w:val="00CD56FA"/>
    <w:rsid w:val="00CD5E14"/>
    <w:rsid w:val="00CD61A4"/>
    <w:rsid w:val="00CD66DE"/>
    <w:rsid w:val="00CD6D51"/>
    <w:rsid w:val="00CD6F3D"/>
    <w:rsid w:val="00CD714F"/>
    <w:rsid w:val="00CD7271"/>
    <w:rsid w:val="00CD75E9"/>
    <w:rsid w:val="00CD76A8"/>
    <w:rsid w:val="00CD7864"/>
    <w:rsid w:val="00CD795D"/>
    <w:rsid w:val="00CE0931"/>
    <w:rsid w:val="00CE1449"/>
    <w:rsid w:val="00CE1E0D"/>
    <w:rsid w:val="00CE1EC5"/>
    <w:rsid w:val="00CE2679"/>
    <w:rsid w:val="00CE28BE"/>
    <w:rsid w:val="00CE2944"/>
    <w:rsid w:val="00CE2A09"/>
    <w:rsid w:val="00CE2F93"/>
    <w:rsid w:val="00CE34E2"/>
    <w:rsid w:val="00CE37DB"/>
    <w:rsid w:val="00CE3BFC"/>
    <w:rsid w:val="00CE443F"/>
    <w:rsid w:val="00CE4B5F"/>
    <w:rsid w:val="00CE4C4C"/>
    <w:rsid w:val="00CE4E0F"/>
    <w:rsid w:val="00CE5299"/>
    <w:rsid w:val="00CE654E"/>
    <w:rsid w:val="00CE692B"/>
    <w:rsid w:val="00CE696E"/>
    <w:rsid w:val="00CE755B"/>
    <w:rsid w:val="00CE76B2"/>
    <w:rsid w:val="00CE7F1A"/>
    <w:rsid w:val="00CF0C14"/>
    <w:rsid w:val="00CF0EF6"/>
    <w:rsid w:val="00CF1019"/>
    <w:rsid w:val="00CF123A"/>
    <w:rsid w:val="00CF163C"/>
    <w:rsid w:val="00CF1A28"/>
    <w:rsid w:val="00CF1B42"/>
    <w:rsid w:val="00CF1DAF"/>
    <w:rsid w:val="00CF245E"/>
    <w:rsid w:val="00CF252F"/>
    <w:rsid w:val="00CF266F"/>
    <w:rsid w:val="00CF2715"/>
    <w:rsid w:val="00CF2A13"/>
    <w:rsid w:val="00CF2B59"/>
    <w:rsid w:val="00CF35F3"/>
    <w:rsid w:val="00CF3C2A"/>
    <w:rsid w:val="00CF3C93"/>
    <w:rsid w:val="00CF3F9B"/>
    <w:rsid w:val="00CF4097"/>
    <w:rsid w:val="00CF4420"/>
    <w:rsid w:val="00CF4801"/>
    <w:rsid w:val="00CF502D"/>
    <w:rsid w:val="00CF569C"/>
    <w:rsid w:val="00CF5A37"/>
    <w:rsid w:val="00CF62D8"/>
    <w:rsid w:val="00CF6915"/>
    <w:rsid w:val="00CF77B8"/>
    <w:rsid w:val="00CF79C2"/>
    <w:rsid w:val="00D00166"/>
    <w:rsid w:val="00D008AF"/>
    <w:rsid w:val="00D00940"/>
    <w:rsid w:val="00D00DC8"/>
    <w:rsid w:val="00D0179D"/>
    <w:rsid w:val="00D02068"/>
    <w:rsid w:val="00D020F4"/>
    <w:rsid w:val="00D029D9"/>
    <w:rsid w:val="00D02E33"/>
    <w:rsid w:val="00D0307A"/>
    <w:rsid w:val="00D03303"/>
    <w:rsid w:val="00D0337E"/>
    <w:rsid w:val="00D03E3D"/>
    <w:rsid w:val="00D03FA4"/>
    <w:rsid w:val="00D04D86"/>
    <w:rsid w:val="00D04D9E"/>
    <w:rsid w:val="00D05498"/>
    <w:rsid w:val="00D05630"/>
    <w:rsid w:val="00D05667"/>
    <w:rsid w:val="00D05BC3"/>
    <w:rsid w:val="00D064A3"/>
    <w:rsid w:val="00D06EE8"/>
    <w:rsid w:val="00D077A0"/>
    <w:rsid w:val="00D07B32"/>
    <w:rsid w:val="00D1011C"/>
    <w:rsid w:val="00D10F65"/>
    <w:rsid w:val="00D11038"/>
    <w:rsid w:val="00D110CB"/>
    <w:rsid w:val="00D1121A"/>
    <w:rsid w:val="00D118E8"/>
    <w:rsid w:val="00D11B4B"/>
    <w:rsid w:val="00D11BBE"/>
    <w:rsid w:val="00D11CBA"/>
    <w:rsid w:val="00D1216F"/>
    <w:rsid w:val="00D12462"/>
    <w:rsid w:val="00D12A2B"/>
    <w:rsid w:val="00D12C0D"/>
    <w:rsid w:val="00D1310A"/>
    <w:rsid w:val="00D133E3"/>
    <w:rsid w:val="00D13736"/>
    <w:rsid w:val="00D13C22"/>
    <w:rsid w:val="00D142CF"/>
    <w:rsid w:val="00D14639"/>
    <w:rsid w:val="00D14708"/>
    <w:rsid w:val="00D14F4F"/>
    <w:rsid w:val="00D15EFE"/>
    <w:rsid w:val="00D16235"/>
    <w:rsid w:val="00D16328"/>
    <w:rsid w:val="00D1669F"/>
    <w:rsid w:val="00D166E4"/>
    <w:rsid w:val="00D168A5"/>
    <w:rsid w:val="00D16AB9"/>
    <w:rsid w:val="00D16ADA"/>
    <w:rsid w:val="00D16D10"/>
    <w:rsid w:val="00D17226"/>
    <w:rsid w:val="00D172A0"/>
    <w:rsid w:val="00D17B3E"/>
    <w:rsid w:val="00D17FB0"/>
    <w:rsid w:val="00D20221"/>
    <w:rsid w:val="00D207AC"/>
    <w:rsid w:val="00D20944"/>
    <w:rsid w:val="00D20EE3"/>
    <w:rsid w:val="00D21257"/>
    <w:rsid w:val="00D21344"/>
    <w:rsid w:val="00D2136E"/>
    <w:rsid w:val="00D21404"/>
    <w:rsid w:val="00D21753"/>
    <w:rsid w:val="00D218A8"/>
    <w:rsid w:val="00D21A8B"/>
    <w:rsid w:val="00D21AB9"/>
    <w:rsid w:val="00D21EDF"/>
    <w:rsid w:val="00D22744"/>
    <w:rsid w:val="00D227D2"/>
    <w:rsid w:val="00D22997"/>
    <w:rsid w:val="00D23219"/>
    <w:rsid w:val="00D23248"/>
    <w:rsid w:val="00D236C6"/>
    <w:rsid w:val="00D2374C"/>
    <w:rsid w:val="00D24227"/>
    <w:rsid w:val="00D24267"/>
    <w:rsid w:val="00D24E50"/>
    <w:rsid w:val="00D24FFE"/>
    <w:rsid w:val="00D25037"/>
    <w:rsid w:val="00D25251"/>
    <w:rsid w:val="00D2557F"/>
    <w:rsid w:val="00D25684"/>
    <w:rsid w:val="00D258FE"/>
    <w:rsid w:val="00D25D0F"/>
    <w:rsid w:val="00D264E8"/>
    <w:rsid w:val="00D267F6"/>
    <w:rsid w:val="00D26AE7"/>
    <w:rsid w:val="00D271EE"/>
    <w:rsid w:val="00D27B6E"/>
    <w:rsid w:val="00D27D4A"/>
    <w:rsid w:val="00D27E50"/>
    <w:rsid w:val="00D27FF4"/>
    <w:rsid w:val="00D301E2"/>
    <w:rsid w:val="00D302DE"/>
    <w:rsid w:val="00D303DF"/>
    <w:rsid w:val="00D305C4"/>
    <w:rsid w:val="00D30603"/>
    <w:rsid w:val="00D3070A"/>
    <w:rsid w:val="00D307D1"/>
    <w:rsid w:val="00D30B32"/>
    <w:rsid w:val="00D30E13"/>
    <w:rsid w:val="00D3153F"/>
    <w:rsid w:val="00D31EB9"/>
    <w:rsid w:val="00D32586"/>
    <w:rsid w:val="00D326B8"/>
    <w:rsid w:val="00D32825"/>
    <w:rsid w:val="00D32A81"/>
    <w:rsid w:val="00D32F1B"/>
    <w:rsid w:val="00D33037"/>
    <w:rsid w:val="00D33387"/>
    <w:rsid w:val="00D33493"/>
    <w:rsid w:val="00D3365D"/>
    <w:rsid w:val="00D33F6E"/>
    <w:rsid w:val="00D3413B"/>
    <w:rsid w:val="00D34420"/>
    <w:rsid w:val="00D34556"/>
    <w:rsid w:val="00D347D3"/>
    <w:rsid w:val="00D357F4"/>
    <w:rsid w:val="00D35DF0"/>
    <w:rsid w:val="00D36E2E"/>
    <w:rsid w:val="00D37139"/>
    <w:rsid w:val="00D3715F"/>
    <w:rsid w:val="00D3720C"/>
    <w:rsid w:val="00D37D12"/>
    <w:rsid w:val="00D40996"/>
    <w:rsid w:val="00D40D02"/>
    <w:rsid w:val="00D40D64"/>
    <w:rsid w:val="00D41F74"/>
    <w:rsid w:val="00D42060"/>
    <w:rsid w:val="00D420D3"/>
    <w:rsid w:val="00D422A4"/>
    <w:rsid w:val="00D42BDA"/>
    <w:rsid w:val="00D42C66"/>
    <w:rsid w:val="00D436DD"/>
    <w:rsid w:val="00D43C99"/>
    <w:rsid w:val="00D44483"/>
    <w:rsid w:val="00D44CD9"/>
    <w:rsid w:val="00D44EEA"/>
    <w:rsid w:val="00D45902"/>
    <w:rsid w:val="00D462CD"/>
    <w:rsid w:val="00D4634B"/>
    <w:rsid w:val="00D46474"/>
    <w:rsid w:val="00D46FE5"/>
    <w:rsid w:val="00D476D6"/>
    <w:rsid w:val="00D476EC"/>
    <w:rsid w:val="00D47D89"/>
    <w:rsid w:val="00D47E32"/>
    <w:rsid w:val="00D50026"/>
    <w:rsid w:val="00D50119"/>
    <w:rsid w:val="00D504ED"/>
    <w:rsid w:val="00D50F88"/>
    <w:rsid w:val="00D51010"/>
    <w:rsid w:val="00D5128F"/>
    <w:rsid w:val="00D51327"/>
    <w:rsid w:val="00D51370"/>
    <w:rsid w:val="00D514E9"/>
    <w:rsid w:val="00D514FA"/>
    <w:rsid w:val="00D5170A"/>
    <w:rsid w:val="00D51E86"/>
    <w:rsid w:val="00D521EC"/>
    <w:rsid w:val="00D531DD"/>
    <w:rsid w:val="00D5355A"/>
    <w:rsid w:val="00D53B0C"/>
    <w:rsid w:val="00D53E64"/>
    <w:rsid w:val="00D54139"/>
    <w:rsid w:val="00D54BAC"/>
    <w:rsid w:val="00D54C90"/>
    <w:rsid w:val="00D54F03"/>
    <w:rsid w:val="00D54FD5"/>
    <w:rsid w:val="00D552F9"/>
    <w:rsid w:val="00D55424"/>
    <w:rsid w:val="00D55FDC"/>
    <w:rsid w:val="00D56723"/>
    <w:rsid w:val="00D56A67"/>
    <w:rsid w:val="00D56BE2"/>
    <w:rsid w:val="00D56E40"/>
    <w:rsid w:val="00D56FD0"/>
    <w:rsid w:val="00D5709D"/>
    <w:rsid w:val="00D575F4"/>
    <w:rsid w:val="00D57BD0"/>
    <w:rsid w:val="00D60008"/>
    <w:rsid w:val="00D60207"/>
    <w:rsid w:val="00D6049E"/>
    <w:rsid w:val="00D60B25"/>
    <w:rsid w:val="00D60B5D"/>
    <w:rsid w:val="00D60CE8"/>
    <w:rsid w:val="00D60E91"/>
    <w:rsid w:val="00D613E1"/>
    <w:rsid w:val="00D615ED"/>
    <w:rsid w:val="00D61AD0"/>
    <w:rsid w:val="00D6234A"/>
    <w:rsid w:val="00D62C65"/>
    <w:rsid w:val="00D63339"/>
    <w:rsid w:val="00D63770"/>
    <w:rsid w:val="00D63C00"/>
    <w:rsid w:val="00D63CC4"/>
    <w:rsid w:val="00D63EBA"/>
    <w:rsid w:val="00D63F97"/>
    <w:rsid w:val="00D643B7"/>
    <w:rsid w:val="00D64D02"/>
    <w:rsid w:val="00D651DE"/>
    <w:rsid w:val="00D6557E"/>
    <w:rsid w:val="00D66481"/>
    <w:rsid w:val="00D66A64"/>
    <w:rsid w:val="00D67763"/>
    <w:rsid w:val="00D70291"/>
    <w:rsid w:val="00D70822"/>
    <w:rsid w:val="00D70945"/>
    <w:rsid w:val="00D709D5"/>
    <w:rsid w:val="00D70E9F"/>
    <w:rsid w:val="00D70EC0"/>
    <w:rsid w:val="00D716C1"/>
    <w:rsid w:val="00D71A63"/>
    <w:rsid w:val="00D71A95"/>
    <w:rsid w:val="00D71B1A"/>
    <w:rsid w:val="00D737A3"/>
    <w:rsid w:val="00D73CEC"/>
    <w:rsid w:val="00D7471B"/>
    <w:rsid w:val="00D7476A"/>
    <w:rsid w:val="00D7495A"/>
    <w:rsid w:val="00D7536D"/>
    <w:rsid w:val="00D75854"/>
    <w:rsid w:val="00D760FF"/>
    <w:rsid w:val="00D7683E"/>
    <w:rsid w:val="00D76C80"/>
    <w:rsid w:val="00D77478"/>
    <w:rsid w:val="00D77877"/>
    <w:rsid w:val="00D807EB"/>
    <w:rsid w:val="00D811D1"/>
    <w:rsid w:val="00D811EC"/>
    <w:rsid w:val="00D81AF5"/>
    <w:rsid w:val="00D821F1"/>
    <w:rsid w:val="00D828C8"/>
    <w:rsid w:val="00D82929"/>
    <w:rsid w:val="00D82C31"/>
    <w:rsid w:val="00D82F9E"/>
    <w:rsid w:val="00D83237"/>
    <w:rsid w:val="00D832BB"/>
    <w:rsid w:val="00D83B52"/>
    <w:rsid w:val="00D83D3D"/>
    <w:rsid w:val="00D84369"/>
    <w:rsid w:val="00D8518B"/>
    <w:rsid w:val="00D85455"/>
    <w:rsid w:val="00D86D02"/>
    <w:rsid w:val="00D86E45"/>
    <w:rsid w:val="00D872F7"/>
    <w:rsid w:val="00D875A7"/>
    <w:rsid w:val="00D877A9"/>
    <w:rsid w:val="00D87D23"/>
    <w:rsid w:val="00D87D6E"/>
    <w:rsid w:val="00D907CC"/>
    <w:rsid w:val="00D90D84"/>
    <w:rsid w:val="00D9153E"/>
    <w:rsid w:val="00D9191C"/>
    <w:rsid w:val="00D924F2"/>
    <w:rsid w:val="00D926BA"/>
    <w:rsid w:val="00D9273B"/>
    <w:rsid w:val="00D9344F"/>
    <w:rsid w:val="00D934E6"/>
    <w:rsid w:val="00D93541"/>
    <w:rsid w:val="00D93B22"/>
    <w:rsid w:val="00D93EC0"/>
    <w:rsid w:val="00D93F65"/>
    <w:rsid w:val="00D9404E"/>
    <w:rsid w:val="00D941FF"/>
    <w:rsid w:val="00D943CA"/>
    <w:rsid w:val="00D946F8"/>
    <w:rsid w:val="00D94701"/>
    <w:rsid w:val="00D95939"/>
    <w:rsid w:val="00D9628B"/>
    <w:rsid w:val="00D965A2"/>
    <w:rsid w:val="00D97358"/>
    <w:rsid w:val="00D977D2"/>
    <w:rsid w:val="00D97CF0"/>
    <w:rsid w:val="00DA09E3"/>
    <w:rsid w:val="00DA0C4B"/>
    <w:rsid w:val="00DA0DE7"/>
    <w:rsid w:val="00DA1177"/>
    <w:rsid w:val="00DA16F5"/>
    <w:rsid w:val="00DA20B3"/>
    <w:rsid w:val="00DA20F4"/>
    <w:rsid w:val="00DA2230"/>
    <w:rsid w:val="00DA251D"/>
    <w:rsid w:val="00DA26E2"/>
    <w:rsid w:val="00DA3036"/>
    <w:rsid w:val="00DA31B1"/>
    <w:rsid w:val="00DA31F7"/>
    <w:rsid w:val="00DA380E"/>
    <w:rsid w:val="00DA3C67"/>
    <w:rsid w:val="00DA3D9D"/>
    <w:rsid w:val="00DA404B"/>
    <w:rsid w:val="00DA4B53"/>
    <w:rsid w:val="00DA53AE"/>
    <w:rsid w:val="00DA58DE"/>
    <w:rsid w:val="00DA6325"/>
    <w:rsid w:val="00DA6735"/>
    <w:rsid w:val="00DA6ED4"/>
    <w:rsid w:val="00DA6EF4"/>
    <w:rsid w:val="00DA70C1"/>
    <w:rsid w:val="00DA71E4"/>
    <w:rsid w:val="00DA7D19"/>
    <w:rsid w:val="00DB035C"/>
    <w:rsid w:val="00DB0BE5"/>
    <w:rsid w:val="00DB1407"/>
    <w:rsid w:val="00DB16E8"/>
    <w:rsid w:val="00DB1701"/>
    <w:rsid w:val="00DB19AB"/>
    <w:rsid w:val="00DB214E"/>
    <w:rsid w:val="00DB2274"/>
    <w:rsid w:val="00DB2605"/>
    <w:rsid w:val="00DB2F39"/>
    <w:rsid w:val="00DB3142"/>
    <w:rsid w:val="00DB32BA"/>
    <w:rsid w:val="00DB3A14"/>
    <w:rsid w:val="00DB3FD7"/>
    <w:rsid w:val="00DB4962"/>
    <w:rsid w:val="00DB5045"/>
    <w:rsid w:val="00DB60E3"/>
    <w:rsid w:val="00DB6139"/>
    <w:rsid w:val="00DB636E"/>
    <w:rsid w:val="00DB6386"/>
    <w:rsid w:val="00DB66CC"/>
    <w:rsid w:val="00DB6CBE"/>
    <w:rsid w:val="00DB70A7"/>
    <w:rsid w:val="00DB7234"/>
    <w:rsid w:val="00DB7DA8"/>
    <w:rsid w:val="00DB7DF0"/>
    <w:rsid w:val="00DC137A"/>
    <w:rsid w:val="00DC1B75"/>
    <w:rsid w:val="00DC2471"/>
    <w:rsid w:val="00DC31E7"/>
    <w:rsid w:val="00DC3734"/>
    <w:rsid w:val="00DC39C4"/>
    <w:rsid w:val="00DC4136"/>
    <w:rsid w:val="00DC4160"/>
    <w:rsid w:val="00DC4305"/>
    <w:rsid w:val="00DC470B"/>
    <w:rsid w:val="00DC476C"/>
    <w:rsid w:val="00DC4A4F"/>
    <w:rsid w:val="00DC4BBA"/>
    <w:rsid w:val="00DC4BCE"/>
    <w:rsid w:val="00DC4BEE"/>
    <w:rsid w:val="00DC5457"/>
    <w:rsid w:val="00DC561F"/>
    <w:rsid w:val="00DC6455"/>
    <w:rsid w:val="00DC6849"/>
    <w:rsid w:val="00DC6ECE"/>
    <w:rsid w:val="00DC73FA"/>
    <w:rsid w:val="00DC743E"/>
    <w:rsid w:val="00DC7570"/>
    <w:rsid w:val="00DD04D2"/>
    <w:rsid w:val="00DD05A4"/>
    <w:rsid w:val="00DD06AA"/>
    <w:rsid w:val="00DD080A"/>
    <w:rsid w:val="00DD114F"/>
    <w:rsid w:val="00DD1431"/>
    <w:rsid w:val="00DD188B"/>
    <w:rsid w:val="00DD2274"/>
    <w:rsid w:val="00DD2F54"/>
    <w:rsid w:val="00DD3ADC"/>
    <w:rsid w:val="00DD47AC"/>
    <w:rsid w:val="00DD47B8"/>
    <w:rsid w:val="00DD486E"/>
    <w:rsid w:val="00DD486F"/>
    <w:rsid w:val="00DD579E"/>
    <w:rsid w:val="00DD6448"/>
    <w:rsid w:val="00DD661F"/>
    <w:rsid w:val="00DD6960"/>
    <w:rsid w:val="00DD6A01"/>
    <w:rsid w:val="00DD6B82"/>
    <w:rsid w:val="00DD6D38"/>
    <w:rsid w:val="00DD7399"/>
    <w:rsid w:val="00DD7660"/>
    <w:rsid w:val="00DD76D0"/>
    <w:rsid w:val="00DD7784"/>
    <w:rsid w:val="00DE0259"/>
    <w:rsid w:val="00DE032C"/>
    <w:rsid w:val="00DE0C6F"/>
    <w:rsid w:val="00DE0EFC"/>
    <w:rsid w:val="00DE0F25"/>
    <w:rsid w:val="00DE17FD"/>
    <w:rsid w:val="00DE1A34"/>
    <w:rsid w:val="00DE1D69"/>
    <w:rsid w:val="00DE20F0"/>
    <w:rsid w:val="00DE2CCB"/>
    <w:rsid w:val="00DE2DF2"/>
    <w:rsid w:val="00DE2F9E"/>
    <w:rsid w:val="00DE31EF"/>
    <w:rsid w:val="00DE32D5"/>
    <w:rsid w:val="00DE33BE"/>
    <w:rsid w:val="00DE34D9"/>
    <w:rsid w:val="00DE35C6"/>
    <w:rsid w:val="00DE3E6F"/>
    <w:rsid w:val="00DE3E9A"/>
    <w:rsid w:val="00DE3F2D"/>
    <w:rsid w:val="00DE4356"/>
    <w:rsid w:val="00DE44A1"/>
    <w:rsid w:val="00DE460C"/>
    <w:rsid w:val="00DE486B"/>
    <w:rsid w:val="00DE4E05"/>
    <w:rsid w:val="00DE57C2"/>
    <w:rsid w:val="00DE5B64"/>
    <w:rsid w:val="00DE5CF5"/>
    <w:rsid w:val="00DE5D07"/>
    <w:rsid w:val="00DE6371"/>
    <w:rsid w:val="00DE6691"/>
    <w:rsid w:val="00DE6915"/>
    <w:rsid w:val="00DE6BB8"/>
    <w:rsid w:val="00DE711D"/>
    <w:rsid w:val="00DE7701"/>
    <w:rsid w:val="00DE77BA"/>
    <w:rsid w:val="00DE7B33"/>
    <w:rsid w:val="00DE7D2C"/>
    <w:rsid w:val="00DE7D44"/>
    <w:rsid w:val="00DE7D78"/>
    <w:rsid w:val="00DF04A5"/>
    <w:rsid w:val="00DF06EA"/>
    <w:rsid w:val="00DF12E4"/>
    <w:rsid w:val="00DF14F2"/>
    <w:rsid w:val="00DF1DDA"/>
    <w:rsid w:val="00DF20B5"/>
    <w:rsid w:val="00DF2271"/>
    <w:rsid w:val="00DF2358"/>
    <w:rsid w:val="00DF2C22"/>
    <w:rsid w:val="00DF2C96"/>
    <w:rsid w:val="00DF2E7A"/>
    <w:rsid w:val="00DF3060"/>
    <w:rsid w:val="00DF3168"/>
    <w:rsid w:val="00DF3522"/>
    <w:rsid w:val="00DF4350"/>
    <w:rsid w:val="00DF451A"/>
    <w:rsid w:val="00DF461C"/>
    <w:rsid w:val="00DF4825"/>
    <w:rsid w:val="00DF4CD3"/>
    <w:rsid w:val="00DF4E55"/>
    <w:rsid w:val="00DF5174"/>
    <w:rsid w:val="00DF51B3"/>
    <w:rsid w:val="00DF53C4"/>
    <w:rsid w:val="00DF5578"/>
    <w:rsid w:val="00DF5635"/>
    <w:rsid w:val="00DF58B3"/>
    <w:rsid w:val="00DF5928"/>
    <w:rsid w:val="00DF6070"/>
    <w:rsid w:val="00DF6154"/>
    <w:rsid w:val="00DF6730"/>
    <w:rsid w:val="00DF6C30"/>
    <w:rsid w:val="00DF6D1F"/>
    <w:rsid w:val="00DF7253"/>
    <w:rsid w:val="00DF735F"/>
    <w:rsid w:val="00E001B3"/>
    <w:rsid w:val="00E008E3"/>
    <w:rsid w:val="00E00D07"/>
    <w:rsid w:val="00E01C40"/>
    <w:rsid w:val="00E02B2C"/>
    <w:rsid w:val="00E02B43"/>
    <w:rsid w:val="00E03053"/>
    <w:rsid w:val="00E03189"/>
    <w:rsid w:val="00E0354C"/>
    <w:rsid w:val="00E035C2"/>
    <w:rsid w:val="00E0393B"/>
    <w:rsid w:val="00E03C92"/>
    <w:rsid w:val="00E03CD2"/>
    <w:rsid w:val="00E0400B"/>
    <w:rsid w:val="00E044DF"/>
    <w:rsid w:val="00E04B56"/>
    <w:rsid w:val="00E05438"/>
    <w:rsid w:val="00E0552F"/>
    <w:rsid w:val="00E0603F"/>
    <w:rsid w:val="00E06556"/>
    <w:rsid w:val="00E0656F"/>
    <w:rsid w:val="00E06665"/>
    <w:rsid w:val="00E070DF"/>
    <w:rsid w:val="00E073F3"/>
    <w:rsid w:val="00E074A8"/>
    <w:rsid w:val="00E07500"/>
    <w:rsid w:val="00E0758F"/>
    <w:rsid w:val="00E07AF0"/>
    <w:rsid w:val="00E10A7A"/>
    <w:rsid w:val="00E112E0"/>
    <w:rsid w:val="00E11802"/>
    <w:rsid w:val="00E119FA"/>
    <w:rsid w:val="00E126DA"/>
    <w:rsid w:val="00E12BB4"/>
    <w:rsid w:val="00E12F57"/>
    <w:rsid w:val="00E12F88"/>
    <w:rsid w:val="00E131F2"/>
    <w:rsid w:val="00E13208"/>
    <w:rsid w:val="00E133C7"/>
    <w:rsid w:val="00E13747"/>
    <w:rsid w:val="00E137B7"/>
    <w:rsid w:val="00E139A4"/>
    <w:rsid w:val="00E14567"/>
    <w:rsid w:val="00E14D77"/>
    <w:rsid w:val="00E14E73"/>
    <w:rsid w:val="00E15637"/>
    <w:rsid w:val="00E15B5F"/>
    <w:rsid w:val="00E16C78"/>
    <w:rsid w:val="00E16DBA"/>
    <w:rsid w:val="00E173CD"/>
    <w:rsid w:val="00E17407"/>
    <w:rsid w:val="00E17761"/>
    <w:rsid w:val="00E17B3B"/>
    <w:rsid w:val="00E17BDE"/>
    <w:rsid w:val="00E17C05"/>
    <w:rsid w:val="00E17E02"/>
    <w:rsid w:val="00E17EB2"/>
    <w:rsid w:val="00E20786"/>
    <w:rsid w:val="00E20AC2"/>
    <w:rsid w:val="00E213B1"/>
    <w:rsid w:val="00E21A07"/>
    <w:rsid w:val="00E21A5C"/>
    <w:rsid w:val="00E21C50"/>
    <w:rsid w:val="00E21C97"/>
    <w:rsid w:val="00E21E04"/>
    <w:rsid w:val="00E22027"/>
    <w:rsid w:val="00E22D09"/>
    <w:rsid w:val="00E23514"/>
    <w:rsid w:val="00E235E3"/>
    <w:rsid w:val="00E236AB"/>
    <w:rsid w:val="00E238EF"/>
    <w:rsid w:val="00E2396F"/>
    <w:rsid w:val="00E23B50"/>
    <w:rsid w:val="00E23CB5"/>
    <w:rsid w:val="00E23D63"/>
    <w:rsid w:val="00E23FB2"/>
    <w:rsid w:val="00E2436E"/>
    <w:rsid w:val="00E2478D"/>
    <w:rsid w:val="00E248FF"/>
    <w:rsid w:val="00E24AC3"/>
    <w:rsid w:val="00E25667"/>
    <w:rsid w:val="00E25D26"/>
    <w:rsid w:val="00E25F8D"/>
    <w:rsid w:val="00E25FB5"/>
    <w:rsid w:val="00E26658"/>
    <w:rsid w:val="00E26849"/>
    <w:rsid w:val="00E2696A"/>
    <w:rsid w:val="00E26B29"/>
    <w:rsid w:val="00E272F1"/>
    <w:rsid w:val="00E27431"/>
    <w:rsid w:val="00E27517"/>
    <w:rsid w:val="00E27AA5"/>
    <w:rsid w:val="00E27D67"/>
    <w:rsid w:val="00E30043"/>
    <w:rsid w:val="00E30902"/>
    <w:rsid w:val="00E30E2A"/>
    <w:rsid w:val="00E31AD4"/>
    <w:rsid w:val="00E31C50"/>
    <w:rsid w:val="00E329E6"/>
    <w:rsid w:val="00E32E1A"/>
    <w:rsid w:val="00E33A98"/>
    <w:rsid w:val="00E347C2"/>
    <w:rsid w:val="00E348C7"/>
    <w:rsid w:val="00E349B6"/>
    <w:rsid w:val="00E35548"/>
    <w:rsid w:val="00E355C6"/>
    <w:rsid w:val="00E35E67"/>
    <w:rsid w:val="00E3668F"/>
    <w:rsid w:val="00E36A1B"/>
    <w:rsid w:val="00E36D87"/>
    <w:rsid w:val="00E375CC"/>
    <w:rsid w:val="00E37CDD"/>
    <w:rsid w:val="00E41244"/>
    <w:rsid w:val="00E412CF"/>
    <w:rsid w:val="00E4139C"/>
    <w:rsid w:val="00E41B99"/>
    <w:rsid w:val="00E42133"/>
    <w:rsid w:val="00E424FB"/>
    <w:rsid w:val="00E4260E"/>
    <w:rsid w:val="00E42708"/>
    <w:rsid w:val="00E42E6D"/>
    <w:rsid w:val="00E42FD5"/>
    <w:rsid w:val="00E43700"/>
    <w:rsid w:val="00E43788"/>
    <w:rsid w:val="00E43BC2"/>
    <w:rsid w:val="00E44144"/>
    <w:rsid w:val="00E449B8"/>
    <w:rsid w:val="00E44AD1"/>
    <w:rsid w:val="00E44FF9"/>
    <w:rsid w:val="00E45242"/>
    <w:rsid w:val="00E452CD"/>
    <w:rsid w:val="00E45640"/>
    <w:rsid w:val="00E45C8F"/>
    <w:rsid w:val="00E45D80"/>
    <w:rsid w:val="00E46286"/>
    <w:rsid w:val="00E47489"/>
    <w:rsid w:val="00E47898"/>
    <w:rsid w:val="00E479D0"/>
    <w:rsid w:val="00E47D40"/>
    <w:rsid w:val="00E47DB5"/>
    <w:rsid w:val="00E50032"/>
    <w:rsid w:val="00E500A2"/>
    <w:rsid w:val="00E50A87"/>
    <w:rsid w:val="00E50C38"/>
    <w:rsid w:val="00E50FEB"/>
    <w:rsid w:val="00E5125A"/>
    <w:rsid w:val="00E51C51"/>
    <w:rsid w:val="00E52D08"/>
    <w:rsid w:val="00E53477"/>
    <w:rsid w:val="00E53F4D"/>
    <w:rsid w:val="00E540BD"/>
    <w:rsid w:val="00E5427B"/>
    <w:rsid w:val="00E5432A"/>
    <w:rsid w:val="00E544A0"/>
    <w:rsid w:val="00E544B5"/>
    <w:rsid w:val="00E54AAE"/>
    <w:rsid w:val="00E54B03"/>
    <w:rsid w:val="00E54E51"/>
    <w:rsid w:val="00E551BA"/>
    <w:rsid w:val="00E556C8"/>
    <w:rsid w:val="00E55C34"/>
    <w:rsid w:val="00E56023"/>
    <w:rsid w:val="00E569C2"/>
    <w:rsid w:val="00E57414"/>
    <w:rsid w:val="00E57FAD"/>
    <w:rsid w:val="00E60A84"/>
    <w:rsid w:val="00E6146C"/>
    <w:rsid w:val="00E614EB"/>
    <w:rsid w:val="00E6152C"/>
    <w:rsid w:val="00E6242B"/>
    <w:rsid w:val="00E627AD"/>
    <w:rsid w:val="00E62EE3"/>
    <w:rsid w:val="00E62FEC"/>
    <w:rsid w:val="00E6308F"/>
    <w:rsid w:val="00E63215"/>
    <w:rsid w:val="00E632F6"/>
    <w:rsid w:val="00E63D1B"/>
    <w:rsid w:val="00E640C4"/>
    <w:rsid w:val="00E64DF9"/>
    <w:rsid w:val="00E652B7"/>
    <w:rsid w:val="00E6530E"/>
    <w:rsid w:val="00E653BB"/>
    <w:rsid w:val="00E659C5"/>
    <w:rsid w:val="00E659F9"/>
    <w:rsid w:val="00E664CB"/>
    <w:rsid w:val="00E667E7"/>
    <w:rsid w:val="00E668BE"/>
    <w:rsid w:val="00E668CE"/>
    <w:rsid w:val="00E67211"/>
    <w:rsid w:val="00E67290"/>
    <w:rsid w:val="00E67330"/>
    <w:rsid w:val="00E6739A"/>
    <w:rsid w:val="00E67B95"/>
    <w:rsid w:val="00E703D5"/>
    <w:rsid w:val="00E7046E"/>
    <w:rsid w:val="00E704C9"/>
    <w:rsid w:val="00E704EF"/>
    <w:rsid w:val="00E70BB2"/>
    <w:rsid w:val="00E714E0"/>
    <w:rsid w:val="00E7262F"/>
    <w:rsid w:val="00E728F2"/>
    <w:rsid w:val="00E73688"/>
    <w:rsid w:val="00E738D0"/>
    <w:rsid w:val="00E73D89"/>
    <w:rsid w:val="00E73F44"/>
    <w:rsid w:val="00E74080"/>
    <w:rsid w:val="00E74157"/>
    <w:rsid w:val="00E741BA"/>
    <w:rsid w:val="00E74530"/>
    <w:rsid w:val="00E75394"/>
    <w:rsid w:val="00E7612B"/>
    <w:rsid w:val="00E761D5"/>
    <w:rsid w:val="00E76337"/>
    <w:rsid w:val="00E765CC"/>
    <w:rsid w:val="00E76CD2"/>
    <w:rsid w:val="00E76DDA"/>
    <w:rsid w:val="00E76E74"/>
    <w:rsid w:val="00E7728B"/>
    <w:rsid w:val="00E773E0"/>
    <w:rsid w:val="00E774A4"/>
    <w:rsid w:val="00E7755E"/>
    <w:rsid w:val="00E77944"/>
    <w:rsid w:val="00E8003F"/>
    <w:rsid w:val="00E8024A"/>
    <w:rsid w:val="00E80322"/>
    <w:rsid w:val="00E8072D"/>
    <w:rsid w:val="00E8117B"/>
    <w:rsid w:val="00E8129D"/>
    <w:rsid w:val="00E81521"/>
    <w:rsid w:val="00E8185A"/>
    <w:rsid w:val="00E818BD"/>
    <w:rsid w:val="00E81A68"/>
    <w:rsid w:val="00E81B4F"/>
    <w:rsid w:val="00E822E3"/>
    <w:rsid w:val="00E8273C"/>
    <w:rsid w:val="00E8286E"/>
    <w:rsid w:val="00E8310A"/>
    <w:rsid w:val="00E83303"/>
    <w:rsid w:val="00E83BF7"/>
    <w:rsid w:val="00E83C2E"/>
    <w:rsid w:val="00E83C5D"/>
    <w:rsid w:val="00E84340"/>
    <w:rsid w:val="00E84744"/>
    <w:rsid w:val="00E84827"/>
    <w:rsid w:val="00E84D72"/>
    <w:rsid w:val="00E85234"/>
    <w:rsid w:val="00E857C6"/>
    <w:rsid w:val="00E85B0D"/>
    <w:rsid w:val="00E85B7C"/>
    <w:rsid w:val="00E85CB2"/>
    <w:rsid w:val="00E86359"/>
    <w:rsid w:val="00E8652C"/>
    <w:rsid w:val="00E86CDB"/>
    <w:rsid w:val="00E86D56"/>
    <w:rsid w:val="00E87159"/>
    <w:rsid w:val="00E8742D"/>
    <w:rsid w:val="00E87AC2"/>
    <w:rsid w:val="00E901A3"/>
    <w:rsid w:val="00E9024F"/>
    <w:rsid w:val="00E902B5"/>
    <w:rsid w:val="00E902D8"/>
    <w:rsid w:val="00E9079B"/>
    <w:rsid w:val="00E90F30"/>
    <w:rsid w:val="00E921F3"/>
    <w:rsid w:val="00E92346"/>
    <w:rsid w:val="00E92A4E"/>
    <w:rsid w:val="00E92C43"/>
    <w:rsid w:val="00E93408"/>
    <w:rsid w:val="00E93889"/>
    <w:rsid w:val="00E94733"/>
    <w:rsid w:val="00E95007"/>
    <w:rsid w:val="00E9532D"/>
    <w:rsid w:val="00E9557B"/>
    <w:rsid w:val="00E95656"/>
    <w:rsid w:val="00E95C25"/>
    <w:rsid w:val="00E95E65"/>
    <w:rsid w:val="00E96619"/>
    <w:rsid w:val="00E967F9"/>
    <w:rsid w:val="00E97696"/>
    <w:rsid w:val="00EA1361"/>
    <w:rsid w:val="00EA14F8"/>
    <w:rsid w:val="00EA2279"/>
    <w:rsid w:val="00EA2325"/>
    <w:rsid w:val="00EA2AEB"/>
    <w:rsid w:val="00EA2CF7"/>
    <w:rsid w:val="00EA3092"/>
    <w:rsid w:val="00EA3544"/>
    <w:rsid w:val="00EA3BD0"/>
    <w:rsid w:val="00EA3F46"/>
    <w:rsid w:val="00EA43D0"/>
    <w:rsid w:val="00EA4646"/>
    <w:rsid w:val="00EA469B"/>
    <w:rsid w:val="00EA48FB"/>
    <w:rsid w:val="00EA4DCC"/>
    <w:rsid w:val="00EA4F8B"/>
    <w:rsid w:val="00EA50F6"/>
    <w:rsid w:val="00EA52DE"/>
    <w:rsid w:val="00EA57FD"/>
    <w:rsid w:val="00EA5E0D"/>
    <w:rsid w:val="00EA6261"/>
    <w:rsid w:val="00EA64E3"/>
    <w:rsid w:val="00EA68D7"/>
    <w:rsid w:val="00EB017E"/>
    <w:rsid w:val="00EB07ED"/>
    <w:rsid w:val="00EB0F17"/>
    <w:rsid w:val="00EB0FE9"/>
    <w:rsid w:val="00EB1C11"/>
    <w:rsid w:val="00EB1E2B"/>
    <w:rsid w:val="00EB2106"/>
    <w:rsid w:val="00EB2258"/>
    <w:rsid w:val="00EB2C9E"/>
    <w:rsid w:val="00EB3606"/>
    <w:rsid w:val="00EB37E0"/>
    <w:rsid w:val="00EB3EE2"/>
    <w:rsid w:val="00EB41C7"/>
    <w:rsid w:val="00EB48A4"/>
    <w:rsid w:val="00EB4CB4"/>
    <w:rsid w:val="00EB4D3F"/>
    <w:rsid w:val="00EB4E2A"/>
    <w:rsid w:val="00EB5239"/>
    <w:rsid w:val="00EB5263"/>
    <w:rsid w:val="00EB534E"/>
    <w:rsid w:val="00EB5452"/>
    <w:rsid w:val="00EB56CD"/>
    <w:rsid w:val="00EB580E"/>
    <w:rsid w:val="00EB5A8C"/>
    <w:rsid w:val="00EB5B35"/>
    <w:rsid w:val="00EB6873"/>
    <w:rsid w:val="00EB7962"/>
    <w:rsid w:val="00EB7EE8"/>
    <w:rsid w:val="00EC00F6"/>
    <w:rsid w:val="00EC061B"/>
    <w:rsid w:val="00EC089A"/>
    <w:rsid w:val="00EC0AE4"/>
    <w:rsid w:val="00EC125C"/>
    <w:rsid w:val="00EC1444"/>
    <w:rsid w:val="00EC1DDE"/>
    <w:rsid w:val="00EC1F41"/>
    <w:rsid w:val="00EC2302"/>
    <w:rsid w:val="00EC28DC"/>
    <w:rsid w:val="00EC3174"/>
    <w:rsid w:val="00EC32AF"/>
    <w:rsid w:val="00EC3710"/>
    <w:rsid w:val="00EC39F7"/>
    <w:rsid w:val="00EC3EB9"/>
    <w:rsid w:val="00EC422B"/>
    <w:rsid w:val="00EC4242"/>
    <w:rsid w:val="00EC512C"/>
    <w:rsid w:val="00EC635A"/>
    <w:rsid w:val="00EC6BD2"/>
    <w:rsid w:val="00EC6CCA"/>
    <w:rsid w:val="00EC6E92"/>
    <w:rsid w:val="00EC7499"/>
    <w:rsid w:val="00EC7D80"/>
    <w:rsid w:val="00ED0167"/>
    <w:rsid w:val="00ED05A8"/>
    <w:rsid w:val="00ED08F4"/>
    <w:rsid w:val="00ED0950"/>
    <w:rsid w:val="00ED0C88"/>
    <w:rsid w:val="00ED0E25"/>
    <w:rsid w:val="00ED149D"/>
    <w:rsid w:val="00ED14A1"/>
    <w:rsid w:val="00ED1A49"/>
    <w:rsid w:val="00ED27BC"/>
    <w:rsid w:val="00ED2A53"/>
    <w:rsid w:val="00ED35BA"/>
    <w:rsid w:val="00ED41EB"/>
    <w:rsid w:val="00ED48A1"/>
    <w:rsid w:val="00ED4E2F"/>
    <w:rsid w:val="00ED5006"/>
    <w:rsid w:val="00ED5472"/>
    <w:rsid w:val="00ED5642"/>
    <w:rsid w:val="00ED566D"/>
    <w:rsid w:val="00ED5683"/>
    <w:rsid w:val="00ED5C27"/>
    <w:rsid w:val="00ED606C"/>
    <w:rsid w:val="00ED642A"/>
    <w:rsid w:val="00ED6E4C"/>
    <w:rsid w:val="00ED7808"/>
    <w:rsid w:val="00EE0C84"/>
    <w:rsid w:val="00EE0CD0"/>
    <w:rsid w:val="00EE11DD"/>
    <w:rsid w:val="00EE173A"/>
    <w:rsid w:val="00EE1921"/>
    <w:rsid w:val="00EE209C"/>
    <w:rsid w:val="00EE25ED"/>
    <w:rsid w:val="00EE2959"/>
    <w:rsid w:val="00EE2D25"/>
    <w:rsid w:val="00EE2FCB"/>
    <w:rsid w:val="00EE3119"/>
    <w:rsid w:val="00EE3575"/>
    <w:rsid w:val="00EE3A4B"/>
    <w:rsid w:val="00EE405E"/>
    <w:rsid w:val="00EE4668"/>
    <w:rsid w:val="00EE47D2"/>
    <w:rsid w:val="00EE485E"/>
    <w:rsid w:val="00EE4922"/>
    <w:rsid w:val="00EE52DD"/>
    <w:rsid w:val="00EE5683"/>
    <w:rsid w:val="00EE5AE0"/>
    <w:rsid w:val="00EE693F"/>
    <w:rsid w:val="00EE6CDA"/>
    <w:rsid w:val="00EE718A"/>
    <w:rsid w:val="00EE75C2"/>
    <w:rsid w:val="00EE7E49"/>
    <w:rsid w:val="00EF0472"/>
    <w:rsid w:val="00EF0603"/>
    <w:rsid w:val="00EF0B4C"/>
    <w:rsid w:val="00EF0EC0"/>
    <w:rsid w:val="00EF19D1"/>
    <w:rsid w:val="00EF1DDB"/>
    <w:rsid w:val="00EF1EEF"/>
    <w:rsid w:val="00EF238A"/>
    <w:rsid w:val="00EF25B9"/>
    <w:rsid w:val="00EF276B"/>
    <w:rsid w:val="00EF2E1A"/>
    <w:rsid w:val="00EF398B"/>
    <w:rsid w:val="00EF3EAD"/>
    <w:rsid w:val="00EF4513"/>
    <w:rsid w:val="00EF474B"/>
    <w:rsid w:val="00EF47F1"/>
    <w:rsid w:val="00EF4840"/>
    <w:rsid w:val="00EF49C7"/>
    <w:rsid w:val="00EF4A0E"/>
    <w:rsid w:val="00EF4D85"/>
    <w:rsid w:val="00EF564C"/>
    <w:rsid w:val="00EF582E"/>
    <w:rsid w:val="00EF6762"/>
    <w:rsid w:val="00EF7403"/>
    <w:rsid w:val="00EF7600"/>
    <w:rsid w:val="00EF7720"/>
    <w:rsid w:val="00F00118"/>
    <w:rsid w:val="00F001A0"/>
    <w:rsid w:val="00F00A75"/>
    <w:rsid w:val="00F00A93"/>
    <w:rsid w:val="00F01477"/>
    <w:rsid w:val="00F022AB"/>
    <w:rsid w:val="00F02B71"/>
    <w:rsid w:val="00F02E3D"/>
    <w:rsid w:val="00F03025"/>
    <w:rsid w:val="00F0314B"/>
    <w:rsid w:val="00F03390"/>
    <w:rsid w:val="00F03CE2"/>
    <w:rsid w:val="00F046D0"/>
    <w:rsid w:val="00F05AB2"/>
    <w:rsid w:val="00F05CD9"/>
    <w:rsid w:val="00F05DBB"/>
    <w:rsid w:val="00F06277"/>
    <w:rsid w:val="00F0636B"/>
    <w:rsid w:val="00F06DA0"/>
    <w:rsid w:val="00F07037"/>
    <w:rsid w:val="00F0741B"/>
    <w:rsid w:val="00F07439"/>
    <w:rsid w:val="00F07A2E"/>
    <w:rsid w:val="00F07EFE"/>
    <w:rsid w:val="00F10B57"/>
    <w:rsid w:val="00F10BC2"/>
    <w:rsid w:val="00F10BF9"/>
    <w:rsid w:val="00F1201B"/>
    <w:rsid w:val="00F1266F"/>
    <w:rsid w:val="00F126E2"/>
    <w:rsid w:val="00F1270B"/>
    <w:rsid w:val="00F13066"/>
    <w:rsid w:val="00F144FF"/>
    <w:rsid w:val="00F14BBB"/>
    <w:rsid w:val="00F14C14"/>
    <w:rsid w:val="00F14D78"/>
    <w:rsid w:val="00F15577"/>
    <w:rsid w:val="00F16550"/>
    <w:rsid w:val="00F166CB"/>
    <w:rsid w:val="00F1690D"/>
    <w:rsid w:val="00F16ACB"/>
    <w:rsid w:val="00F17043"/>
    <w:rsid w:val="00F17274"/>
    <w:rsid w:val="00F175D4"/>
    <w:rsid w:val="00F17AE2"/>
    <w:rsid w:val="00F17D25"/>
    <w:rsid w:val="00F20224"/>
    <w:rsid w:val="00F20B4F"/>
    <w:rsid w:val="00F20D4E"/>
    <w:rsid w:val="00F20F3C"/>
    <w:rsid w:val="00F20FEA"/>
    <w:rsid w:val="00F2110D"/>
    <w:rsid w:val="00F213D9"/>
    <w:rsid w:val="00F21426"/>
    <w:rsid w:val="00F2166D"/>
    <w:rsid w:val="00F21933"/>
    <w:rsid w:val="00F21D0D"/>
    <w:rsid w:val="00F22298"/>
    <w:rsid w:val="00F222E5"/>
    <w:rsid w:val="00F22A39"/>
    <w:rsid w:val="00F23443"/>
    <w:rsid w:val="00F23A3C"/>
    <w:rsid w:val="00F23B45"/>
    <w:rsid w:val="00F2424D"/>
    <w:rsid w:val="00F24454"/>
    <w:rsid w:val="00F24D60"/>
    <w:rsid w:val="00F24FAB"/>
    <w:rsid w:val="00F254A1"/>
    <w:rsid w:val="00F256EE"/>
    <w:rsid w:val="00F2589E"/>
    <w:rsid w:val="00F26651"/>
    <w:rsid w:val="00F26660"/>
    <w:rsid w:val="00F2673C"/>
    <w:rsid w:val="00F26C49"/>
    <w:rsid w:val="00F31662"/>
    <w:rsid w:val="00F31A88"/>
    <w:rsid w:val="00F32021"/>
    <w:rsid w:val="00F32ADB"/>
    <w:rsid w:val="00F32D11"/>
    <w:rsid w:val="00F3322B"/>
    <w:rsid w:val="00F3323E"/>
    <w:rsid w:val="00F33332"/>
    <w:rsid w:val="00F33352"/>
    <w:rsid w:val="00F33C2C"/>
    <w:rsid w:val="00F33C85"/>
    <w:rsid w:val="00F3402D"/>
    <w:rsid w:val="00F3427C"/>
    <w:rsid w:val="00F34716"/>
    <w:rsid w:val="00F34918"/>
    <w:rsid w:val="00F34AE8"/>
    <w:rsid w:val="00F35075"/>
    <w:rsid w:val="00F3513C"/>
    <w:rsid w:val="00F353DB"/>
    <w:rsid w:val="00F354A3"/>
    <w:rsid w:val="00F35EA7"/>
    <w:rsid w:val="00F363D6"/>
    <w:rsid w:val="00F36411"/>
    <w:rsid w:val="00F37EC5"/>
    <w:rsid w:val="00F37EF2"/>
    <w:rsid w:val="00F4016C"/>
    <w:rsid w:val="00F401C0"/>
    <w:rsid w:val="00F4034B"/>
    <w:rsid w:val="00F4053E"/>
    <w:rsid w:val="00F40EF1"/>
    <w:rsid w:val="00F41084"/>
    <w:rsid w:val="00F416C5"/>
    <w:rsid w:val="00F41A1B"/>
    <w:rsid w:val="00F438C7"/>
    <w:rsid w:val="00F439CB"/>
    <w:rsid w:val="00F441D3"/>
    <w:rsid w:val="00F4455D"/>
    <w:rsid w:val="00F44E88"/>
    <w:rsid w:val="00F44F9D"/>
    <w:rsid w:val="00F45BAC"/>
    <w:rsid w:val="00F45C19"/>
    <w:rsid w:val="00F461FC"/>
    <w:rsid w:val="00F46D72"/>
    <w:rsid w:val="00F46ECE"/>
    <w:rsid w:val="00F46FAD"/>
    <w:rsid w:val="00F47197"/>
    <w:rsid w:val="00F47549"/>
    <w:rsid w:val="00F475D2"/>
    <w:rsid w:val="00F517C4"/>
    <w:rsid w:val="00F518BA"/>
    <w:rsid w:val="00F523A9"/>
    <w:rsid w:val="00F52748"/>
    <w:rsid w:val="00F5286E"/>
    <w:rsid w:val="00F52FBD"/>
    <w:rsid w:val="00F534AA"/>
    <w:rsid w:val="00F53755"/>
    <w:rsid w:val="00F53EB6"/>
    <w:rsid w:val="00F54DBB"/>
    <w:rsid w:val="00F54F31"/>
    <w:rsid w:val="00F551CC"/>
    <w:rsid w:val="00F558B8"/>
    <w:rsid w:val="00F56260"/>
    <w:rsid w:val="00F56515"/>
    <w:rsid w:val="00F569C2"/>
    <w:rsid w:val="00F56BEA"/>
    <w:rsid w:val="00F574FD"/>
    <w:rsid w:val="00F57A2A"/>
    <w:rsid w:val="00F604B7"/>
    <w:rsid w:val="00F605FC"/>
    <w:rsid w:val="00F60CCA"/>
    <w:rsid w:val="00F60CD2"/>
    <w:rsid w:val="00F60F4B"/>
    <w:rsid w:val="00F61143"/>
    <w:rsid w:val="00F617D0"/>
    <w:rsid w:val="00F61817"/>
    <w:rsid w:val="00F61BE7"/>
    <w:rsid w:val="00F61E2F"/>
    <w:rsid w:val="00F620B9"/>
    <w:rsid w:val="00F62145"/>
    <w:rsid w:val="00F6269D"/>
    <w:rsid w:val="00F627D4"/>
    <w:rsid w:val="00F62F32"/>
    <w:rsid w:val="00F631C9"/>
    <w:rsid w:val="00F6354F"/>
    <w:rsid w:val="00F63639"/>
    <w:rsid w:val="00F63743"/>
    <w:rsid w:val="00F6385D"/>
    <w:rsid w:val="00F63A38"/>
    <w:rsid w:val="00F64D1E"/>
    <w:rsid w:val="00F64ECE"/>
    <w:rsid w:val="00F64F1C"/>
    <w:rsid w:val="00F64FB2"/>
    <w:rsid w:val="00F65624"/>
    <w:rsid w:val="00F65FF8"/>
    <w:rsid w:val="00F670CF"/>
    <w:rsid w:val="00F672EF"/>
    <w:rsid w:val="00F70E1F"/>
    <w:rsid w:val="00F70F2D"/>
    <w:rsid w:val="00F725B7"/>
    <w:rsid w:val="00F728AE"/>
    <w:rsid w:val="00F731CB"/>
    <w:rsid w:val="00F734F6"/>
    <w:rsid w:val="00F73596"/>
    <w:rsid w:val="00F73B5B"/>
    <w:rsid w:val="00F73DD4"/>
    <w:rsid w:val="00F7422B"/>
    <w:rsid w:val="00F74238"/>
    <w:rsid w:val="00F7482B"/>
    <w:rsid w:val="00F74BB6"/>
    <w:rsid w:val="00F750E5"/>
    <w:rsid w:val="00F75458"/>
    <w:rsid w:val="00F7547C"/>
    <w:rsid w:val="00F769E0"/>
    <w:rsid w:val="00F76DB5"/>
    <w:rsid w:val="00F77215"/>
    <w:rsid w:val="00F77268"/>
    <w:rsid w:val="00F77279"/>
    <w:rsid w:val="00F77FA3"/>
    <w:rsid w:val="00F8004F"/>
    <w:rsid w:val="00F80649"/>
    <w:rsid w:val="00F80827"/>
    <w:rsid w:val="00F8084D"/>
    <w:rsid w:val="00F810BE"/>
    <w:rsid w:val="00F8177E"/>
    <w:rsid w:val="00F81A51"/>
    <w:rsid w:val="00F81AFD"/>
    <w:rsid w:val="00F81C53"/>
    <w:rsid w:val="00F8249F"/>
    <w:rsid w:val="00F82580"/>
    <w:rsid w:val="00F82A55"/>
    <w:rsid w:val="00F82F3F"/>
    <w:rsid w:val="00F8347F"/>
    <w:rsid w:val="00F836DB"/>
    <w:rsid w:val="00F83DD7"/>
    <w:rsid w:val="00F83EC8"/>
    <w:rsid w:val="00F84732"/>
    <w:rsid w:val="00F84DA9"/>
    <w:rsid w:val="00F85529"/>
    <w:rsid w:val="00F862F5"/>
    <w:rsid w:val="00F868FC"/>
    <w:rsid w:val="00F8717E"/>
    <w:rsid w:val="00F90146"/>
    <w:rsid w:val="00F903EF"/>
    <w:rsid w:val="00F9068B"/>
    <w:rsid w:val="00F906DB"/>
    <w:rsid w:val="00F90DFB"/>
    <w:rsid w:val="00F910E1"/>
    <w:rsid w:val="00F91107"/>
    <w:rsid w:val="00F911B2"/>
    <w:rsid w:val="00F9214A"/>
    <w:rsid w:val="00F92749"/>
    <w:rsid w:val="00F938D4"/>
    <w:rsid w:val="00F939CD"/>
    <w:rsid w:val="00F93F51"/>
    <w:rsid w:val="00F94752"/>
    <w:rsid w:val="00F94909"/>
    <w:rsid w:val="00F949E4"/>
    <w:rsid w:val="00F95AD2"/>
    <w:rsid w:val="00F96688"/>
    <w:rsid w:val="00F969AD"/>
    <w:rsid w:val="00F96DC0"/>
    <w:rsid w:val="00F96DDC"/>
    <w:rsid w:val="00F96E73"/>
    <w:rsid w:val="00F97454"/>
    <w:rsid w:val="00F97A5E"/>
    <w:rsid w:val="00F97AE8"/>
    <w:rsid w:val="00FA0196"/>
    <w:rsid w:val="00FA097B"/>
    <w:rsid w:val="00FA1957"/>
    <w:rsid w:val="00FA1EAF"/>
    <w:rsid w:val="00FA2350"/>
    <w:rsid w:val="00FA25FF"/>
    <w:rsid w:val="00FA28C9"/>
    <w:rsid w:val="00FA32E4"/>
    <w:rsid w:val="00FA3818"/>
    <w:rsid w:val="00FA3EF2"/>
    <w:rsid w:val="00FA42A2"/>
    <w:rsid w:val="00FA4477"/>
    <w:rsid w:val="00FA4950"/>
    <w:rsid w:val="00FA4A8E"/>
    <w:rsid w:val="00FA5088"/>
    <w:rsid w:val="00FA520B"/>
    <w:rsid w:val="00FA55A1"/>
    <w:rsid w:val="00FA5BC5"/>
    <w:rsid w:val="00FA5FAA"/>
    <w:rsid w:val="00FA638D"/>
    <w:rsid w:val="00FA6534"/>
    <w:rsid w:val="00FA6C72"/>
    <w:rsid w:val="00FA6CE9"/>
    <w:rsid w:val="00FA6DE5"/>
    <w:rsid w:val="00FA7278"/>
    <w:rsid w:val="00FA75B0"/>
    <w:rsid w:val="00FA7837"/>
    <w:rsid w:val="00FA7FA1"/>
    <w:rsid w:val="00FB0203"/>
    <w:rsid w:val="00FB031E"/>
    <w:rsid w:val="00FB0699"/>
    <w:rsid w:val="00FB09EF"/>
    <w:rsid w:val="00FB09F3"/>
    <w:rsid w:val="00FB11E9"/>
    <w:rsid w:val="00FB1740"/>
    <w:rsid w:val="00FB180E"/>
    <w:rsid w:val="00FB1962"/>
    <w:rsid w:val="00FB19DF"/>
    <w:rsid w:val="00FB28BA"/>
    <w:rsid w:val="00FB2DB3"/>
    <w:rsid w:val="00FB3153"/>
    <w:rsid w:val="00FB36B7"/>
    <w:rsid w:val="00FB3887"/>
    <w:rsid w:val="00FB3D96"/>
    <w:rsid w:val="00FB4011"/>
    <w:rsid w:val="00FB4978"/>
    <w:rsid w:val="00FB5176"/>
    <w:rsid w:val="00FB544B"/>
    <w:rsid w:val="00FB572B"/>
    <w:rsid w:val="00FB5D28"/>
    <w:rsid w:val="00FB5D90"/>
    <w:rsid w:val="00FB6C34"/>
    <w:rsid w:val="00FB6F5D"/>
    <w:rsid w:val="00FB7364"/>
    <w:rsid w:val="00FB7800"/>
    <w:rsid w:val="00FB7BCB"/>
    <w:rsid w:val="00FB7EC4"/>
    <w:rsid w:val="00FC077B"/>
    <w:rsid w:val="00FC0B78"/>
    <w:rsid w:val="00FC0E7A"/>
    <w:rsid w:val="00FC0F2C"/>
    <w:rsid w:val="00FC0FA7"/>
    <w:rsid w:val="00FC13A8"/>
    <w:rsid w:val="00FC1469"/>
    <w:rsid w:val="00FC172E"/>
    <w:rsid w:val="00FC1F68"/>
    <w:rsid w:val="00FC233C"/>
    <w:rsid w:val="00FC2F81"/>
    <w:rsid w:val="00FC4937"/>
    <w:rsid w:val="00FC5261"/>
    <w:rsid w:val="00FC5653"/>
    <w:rsid w:val="00FC5911"/>
    <w:rsid w:val="00FC5A44"/>
    <w:rsid w:val="00FC653F"/>
    <w:rsid w:val="00FC70CD"/>
    <w:rsid w:val="00FC7337"/>
    <w:rsid w:val="00FC73A9"/>
    <w:rsid w:val="00FC76B3"/>
    <w:rsid w:val="00FC7713"/>
    <w:rsid w:val="00FC7D7E"/>
    <w:rsid w:val="00FD0549"/>
    <w:rsid w:val="00FD0739"/>
    <w:rsid w:val="00FD0A79"/>
    <w:rsid w:val="00FD0A91"/>
    <w:rsid w:val="00FD0A93"/>
    <w:rsid w:val="00FD0C7A"/>
    <w:rsid w:val="00FD11E9"/>
    <w:rsid w:val="00FD1471"/>
    <w:rsid w:val="00FD1B98"/>
    <w:rsid w:val="00FD1D9D"/>
    <w:rsid w:val="00FD24FB"/>
    <w:rsid w:val="00FD2520"/>
    <w:rsid w:val="00FD2526"/>
    <w:rsid w:val="00FD2859"/>
    <w:rsid w:val="00FD28CF"/>
    <w:rsid w:val="00FD2AEE"/>
    <w:rsid w:val="00FD38C0"/>
    <w:rsid w:val="00FD3B9A"/>
    <w:rsid w:val="00FD3C64"/>
    <w:rsid w:val="00FD47C8"/>
    <w:rsid w:val="00FD4DE0"/>
    <w:rsid w:val="00FD4F1B"/>
    <w:rsid w:val="00FD5193"/>
    <w:rsid w:val="00FD52B4"/>
    <w:rsid w:val="00FD572C"/>
    <w:rsid w:val="00FD58AA"/>
    <w:rsid w:val="00FD58B6"/>
    <w:rsid w:val="00FD5E65"/>
    <w:rsid w:val="00FD5EC3"/>
    <w:rsid w:val="00FD61B8"/>
    <w:rsid w:val="00FD6335"/>
    <w:rsid w:val="00FD6396"/>
    <w:rsid w:val="00FD6733"/>
    <w:rsid w:val="00FD6922"/>
    <w:rsid w:val="00FD6CC7"/>
    <w:rsid w:val="00FD70DC"/>
    <w:rsid w:val="00FD7A1A"/>
    <w:rsid w:val="00FD7CFF"/>
    <w:rsid w:val="00FE0294"/>
    <w:rsid w:val="00FE0453"/>
    <w:rsid w:val="00FE047A"/>
    <w:rsid w:val="00FE1774"/>
    <w:rsid w:val="00FE20D4"/>
    <w:rsid w:val="00FE25C6"/>
    <w:rsid w:val="00FE25F1"/>
    <w:rsid w:val="00FE298C"/>
    <w:rsid w:val="00FE30FF"/>
    <w:rsid w:val="00FE3D01"/>
    <w:rsid w:val="00FE3FDE"/>
    <w:rsid w:val="00FE4C02"/>
    <w:rsid w:val="00FE51D1"/>
    <w:rsid w:val="00FE53EF"/>
    <w:rsid w:val="00FE5DEF"/>
    <w:rsid w:val="00FE6341"/>
    <w:rsid w:val="00FE6452"/>
    <w:rsid w:val="00FE6A74"/>
    <w:rsid w:val="00FE70E2"/>
    <w:rsid w:val="00FE7103"/>
    <w:rsid w:val="00FE78C6"/>
    <w:rsid w:val="00FE7B02"/>
    <w:rsid w:val="00FE7FC0"/>
    <w:rsid w:val="00FF0267"/>
    <w:rsid w:val="00FF03F9"/>
    <w:rsid w:val="00FF0405"/>
    <w:rsid w:val="00FF0EB2"/>
    <w:rsid w:val="00FF1275"/>
    <w:rsid w:val="00FF135F"/>
    <w:rsid w:val="00FF147D"/>
    <w:rsid w:val="00FF1947"/>
    <w:rsid w:val="00FF2D70"/>
    <w:rsid w:val="00FF2EF2"/>
    <w:rsid w:val="00FF3399"/>
    <w:rsid w:val="00FF343A"/>
    <w:rsid w:val="00FF34EC"/>
    <w:rsid w:val="00FF3E7F"/>
    <w:rsid w:val="00FF4896"/>
    <w:rsid w:val="00FF4A35"/>
    <w:rsid w:val="00FF4C63"/>
    <w:rsid w:val="00FF555F"/>
    <w:rsid w:val="00FF599F"/>
    <w:rsid w:val="00FF6546"/>
    <w:rsid w:val="00FF67BA"/>
    <w:rsid w:val="00FF6C7C"/>
    <w:rsid w:val="00FF6EB5"/>
    <w:rsid w:val="00FF7152"/>
    <w:rsid w:val="00FF72A6"/>
    <w:rsid w:val="00FF74A6"/>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60E7B"/>
  <w15:chartTrackingRefBased/>
  <w15:docId w15:val="{4B9C38F4-4307-47D9-85B8-5FEBC3BE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18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7A2299"/>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customStyle="1" w:styleId="ParagraphNumbering">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30">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ascii="Arial" w:hAnsi="Arial" w:hint="default"/>
      <w:color w:val="0000CC"/>
      <w:u w:val="single"/>
    </w:rPr>
  </w:style>
  <w:style w:type="paragraph" w:customStyle="1" w:styleId="p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customStyle="1" w:styleId="a">
    <w:name w:val="à¹×éÍàÃ×èÍ§"/>
    <w:basedOn w:val="Normal"/>
    <w:rsid w:val="000D294B"/>
    <w:pPr>
      <w:spacing w:line="240" w:lineRule="auto"/>
      <w:ind w:right="386"/>
    </w:pPr>
    <w:rPr>
      <w:rFonts w:cs="Cordia New"/>
      <w:sz w:val="28"/>
      <w:szCs w:val="28"/>
      <w:lang w:val="th-TH" w:bidi="th-TH"/>
    </w:rPr>
  </w:style>
  <w:style w:type="character" w:customStyle="1" w:styleId="CharChar3">
    <w:name w:val="Char Char3"/>
    <w:rsid w:val="000C6C6E"/>
    <w:rPr>
      <w:rFonts w:ascii="Arial" w:hAnsi="Arial"/>
      <w:b/>
      <w:bCs/>
      <w:sz w:val="18"/>
      <w:szCs w:val="18"/>
      <w:u w:val="single"/>
      <w:lang w:val="en-US" w:eastAsia="en-US" w:bidi="th-TH"/>
    </w:rPr>
  </w:style>
  <w:style w:type="character" w:customStyle="1" w:styleId="BodyTextIndentChar">
    <w:name w:val="Body Text Indent Char"/>
    <w:aliases w:val="i Char"/>
    <w:link w:val="BodyTextIndent"/>
    <w:locked/>
    <w:rsid w:val="00110028"/>
    <w:rPr>
      <w:sz w:val="22"/>
      <w:lang w:val="en-GB" w:bidi="ar-SA"/>
    </w:rPr>
  </w:style>
  <w:style w:type="paragraph" w:customStyle="1" w:styleId="a0">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customStyle="1" w:styleId="a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customStyle="1" w:styleId="AccountingPolicy">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53898"/>
    <w:rPr>
      <w:rFonts w:ascii="Univers 45 Light" w:eastAsia="MS Mincho" w:hAnsi="Univers 45 Light" w:cs="Univers 45 Light"/>
      <w:color w:val="000000"/>
      <w:lang w:val="en-GB" w:bidi="ar-SA"/>
    </w:rPr>
  </w:style>
  <w:style w:type="character" w:customStyle="1" w:styleId="hps">
    <w:name w:val="hps"/>
    <w:rsid w:val="00E15637"/>
  </w:style>
  <w:style w:type="paragraph" w:customStyle="1" w:styleId="a2">
    <w:name w:val="¢éÍ¤ÇÒÁ"/>
    <w:basedOn w:val="Normal"/>
    <w:rsid w:val="00C56E77"/>
    <w:pPr>
      <w:tabs>
        <w:tab w:val="left" w:pos="1080"/>
      </w:tabs>
      <w:spacing w:line="240" w:lineRule="auto"/>
    </w:pPr>
    <w:rPr>
      <w:rFonts w:cs="BrowalliaUPC"/>
      <w:sz w:val="30"/>
      <w:szCs w:val="30"/>
      <w:lang w:val="th-TH" w:bidi="th-TH"/>
    </w:rPr>
  </w:style>
  <w:style w:type="character" w:customStyle="1" w:styleId="FooterChar">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lang w:bidi="th-TH"/>
    </w:rPr>
  </w:style>
  <w:style w:type="character" w:styleId="Emphasis">
    <w:name w:val="Emphasis"/>
    <w:uiPriority w:val="20"/>
    <w:qFormat/>
    <w:rsid w:val="00944572"/>
    <w:rPr>
      <w:i/>
      <w:iCs/>
    </w:rPr>
  </w:style>
  <w:style w:type="character" w:customStyle="1" w:styleId="HeaderChar">
    <w:name w:val="Header Char"/>
    <w:link w:val="Header"/>
    <w:uiPriority w:val="99"/>
    <w:rsid w:val="00CC3AAA"/>
    <w:rPr>
      <w:i/>
      <w:sz w:val="18"/>
      <w:lang w:val="en-GB" w:bidi="ar-SA"/>
    </w:rPr>
  </w:style>
  <w:style w:type="character" w:styleId="CommentReference">
    <w:name w:val="annotation reference"/>
    <w:rsid w:val="00F40EF1"/>
    <w:rPr>
      <w:sz w:val="16"/>
      <w:szCs w:val="16"/>
    </w:rPr>
  </w:style>
  <w:style w:type="paragraph" w:styleId="CommentText">
    <w:name w:val="annotation text"/>
    <w:basedOn w:val="Normal"/>
    <w:link w:val="CommentTextChar"/>
    <w:rsid w:val="00F40EF1"/>
    <w:rPr>
      <w:sz w:val="20"/>
    </w:rPr>
  </w:style>
  <w:style w:type="character" w:customStyle="1" w:styleId="CommentTextChar">
    <w:name w:val="Comment Text Char"/>
    <w:link w:val="CommentText"/>
    <w:rsid w:val="00F40EF1"/>
    <w:rPr>
      <w:lang w:val="en-GB" w:bidi="ar-SA"/>
    </w:rPr>
  </w:style>
  <w:style w:type="paragraph" w:styleId="CommentSubject">
    <w:name w:val="annotation subject"/>
    <w:basedOn w:val="CommentText"/>
    <w:next w:val="CommentText"/>
    <w:link w:val="CommentSubjectChar"/>
    <w:rsid w:val="00F40EF1"/>
    <w:rPr>
      <w:b/>
      <w:bCs/>
    </w:rPr>
  </w:style>
  <w:style w:type="character" w:customStyle="1" w:styleId="CommentSubjectChar">
    <w:name w:val="Comment Subject Char"/>
    <w:link w:val="CommentSubject"/>
    <w:rsid w:val="00F40EF1"/>
    <w:rPr>
      <w:b/>
      <w:bCs/>
      <w:lang w:val="en-GB" w:bidi="ar-SA"/>
    </w:rPr>
  </w:style>
  <w:style w:type="paragraph" w:customStyle="1" w:styleId="Default">
    <w:name w:val="Default"/>
    <w:rsid w:val="00FA25FF"/>
    <w:pPr>
      <w:autoSpaceDE w:val="0"/>
      <w:autoSpaceDN w:val="0"/>
      <w:adjustRightInd w:val="0"/>
      <w:ind w:left="-14" w:right="29"/>
      <w:jc w:val="both"/>
    </w:pPr>
    <w:rPr>
      <w:rFonts w:cs="Times New Roman"/>
      <w:color w:val="000000"/>
      <w:sz w:val="24"/>
      <w:szCs w:val="24"/>
      <w:lang w:bidi="th-TH"/>
    </w:rPr>
  </w:style>
  <w:style w:type="character" w:styleId="LineNumber">
    <w:name w:val="line number"/>
    <w:basedOn w:val="DefaultParagraphFont"/>
    <w:rsid w:val="003022E3"/>
  </w:style>
  <w:style w:type="character" w:customStyle="1" w:styleId="ListParagraphChar">
    <w:name w:val="List Paragraph Char"/>
    <w:link w:val="ListParagraph"/>
    <w:uiPriority w:val="34"/>
    <w:locked/>
    <w:rsid w:val="0090609C"/>
    <w:rPr>
      <w:sz w:val="22"/>
      <w:lang w:val="en-GB" w:bidi="ar-SA"/>
    </w:rPr>
  </w:style>
  <w:style w:type="paragraph" w:styleId="Revision">
    <w:name w:val="Revision"/>
    <w:hidden/>
    <w:uiPriority w:val="99"/>
    <w:semiHidden/>
    <w:rsid w:val="0081517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16497">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372989">
      <w:bodyDiv w:val="1"/>
      <w:marLeft w:val="0"/>
      <w:marRight w:val="0"/>
      <w:marTop w:val="0"/>
      <w:marBottom w:val="0"/>
      <w:divBdr>
        <w:top w:val="none" w:sz="0" w:space="0" w:color="auto"/>
        <w:left w:val="none" w:sz="0" w:space="0" w:color="auto"/>
        <w:bottom w:val="none" w:sz="0" w:space="0" w:color="auto"/>
        <w:right w:val="none" w:sz="0" w:space="0" w:color="auto"/>
      </w:divBdr>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609436361">
      <w:bodyDiv w:val="1"/>
      <w:marLeft w:val="0"/>
      <w:marRight w:val="0"/>
      <w:marTop w:val="0"/>
      <w:marBottom w:val="0"/>
      <w:divBdr>
        <w:top w:val="none" w:sz="0" w:space="0" w:color="auto"/>
        <w:left w:val="none" w:sz="0" w:space="0" w:color="auto"/>
        <w:bottom w:val="none" w:sz="0" w:space="0" w:color="auto"/>
        <w:right w:val="none" w:sz="0" w:space="0" w:color="auto"/>
      </w:divBdr>
    </w:div>
    <w:div w:id="724916593">
      <w:bodyDiv w:val="1"/>
      <w:marLeft w:val="0"/>
      <w:marRight w:val="0"/>
      <w:marTop w:val="0"/>
      <w:marBottom w:val="0"/>
      <w:divBdr>
        <w:top w:val="none" w:sz="0" w:space="0" w:color="auto"/>
        <w:left w:val="none" w:sz="0" w:space="0" w:color="auto"/>
        <w:bottom w:val="none" w:sz="0" w:space="0" w:color="auto"/>
        <w:right w:val="none" w:sz="0" w:space="0" w:color="auto"/>
      </w:divBdr>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1366883">
      <w:bodyDiv w:val="1"/>
      <w:marLeft w:val="0"/>
      <w:marRight w:val="0"/>
      <w:marTop w:val="0"/>
      <w:marBottom w:val="0"/>
      <w:divBdr>
        <w:top w:val="none" w:sz="0" w:space="0" w:color="auto"/>
        <w:left w:val="none" w:sz="0" w:space="0" w:color="auto"/>
        <w:bottom w:val="none" w:sz="0" w:space="0" w:color="auto"/>
        <w:right w:val="none" w:sz="0" w:space="0" w:color="auto"/>
      </w:divBdr>
      <w:divsChild>
        <w:div w:id="982196794">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7420939">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16422701">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26124462">
      <w:bodyDiv w:val="1"/>
      <w:marLeft w:val="0"/>
      <w:marRight w:val="0"/>
      <w:marTop w:val="0"/>
      <w:marBottom w:val="0"/>
      <w:divBdr>
        <w:top w:val="none" w:sz="0" w:space="0" w:color="auto"/>
        <w:left w:val="none" w:sz="0" w:space="0" w:color="auto"/>
        <w:bottom w:val="none" w:sz="0" w:space="0" w:color="auto"/>
        <w:right w:val="none" w:sz="0" w:space="0" w:color="auto"/>
      </w:divBdr>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489244829">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60621617">
      <w:bodyDiv w:val="1"/>
      <w:marLeft w:val="0"/>
      <w:marRight w:val="0"/>
      <w:marTop w:val="0"/>
      <w:marBottom w:val="0"/>
      <w:divBdr>
        <w:top w:val="none" w:sz="0" w:space="0" w:color="auto"/>
        <w:left w:val="none" w:sz="0" w:space="0" w:color="auto"/>
        <w:bottom w:val="none" w:sz="0" w:space="0" w:color="auto"/>
        <w:right w:val="none" w:sz="0" w:space="0" w:color="auto"/>
      </w:divBdr>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671715591">
      <w:bodyDiv w:val="1"/>
      <w:marLeft w:val="0"/>
      <w:marRight w:val="0"/>
      <w:marTop w:val="0"/>
      <w:marBottom w:val="0"/>
      <w:divBdr>
        <w:top w:val="none" w:sz="0" w:space="0" w:color="auto"/>
        <w:left w:val="none" w:sz="0" w:space="0" w:color="auto"/>
        <w:bottom w:val="none" w:sz="0" w:space="0" w:color="auto"/>
        <w:right w:val="none" w:sz="0" w:space="0" w:color="auto"/>
      </w:divBdr>
    </w:div>
    <w:div w:id="1773355571">
      <w:bodyDiv w:val="1"/>
      <w:marLeft w:val="0"/>
      <w:marRight w:val="0"/>
      <w:marTop w:val="0"/>
      <w:marBottom w:val="0"/>
      <w:divBdr>
        <w:top w:val="none" w:sz="0" w:space="0" w:color="auto"/>
        <w:left w:val="none" w:sz="0" w:space="0" w:color="auto"/>
        <w:bottom w:val="none" w:sz="0" w:space="0" w:color="auto"/>
        <w:right w:val="none" w:sz="0" w:space="0" w:color="auto"/>
      </w:divBdr>
    </w:div>
    <w:div w:id="1794136187">
      <w:bodyDiv w:val="1"/>
      <w:marLeft w:val="0"/>
      <w:marRight w:val="0"/>
      <w:marTop w:val="0"/>
      <w:marBottom w:val="0"/>
      <w:divBdr>
        <w:top w:val="none" w:sz="0" w:space="0" w:color="auto"/>
        <w:left w:val="none" w:sz="0" w:space="0" w:color="auto"/>
        <w:bottom w:val="none" w:sz="0" w:space="0" w:color="auto"/>
        <w:right w:val="none" w:sz="0" w:space="0" w:color="auto"/>
      </w:divBdr>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893152806">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1972974272">
      <w:bodyDiv w:val="1"/>
      <w:marLeft w:val="0"/>
      <w:marRight w:val="0"/>
      <w:marTop w:val="0"/>
      <w:marBottom w:val="0"/>
      <w:divBdr>
        <w:top w:val="none" w:sz="0" w:space="0" w:color="auto"/>
        <w:left w:val="none" w:sz="0" w:space="0" w:color="auto"/>
        <w:bottom w:val="none" w:sz="0" w:space="0" w:color="auto"/>
        <w:right w:val="none" w:sz="0" w:space="0" w:color="auto"/>
      </w:divBdr>
    </w:div>
    <w:div w:id="2046712376">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07D8A7-B7F0-4298-8FB0-929F7F400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E83765-5C3E-419E-96CD-00A6CB8DDBF2}">
  <ds:schemaRefs>
    <ds:schemaRef ds:uri="http://schemas.microsoft.com/sharepoint/v3/contenttype/forms"/>
  </ds:schemaRefs>
</ds:datastoreItem>
</file>

<file path=customXml/itemProps3.xml><?xml version="1.0" encoding="utf-8"?>
<ds:datastoreItem xmlns:ds="http://schemas.openxmlformats.org/officeDocument/2006/customXml" ds:itemID="{220B425A-6AA9-43F2-B53E-7DF7A5844A83}">
  <ds:schemaRefs>
    <ds:schemaRef ds:uri="http://schemas.openxmlformats.org/officeDocument/2006/bibliography"/>
  </ds:schemaRefs>
</ds:datastoreItem>
</file>

<file path=customXml/itemProps4.xml><?xml version="1.0" encoding="utf-8"?>
<ds:datastoreItem xmlns:ds="http://schemas.openxmlformats.org/officeDocument/2006/customXml" ds:itemID="{3D996BD9-B570-4F54-8AAC-00EACCE3D8A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TotalTime>
  <Pages>12</Pages>
  <Words>3856</Words>
  <Characters>21982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Worapitcha, Wongwisankul</cp:lastModifiedBy>
  <cp:revision>3</cp:revision>
  <cp:lastPrinted>2026-07-31T22:17:00Z</cp:lastPrinted>
  <dcterms:created xsi:type="dcterms:W3CDTF">2026-08-11T02:51:00Z</dcterms:created>
  <dcterms:modified xsi:type="dcterms:W3CDTF">2026-08-11T02:55:00Z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