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7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12"/>
        <w:gridCol w:w="7465"/>
      </w:tblGrid>
      <w:tr w:rsidR="00E0585C" w:rsidRPr="00C04999" w14:paraId="63DBF893" w14:textId="77777777" w:rsidTr="000B29EA">
        <w:trPr>
          <w:trHeight w:val="3075"/>
        </w:trPr>
        <w:tc>
          <w:tcPr>
            <w:tcW w:w="2312" w:type="dxa"/>
          </w:tcPr>
          <w:p w14:paraId="6075EB02" w14:textId="77777777" w:rsidR="00E0585C" w:rsidRPr="00C04999" w:rsidRDefault="00E0585C" w:rsidP="00780756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465" w:type="dxa"/>
            <w:vAlign w:val="center"/>
          </w:tcPr>
          <w:p w14:paraId="65B9C955" w14:textId="5CE61255" w:rsidR="0056362B" w:rsidRDefault="0056362B" w:rsidP="00780756">
            <w:pPr>
              <w:ind w:left="14"/>
              <w:rPr>
                <w:rFonts w:asciiTheme="majorBidi" w:hAnsiTheme="majorBidi"/>
                <w:color w:val="7F7E82"/>
                <w:sz w:val="36"/>
                <w:szCs w:val="36"/>
              </w:rPr>
            </w:pPr>
            <w:r w:rsidRPr="0056362B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บริษัท เอเชี่ยน อะไลอันซ์ อินเตอร์เนชั่นแนล จำกัด </w:t>
            </w:r>
            <w:r w:rsidR="000B29EA">
              <w:rPr>
                <w:rFonts w:asciiTheme="majorBidi" w:hAnsiTheme="majorBidi"/>
                <w:color w:val="7F7E82"/>
                <w:sz w:val="36"/>
                <w:szCs w:val="36"/>
              </w:rPr>
              <w:t>(</w:t>
            </w:r>
            <w:r w:rsidR="000B29EA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มหาชน) </w:t>
            </w:r>
            <w:r w:rsidR="00974C3C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04064D51" w14:textId="45A6A1F5" w:rsidR="008A447A" w:rsidRDefault="008A447A" w:rsidP="00780756">
            <w:pPr>
              <w:ind w:left="14"/>
              <w:rPr>
                <w:rFonts w:asciiTheme="majorBidi" w:hAnsiTheme="majorBidi"/>
                <w:color w:val="7F7E82"/>
                <w:sz w:val="36"/>
                <w:szCs w:val="36"/>
              </w:rPr>
            </w:pPr>
            <w:r w:rsidRPr="00C0499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BF55C2" w:rsidRPr="00BF55C2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704EE6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รวม</w:t>
            </w:r>
          </w:p>
          <w:p w14:paraId="2A0F36DA" w14:textId="62909E5A" w:rsidR="00704EE6" w:rsidRPr="00C04999" w:rsidRDefault="00704EE6" w:rsidP="00780756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0D0C32B" w14:textId="2C688A9F" w:rsidR="006F04B3" w:rsidRPr="00C04999" w:rsidRDefault="00936740" w:rsidP="00780756">
            <w:pPr>
              <w:ind w:left="14"/>
              <w:rPr>
                <w:rFonts w:asciiTheme="majorBidi" w:hAnsiTheme="majorBidi" w:cstheme="majorBidi"/>
                <w:color w:val="7F7E82"/>
                <w:sz w:val="28"/>
              </w:rPr>
            </w:pP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8B726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B7268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30</w:t>
            </w:r>
            <w:r w:rsidR="008B726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2E7E28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2569</w:t>
            </w:r>
          </w:p>
        </w:tc>
      </w:tr>
    </w:tbl>
    <w:p w14:paraId="08DC02D6" w14:textId="77777777" w:rsidR="00B626F4" w:rsidRPr="00BD6CBB" w:rsidRDefault="00B626F4" w:rsidP="00780756">
      <w:pPr>
        <w:rPr>
          <w:rFonts w:asciiTheme="majorBidi" w:hAnsiTheme="majorBidi" w:cstheme="majorBidi"/>
        </w:rPr>
        <w:sectPr w:rsidR="00B626F4" w:rsidRPr="00BD6CBB" w:rsidSect="00DC19C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3D001A50" w14:textId="77777777" w:rsidR="008A447A" w:rsidRPr="00974C3C" w:rsidRDefault="008A447A" w:rsidP="009572CA">
      <w:pPr>
        <w:spacing w:before="240"/>
        <w:jc w:val="both"/>
        <w:rPr>
          <w:rFonts w:ascii="Angsana New" w:hAnsi="Angsana New"/>
          <w:b/>
          <w:bCs/>
          <w:sz w:val="32"/>
          <w:szCs w:val="32"/>
        </w:rPr>
      </w:pPr>
      <w:r w:rsidRPr="00974C3C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FEBA63B" w14:textId="67D27494" w:rsidR="00691ACB" w:rsidRDefault="008A447A" w:rsidP="009572CA">
      <w:pPr>
        <w:rPr>
          <w:rFonts w:ascii="Angsana New" w:hAnsi="Angsana New"/>
          <w:sz w:val="32"/>
          <w:szCs w:val="32"/>
        </w:rPr>
      </w:pPr>
      <w:r w:rsidRPr="00974C3C">
        <w:rPr>
          <w:rFonts w:ascii="Angsana New" w:hAnsi="Angsana New" w:hint="cs"/>
          <w:sz w:val="32"/>
          <w:szCs w:val="32"/>
          <w:cs/>
        </w:rPr>
        <w:t>เสนอต่อผู้ถือหุ้นของ</w:t>
      </w:r>
      <w:r w:rsidR="005F1632" w:rsidRPr="00974C3C">
        <w:rPr>
          <w:rFonts w:ascii="Angsana New" w:hAnsi="Angsana New" w:hint="cs"/>
          <w:sz w:val="32"/>
          <w:szCs w:val="32"/>
          <w:cs/>
        </w:rPr>
        <w:t>บริษัท เอเชี่ยน อะไลอันซ์ อินเตอร์เนชั่นแนล จำกัด</w:t>
      </w:r>
      <w:r w:rsidR="00326EBC">
        <w:rPr>
          <w:rFonts w:ascii="Angsana New" w:hAnsi="Angsana New"/>
          <w:sz w:val="32"/>
          <w:szCs w:val="32"/>
        </w:rPr>
        <w:t xml:space="preserve"> (</w:t>
      </w:r>
      <w:r w:rsidR="00326EBC">
        <w:rPr>
          <w:rFonts w:ascii="Angsana New" w:hAnsi="Angsana New" w:hint="cs"/>
          <w:sz w:val="32"/>
          <w:szCs w:val="32"/>
          <w:cs/>
        </w:rPr>
        <w:t>มหาชน)</w:t>
      </w:r>
    </w:p>
    <w:p w14:paraId="45B3CBCE" w14:textId="553C835D" w:rsidR="00936740" w:rsidRDefault="00313C80" w:rsidP="009572CA">
      <w:pPr>
        <w:rPr>
          <w:rFonts w:ascii="Angsana New" w:hAnsi="Angsana New"/>
          <w:sz w:val="32"/>
          <w:szCs w:val="32"/>
        </w:rPr>
      </w:pPr>
      <w:r w:rsidRPr="009572CA">
        <w:rPr>
          <w:rFonts w:ascii="Angsana New" w:hAnsi="Angsana New"/>
          <w:szCs w:val="24"/>
          <w:cs/>
        </w:rPr>
        <w:br/>
      </w:r>
      <w:r w:rsidR="00710235" w:rsidRPr="00DA298D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704EE6">
        <w:rPr>
          <w:rFonts w:ascii="Angsana New" w:hAnsi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="00704EE6" w:rsidRPr="00974C3C">
        <w:rPr>
          <w:rFonts w:ascii="Angsana New" w:hAnsi="Angsana New" w:hint="cs"/>
          <w:sz w:val="32"/>
          <w:szCs w:val="32"/>
          <w:cs/>
        </w:rPr>
        <w:t>เอเชี่ยน อะไลอันซ์ อินเตอร์เนชั่นแนล จำกัด</w:t>
      </w:r>
      <w:r w:rsidR="00704EE6">
        <w:rPr>
          <w:rFonts w:ascii="Angsana New" w:hAnsi="Angsana New"/>
          <w:sz w:val="32"/>
          <w:szCs w:val="32"/>
        </w:rPr>
        <w:t xml:space="preserve"> (</w:t>
      </w:r>
      <w:r w:rsidR="00704EE6">
        <w:rPr>
          <w:rFonts w:ascii="Angsana New" w:hAnsi="Angsana New" w:hint="cs"/>
          <w:sz w:val="32"/>
          <w:szCs w:val="32"/>
          <w:cs/>
        </w:rPr>
        <w:t>มหาชน) และบริษัทย่อย (“กลุ่มบริษัท</w:t>
      </w:r>
      <w:r w:rsidR="00FC1A37">
        <w:rPr>
          <w:rFonts w:ascii="Angsana New" w:hAnsi="Angsana New" w:hint="cs"/>
          <w:sz w:val="32"/>
          <w:szCs w:val="32"/>
          <w:cs/>
        </w:rPr>
        <w:t>ฯ</w:t>
      </w:r>
      <w:r w:rsidR="00704EE6">
        <w:rPr>
          <w:rFonts w:ascii="Angsana New" w:hAnsi="Angsana New" w:hint="cs"/>
          <w:sz w:val="32"/>
          <w:szCs w:val="32"/>
          <w:cs/>
        </w:rPr>
        <w:t>”) ซึ่งประกอบ</w:t>
      </w:r>
      <w:r w:rsidR="00D60DAB">
        <w:rPr>
          <w:rFonts w:ascii="Angsana New" w:hAnsi="Angsana New" w:hint="cs"/>
          <w:sz w:val="32"/>
          <w:szCs w:val="32"/>
          <w:cs/>
        </w:rPr>
        <w:t>ไป</w:t>
      </w:r>
      <w:r w:rsidR="00704EE6">
        <w:rPr>
          <w:rFonts w:ascii="Angsana New" w:hAnsi="Angsana New" w:hint="cs"/>
          <w:sz w:val="32"/>
          <w:szCs w:val="32"/>
          <w:cs/>
        </w:rPr>
        <w:t>ด้วย</w:t>
      </w:r>
      <w:r w:rsidR="00710235" w:rsidRPr="00DA298D">
        <w:rPr>
          <w:rFonts w:ascii="Angsana New" w:hAnsi="Angsana New"/>
          <w:sz w:val="32"/>
          <w:szCs w:val="32"/>
          <w:cs/>
        </w:rPr>
        <w:t>งบ</w:t>
      </w:r>
      <w:r w:rsidR="00DC1CB1">
        <w:rPr>
          <w:rFonts w:ascii="Angsana New" w:hAnsi="Angsana New" w:hint="cs"/>
          <w:sz w:val="32"/>
          <w:szCs w:val="32"/>
          <w:cs/>
        </w:rPr>
        <w:t>ฐานะ</w:t>
      </w:r>
      <w:r w:rsidR="00710235" w:rsidRPr="00DA298D">
        <w:rPr>
          <w:rFonts w:ascii="Angsana New" w:hAnsi="Angsana New"/>
          <w:sz w:val="32"/>
          <w:szCs w:val="32"/>
          <w:cs/>
        </w:rPr>
        <w:t xml:space="preserve">การเงินรวม ณ วันที่ </w:t>
      </w:r>
      <w:r w:rsidR="008B7268">
        <w:rPr>
          <w:rFonts w:ascii="Angsana New" w:hAnsi="Angsana New"/>
          <w:sz w:val="32"/>
          <w:szCs w:val="32"/>
        </w:rPr>
        <w:t>30</w:t>
      </w:r>
      <w:r w:rsidR="008B726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9C243B">
        <w:rPr>
          <w:rFonts w:ascii="Angsana New" w:hAnsi="Angsana New"/>
          <w:sz w:val="32"/>
          <w:szCs w:val="32"/>
        </w:rPr>
        <w:t>2569</w:t>
      </w:r>
      <w:r w:rsidR="008B7268">
        <w:rPr>
          <w:rFonts w:ascii="Angsana New" w:hAnsi="Angsana New"/>
          <w:sz w:val="32"/>
          <w:szCs w:val="32"/>
        </w:rPr>
        <w:t xml:space="preserve"> </w:t>
      </w:r>
      <w:r w:rsidR="008B7268" w:rsidRPr="000A0659">
        <w:rPr>
          <w:rFonts w:ascii="Angsana New" w:hAnsi="Angsana New"/>
          <w:sz w:val="32"/>
          <w:szCs w:val="32"/>
          <w:cs/>
        </w:rPr>
        <w:t>งบกำไรขาดทุนเบ็ดเสร็จรวมสำหรับงวดสามเดือนและหกเดือนสิ้นสุดวันเดียวกัน งบการเปลี่ยนแปลงส่วนของผู้ถือหุ้นรวม</w:t>
      </w:r>
      <w:r w:rsidR="008B726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8B7268" w:rsidRPr="00A40E15">
        <w:rPr>
          <w:rFonts w:ascii="Angsana New" w:hAnsi="Angsana New"/>
          <w:spacing w:val="-2"/>
          <w:sz w:val="32"/>
          <w:szCs w:val="32"/>
          <w:cs/>
        </w:rPr>
        <w:t>และงบกระแสเงินสดรวมสำหรับงวดหกเดือนสิ้นสุดวันเดียวกัน และหมายเหตุประกอบงบการเงินรวมระหว่างกาล</w:t>
      </w:r>
      <w:r w:rsidR="008B7268" w:rsidRPr="000A0659">
        <w:rPr>
          <w:rFonts w:ascii="Angsana New" w:hAnsi="Angsana New"/>
          <w:sz w:val="32"/>
          <w:szCs w:val="32"/>
          <w:cs/>
        </w:rPr>
        <w:t xml:space="preserve">แบบย่อ </w:t>
      </w:r>
      <w:r w:rsidR="00710235" w:rsidRPr="00DA298D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และได้สอบทานข้อมูลทางการเงินเฉพาะกิจการของบริษัท เอเชี่ยน อะไลอันซ์ อินเตอร์เนชั่นแนล จำกัด (มหาชน) ด้วยเช่นกัน (รวมเรียกว่า</w:t>
      </w:r>
      <w:r w:rsidR="00AB70E5">
        <w:rPr>
          <w:rFonts w:ascii="Angsana New" w:hAnsi="Angsana New"/>
          <w:sz w:val="32"/>
          <w:szCs w:val="32"/>
        </w:rPr>
        <w:t xml:space="preserve"> </w:t>
      </w:r>
      <w:r w:rsidR="00710235" w:rsidRPr="00DA298D">
        <w:rPr>
          <w:rFonts w:ascii="Angsana New" w:hAnsi="Angsana New"/>
          <w:sz w:val="32"/>
          <w:szCs w:val="32"/>
          <w:cs/>
        </w:rPr>
        <w:t xml:space="preserve">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710235">
        <w:rPr>
          <w:rFonts w:ascii="Angsana New" w:hAnsi="Angsana New"/>
          <w:sz w:val="32"/>
          <w:szCs w:val="32"/>
        </w:rPr>
        <w:t>34</w:t>
      </w:r>
      <w:r w:rsidR="00710235" w:rsidRPr="00DA298D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9C243B">
        <w:rPr>
          <w:rFonts w:ascii="Angsana New" w:hAnsi="Angsana New"/>
          <w:sz w:val="32"/>
          <w:szCs w:val="32"/>
        </w:rPr>
        <w:t xml:space="preserve"> </w:t>
      </w:r>
      <w:r w:rsidR="00710235" w:rsidRPr="00DA298D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5D5BA73" w14:textId="77777777" w:rsidR="008A447A" w:rsidRPr="00974C3C" w:rsidRDefault="008A447A" w:rsidP="009572C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74C3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16137A07" w14:textId="77777777" w:rsidR="009572CA" w:rsidRPr="00231F05" w:rsidRDefault="009572CA" w:rsidP="009572C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1F05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31F05">
        <w:rPr>
          <w:rFonts w:ascii="Angsana New" w:hAnsi="Angsana New" w:cs="Angsana New" w:hint="cs"/>
          <w:sz w:val="32"/>
          <w:szCs w:val="32"/>
        </w:rPr>
        <w:t>2410</w:t>
      </w:r>
      <w:r w:rsidRPr="00231F05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231F05">
        <w:rPr>
          <w:rFonts w:ascii="Angsana New" w:hAnsi="Angsana New" w:cs="Angsana New" w:hint="cs"/>
          <w:sz w:val="32"/>
          <w:szCs w:val="32"/>
        </w:rPr>
        <w:t xml:space="preserve"> </w:t>
      </w:r>
      <w:r w:rsidRPr="00231F05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231F05">
        <w:rPr>
          <w:rFonts w:ascii="Angsana New" w:hAnsi="Angsana New" w:cs="Angsana New"/>
          <w:sz w:val="32"/>
          <w:szCs w:val="32"/>
        </w:rPr>
        <w:t xml:space="preserve"> </w:t>
      </w:r>
      <w:r w:rsidRPr="00231F05">
        <w:rPr>
          <w:rFonts w:ascii="Angsana New" w:hAnsi="Angsana New" w:cs="Angsana New" w:hint="cs"/>
          <w:sz w:val="32"/>
          <w:szCs w:val="32"/>
          <w:cs/>
        </w:rPr>
        <w:t xml:space="preserve">และการวิเคราะห์เปรียบเทียบและวิธีการสอบทานอื่น  </w:t>
      </w:r>
      <w:r w:rsidRPr="00231F05">
        <w:rPr>
          <w:rFonts w:ascii="Angsana New" w:hAnsi="Angsana New" w:cs="Angsana New" w:hint="cs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</w:t>
      </w:r>
      <w:r w:rsidRPr="00231F05">
        <w:rPr>
          <w:rFonts w:ascii="Angsana New" w:hAnsi="Angsana New" w:cs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6254976" w14:textId="77777777" w:rsidR="009F0A8D" w:rsidRPr="00974C3C" w:rsidRDefault="009F0A8D" w:rsidP="009572C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74C3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0F802337" w14:textId="4B119848" w:rsidR="009F0A8D" w:rsidRDefault="009F0A8D" w:rsidP="009572C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4C3C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C82A51" w:rsidRPr="00974C3C">
        <w:rPr>
          <w:rFonts w:ascii="Angsana New" w:hAnsi="Angsana New" w:cs="Angsana New" w:hint="cs"/>
          <w:sz w:val="32"/>
          <w:szCs w:val="32"/>
        </w:rPr>
        <w:t>34</w:t>
      </w:r>
      <w:r w:rsidRPr="00974C3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2B7179" w:rsidRPr="00974C3C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974C3C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EE92254" w14:textId="346FDF28" w:rsidR="008A447A" w:rsidRPr="00974C3C" w:rsidRDefault="00296EB9" w:rsidP="009572CA">
      <w:pPr>
        <w:tabs>
          <w:tab w:val="left" w:pos="720"/>
          <w:tab w:val="center" w:pos="6480"/>
        </w:tabs>
        <w:spacing w:before="1080"/>
        <w:jc w:val="both"/>
        <w:rPr>
          <w:rFonts w:ascii="Angsana New" w:hAnsi="Angsana New"/>
          <w:sz w:val="32"/>
          <w:szCs w:val="32"/>
        </w:rPr>
      </w:pPr>
      <w:r w:rsidRPr="00296EB9">
        <w:rPr>
          <w:rFonts w:ascii="Angsana New" w:hAnsi="Angsana New"/>
          <w:sz w:val="32"/>
          <w:szCs w:val="32"/>
          <w:cs/>
        </w:rPr>
        <w:t>วิไลลักษณ์ เลาหศรีสกุล</w:t>
      </w:r>
    </w:p>
    <w:p w14:paraId="10D6CAF5" w14:textId="45C1DCBB" w:rsidR="008A447A" w:rsidRPr="00974C3C" w:rsidRDefault="008A447A" w:rsidP="009572CA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974C3C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373477">
        <w:rPr>
          <w:rFonts w:ascii="Angsana New" w:hAnsi="Angsana New"/>
          <w:sz w:val="32"/>
          <w:szCs w:val="32"/>
        </w:rPr>
        <w:t>6140</w:t>
      </w:r>
    </w:p>
    <w:p w14:paraId="1B34D5B3" w14:textId="77777777" w:rsidR="008A447A" w:rsidRPr="005A0CEF" w:rsidRDefault="008A447A" w:rsidP="009572CA">
      <w:pPr>
        <w:tabs>
          <w:tab w:val="left" w:pos="720"/>
          <w:tab w:val="center" w:pos="5760"/>
        </w:tabs>
        <w:jc w:val="thaiDistribute"/>
        <w:rPr>
          <w:rFonts w:ascii="Angsana New" w:hAnsi="Angsana New"/>
          <w:sz w:val="32"/>
          <w:szCs w:val="32"/>
        </w:rPr>
      </w:pPr>
      <w:r w:rsidRPr="005A0CEF">
        <w:rPr>
          <w:rFonts w:ascii="Angsana New" w:hAnsi="Angsana New" w:hint="cs"/>
          <w:sz w:val="32"/>
          <w:szCs w:val="32"/>
          <w:cs/>
        </w:rPr>
        <w:t xml:space="preserve">บริษัท สำนักงาน </w:t>
      </w:r>
      <w:r w:rsidR="000C02E5" w:rsidRPr="005A0CEF">
        <w:rPr>
          <w:rFonts w:ascii="Angsana New" w:hAnsi="Angsana New" w:hint="cs"/>
          <w:sz w:val="32"/>
          <w:szCs w:val="32"/>
          <w:cs/>
        </w:rPr>
        <w:t>อีวาย</w:t>
      </w:r>
      <w:r w:rsidRPr="005A0CEF">
        <w:rPr>
          <w:rFonts w:ascii="Angsana New" w:hAnsi="Angsana New" w:hint="cs"/>
          <w:sz w:val="32"/>
          <w:szCs w:val="32"/>
          <w:cs/>
        </w:rPr>
        <w:t xml:space="preserve"> จำกัด</w:t>
      </w:r>
    </w:p>
    <w:p w14:paraId="54F6EC73" w14:textId="2E423AF7" w:rsidR="00900CA2" w:rsidRPr="00974C3C" w:rsidRDefault="008A447A" w:rsidP="009572CA">
      <w:pPr>
        <w:tabs>
          <w:tab w:val="left" w:pos="4140"/>
        </w:tabs>
        <w:rPr>
          <w:rFonts w:ascii="Angsana New" w:hAnsi="Angsana New"/>
        </w:rPr>
      </w:pPr>
      <w:r w:rsidRPr="005A0CEF">
        <w:rPr>
          <w:rFonts w:ascii="Angsana New" w:hAnsi="Angsana New" w:hint="cs"/>
          <w:sz w:val="32"/>
          <w:szCs w:val="32"/>
          <w:cs/>
        </w:rPr>
        <w:t>กรุงเทพฯ</w:t>
      </w:r>
      <w:r w:rsidRPr="005A0CEF">
        <w:rPr>
          <w:rFonts w:ascii="Angsana New" w:hAnsi="Angsana New" w:hint="cs"/>
          <w:sz w:val="32"/>
          <w:szCs w:val="32"/>
        </w:rPr>
        <w:t>:</w:t>
      </w:r>
      <w:r w:rsidR="00797CB8" w:rsidRPr="005A0CEF">
        <w:rPr>
          <w:rFonts w:ascii="Angsana New" w:hAnsi="Angsana New" w:hint="cs"/>
          <w:sz w:val="32"/>
          <w:szCs w:val="32"/>
          <w:cs/>
        </w:rPr>
        <w:t xml:space="preserve"> </w:t>
      </w:r>
      <w:r w:rsidR="00A8645B">
        <w:rPr>
          <w:rFonts w:ascii="Angsana New" w:hAnsi="Angsana New"/>
          <w:sz w:val="32"/>
          <w:szCs w:val="32"/>
        </w:rPr>
        <w:t>6</w:t>
      </w:r>
      <w:r w:rsidR="008B7268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AB70E5">
        <w:rPr>
          <w:rFonts w:ascii="Angsana New" w:hAnsi="Angsana New" w:hint="cs"/>
          <w:sz w:val="32"/>
          <w:szCs w:val="32"/>
          <w:cs/>
        </w:rPr>
        <w:t xml:space="preserve"> </w:t>
      </w:r>
      <w:r w:rsidR="00AB70E5">
        <w:rPr>
          <w:rFonts w:ascii="Angsana New" w:hAnsi="Angsana New"/>
          <w:sz w:val="32"/>
          <w:szCs w:val="32"/>
        </w:rPr>
        <w:t>2569</w:t>
      </w:r>
    </w:p>
    <w:sectPr w:rsidR="00900CA2" w:rsidRPr="00974C3C" w:rsidSect="009572CA">
      <w:footerReference w:type="default" r:id="rId16"/>
      <w:headerReference w:type="first" r:id="rId17"/>
      <w:footerReference w:type="first" r:id="rId18"/>
      <w:pgSz w:w="11909" w:h="16834" w:code="9"/>
      <w:pgMar w:top="2592" w:right="1080" w:bottom="792" w:left="1296" w:header="576" w:footer="28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06A2F" w14:textId="77777777" w:rsidR="00313F64" w:rsidRDefault="00313F64" w:rsidP="0077481E">
      <w:r>
        <w:separator/>
      </w:r>
    </w:p>
  </w:endnote>
  <w:endnote w:type="continuationSeparator" w:id="0">
    <w:p w14:paraId="05BC9FDF" w14:textId="77777777" w:rsidR="00313F64" w:rsidRDefault="00313F6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0A180" w14:textId="77777777" w:rsidR="00427FB9" w:rsidRDefault="00427F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2DA42" w14:textId="77777777" w:rsidR="00427FB9" w:rsidRDefault="00427F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FE407" w14:textId="77777777" w:rsidR="00427FB9" w:rsidRDefault="00427F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241600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4F6342" w14:textId="77777777" w:rsidR="00E25196" w:rsidRDefault="00F610F2">
        <w:pPr>
          <w:pStyle w:val="Footer"/>
          <w:jc w:val="right"/>
          <w:rPr>
            <w:rFonts w:ascii="Angsana New" w:hAnsi="Angsana New"/>
            <w:noProof/>
            <w:sz w:val="32"/>
            <w:szCs w:val="32"/>
          </w:rPr>
        </w:pPr>
        <w:r w:rsidRPr="00F610F2">
          <w:rPr>
            <w:rFonts w:ascii="Angsana New" w:hAnsi="Angsana New"/>
            <w:sz w:val="32"/>
            <w:szCs w:val="32"/>
          </w:rPr>
          <w:fldChar w:fldCharType="begin"/>
        </w:r>
        <w:r w:rsidRPr="00F610F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610F2">
          <w:rPr>
            <w:rFonts w:ascii="Angsana New" w:hAnsi="Angsana New"/>
            <w:sz w:val="32"/>
            <w:szCs w:val="32"/>
          </w:rPr>
          <w:fldChar w:fldCharType="separate"/>
        </w:r>
        <w:r w:rsidR="00B64A48">
          <w:rPr>
            <w:rFonts w:ascii="Angsana New" w:hAnsi="Angsana New"/>
            <w:noProof/>
            <w:sz w:val="32"/>
            <w:szCs w:val="32"/>
          </w:rPr>
          <w:t>2</w:t>
        </w:r>
        <w:r w:rsidRPr="00F610F2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81A8152" w14:textId="6AD61E25" w:rsidR="00F610F2" w:rsidRPr="00F610F2" w:rsidRDefault="00313F6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95C5A" w14:textId="77777777" w:rsidR="008A447A" w:rsidRPr="008A447A" w:rsidRDefault="008A447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599AF" w14:textId="77777777" w:rsidR="00313F64" w:rsidRDefault="00313F64" w:rsidP="0077481E">
      <w:r>
        <w:separator/>
      </w:r>
    </w:p>
  </w:footnote>
  <w:footnote w:type="continuationSeparator" w:id="0">
    <w:p w14:paraId="5CBEFC61" w14:textId="77777777" w:rsidR="00313F64" w:rsidRDefault="00313F6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200F4" w14:textId="77777777" w:rsidR="00427FB9" w:rsidRDefault="00427F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1B0B7" w14:textId="77777777" w:rsidR="00427FB9" w:rsidRDefault="00427F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2A916" w14:textId="77777777" w:rsidR="0077481E" w:rsidRDefault="0077481E" w:rsidP="0077481E">
    <w:pPr>
      <w:pStyle w:val="Header"/>
      <w:spacing w:before="240"/>
    </w:pPr>
  </w:p>
  <w:p w14:paraId="407D569B" w14:textId="77777777" w:rsidR="0077481E" w:rsidRDefault="00774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3F966" w14:textId="77777777" w:rsidR="00140AAC" w:rsidRDefault="00140AAC" w:rsidP="0077481E">
    <w:pPr>
      <w:pStyle w:val="Header"/>
      <w:spacing w:before="240"/>
    </w:pPr>
  </w:p>
  <w:p w14:paraId="16E3BE69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47A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5869"/>
    <w:rsid w:val="0004069A"/>
    <w:rsid w:val="000410D2"/>
    <w:rsid w:val="00041666"/>
    <w:rsid w:val="00041704"/>
    <w:rsid w:val="0004219F"/>
    <w:rsid w:val="0004336C"/>
    <w:rsid w:val="0004557E"/>
    <w:rsid w:val="000468F6"/>
    <w:rsid w:val="000478A1"/>
    <w:rsid w:val="000479E0"/>
    <w:rsid w:val="00051090"/>
    <w:rsid w:val="00051FCC"/>
    <w:rsid w:val="000528F9"/>
    <w:rsid w:val="0005438D"/>
    <w:rsid w:val="00056D59"/>
    <w:rsid w:val="000570C6"/>
    <w:rsid w:val="00057C06"/>
    <w:rsid w:val="000604FA"/>
    <w:rsid w:val="00060713"/>
    <w:rsid w:val="00060DDA"/>
    <w:rsid w:val="00060F91"/>
    <w:rsid w:val="00061125"/>
    <w:rsid w:val="000615F5"/>
    <w:rsid w:val="00062409"/>
    <w:rsid w:val="000626C1"/>
    <w:rsid w:val="00062ABF"/>
    <w:rsid w:val="00063C14"/>
    <w:rsid w:val="000643AC"/>
    <w:rsid w:val="0006504F"/>
    <w:rsid w:val="0006530D"/>
    <w:rsid w:val="00066ADC"/>
    <w:rsid w:val="000671EF"/>
    <w:rsid w:val="00070FFC"/>
    <w:rsid w:val="00072755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699C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659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29EA"/>
    <w:rsid w:val="000B3A28"/>
    <w:rsid w:val="000B3CC1"/>
    <w:rsid w:val="000B5D84"/>
    <w:rsid w:val="000B72E9"/>
    <w:rsid w:val="000B7441"/>
    <w:rsid w:val="000C02E5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93E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74A"/>
    <w:rsid w:val="000E6978"/>
    <w:rsid w:val="000E6E67"/>
    <w:rsid w:val="000E7293"/>
    <w:rsid w:val="000E746A"/>
    <w:rsid w:val="000E7643"/>
    <w:rsid w:val="000E798E"/>
    <w:rsid w:val="000E7FD6"/>
    <w:rsid w:val="000F0CA7"/>
    <w:rsid w:val="000F0CCA"/>
    <w:rsid w:val="000F238A"/>
    <w:rsid w:val="000F6FA8"/>
    <w:rsid w:val="00100D53"/>
    <w:rsid w:val="00101224"/>
    <w:rsid w:val="00101687"/>
    <w:rsid w:val="00101A79"/>
    <w:rsid w:val="00101CAB"/>
    <w:rsid w:val="00101EB5"/>
    <w:rsid w:val="00102786"/>
    <w:rsid w:val="00104A96"/>
    <w:rsid w:val="0010513F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F08"/>
    <w:rsid w:val="00122A61"/>
    <w:rsid w:val="00122E46"/>
    <w:rsid w:val="001236FA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FE8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1F5"/>
    <w:rsid w:val="001522AC"/>
    <w:rsid w:val="001531B4"/>
    <w:rsid w:val="00153E1C"/>
    <w:rsid w:val="001546D7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672C"/>
    <w:rsid w:val="00167301"/>
    <w:rsid w:val="00167BD3"/>
    <w:rsid w:val="001717BE"/>
    <w:rsid w:val="00171D9C"/>
    <w:rsid w:val="0017214C"/>
    <w:rsid w:val="00177400"/>
    <w:rsid w:val="0018144B"/>
    <w:rsid w:val="0018217D"/>
    <w:rsid w:val="001826E0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F68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3346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22"/>
    <w:rsid w:val="001E2536"/>
    <w:rsid w:val="001E429C"/>
    <w:rsid w:val="001E5531"/>
    <w:rsid w:val="001E684A"/>
    <w:rsid w:val="001E713E"/>
    <w:rsid w:val="001E7312"/>
    <w:rsid w:val="001E7DD1"/>
    <w:rsid w:val="001F011E"/>
    <w:rsid w:val="001F22A3"/>
    <w:rsid w:val="001F298E"/>
    <w:rsid w:val="001F3B9A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09B1"/>
    <w:rsid w:val="002119CC"/>
    <w:rsid w:val="00212114"/>
    <w:rsid w:val="002130BD"/>
    <w:rsid w:val="0021349F"/>
    <w:rsid w:val="0021570B"/>
    <w:rsid w:val="0021596E"/>
    <w:rsid w:val="00217123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6B9"/>
    <w:rsid w:val="00235A87"/>
    <w:rsid w:val="002369CC"/>
    <w:rsid w:val="00241AEA"/>
    <w:rsid w:val="0024225D"/>
    <w:rsid w:val="002427B0"/>
    <w:rsid w:val="00242AEE"/>
    <w:rsid w:val="00243E76"/>
    <w:rsid w:val="00243EB4"/>
    <w:rsid w:val="00246382"/>
    <w:rsid w:val="002465D3"/>
    <w:rsid w:val="00246A5D"/>
    <w:rsid w:val="002516D3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6EB9"/>
    <w:rsid w:val="00297DAE"/>
    <w:rsid w:val="00297FCC"/>
    <w:rsid w:val="002A5BC1"/>
    <w:rsid w:val="002A5EF9"/>
    <w:rsid w:val="002A661B"/>
    <w:rsid w:val="002A6878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B7179"/>
    <w:rsid w:val="002C02AF"/>
    <w:rsid w:val="002C1FC4"/>
    <w:rsid w:val="002C3638"/>
    <w:rsid w:val="002C4183"/>
    <w:rsid w:val="002C4465"/>
    <w:rsid w:val="002C5744"/>
    <w:rsid w:val="002C5E68"/>
    <w:rsid w:val="002C794C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D6B06"/>
    <w:rsid w:val="002E0C9A"/>
    <w:rsid w:val="002E16EE"/>
    <w:rsid w:val="002E2BD2"/>
    <w:rsid w:val="002E2D77"/>
    <w:rsid w:val="002E2F10"/>
    <w:rsid w:val="002E4B8F"/>
    <w:rsid w:val="002E5454"/>
    <w:rsid w:val="002E56B7"/>
    <w:rsid w:val="002E7E28"/>
    <w:rsid w:val="002F056B"/>
    <w:rsid w:val="002F114F"/>
    <w:rsid w:val="002F130E"/>
    <w:rsid w:val="002F24F1"/>
    <w:rsid w:val="002F5450"/>
    <w:rsid w:val="002F5EFA"/>
    <w:rsid w:val="002F627C"/>
    <w:rsid w:val="002F6720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090"/>
    <w:rsid w:val="0031252C"/>
    <w:rsid w:val="00312960"/>
    <w:rsid w:val="00312BD8"/>
    <w:rsid w:val="003132A7"/>
    <w:rsid w:val="003139A5"/>
    <w:rsid w:val="00313C80"/>
    <w:rsid w:val="00313F64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38F"/>
    <w:rsid w:val="003246D7"/>
    <w:rsid w:val="003249C4"/>
    <w:rsid w:val="00325873"/>
    <w:rsid w:val="00325CC4"/>
    <w:rsid w:val="00325DCD"/>
    <w:rsid w:val="00326180"/>
    <w:rsid w:val="00326EBC"/>
    <w:rsid w:val="003308C7"/>
    <w:rsid w:val="00332225"/>
    <w:rsid w:val="00332494"/>
    <w:rsid w:val="00333A28"/>
    <w:rsid w:val="00334F04"/>
    <w:rsid w:val="00335070"/>
    <w:rsid w:val="00335C5C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677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67635"/>
    <w:rsid w:val="00370141"/>
    <w:rsid w:val="00371202"/>
    <w:rsid w:val="00372AEF"/>
    <w:rsid w:val="00372EFC"/>
    <w:rsid w:val="0037314D"/>
    <w:rsid w:val="00373477"/>
    <w:rsid w:val="003734F1"/>
    <w:rsid w:val="0037503B"/>
    <w:rsid w:val="0037535F"/>
    <w:rsid w:val="00375752"/>
    <w:rsid w:val="00375B55"/>
    <w:rsid w:val="00376020"/>
    <w:rsid w:val="003762BB"/>
    <w:rsid w:val="0037656A"/>
    <w:rsid w:val="00376D72"/>
    <w:rsid w:val="0037748E"/>
    <w:rsid w:val="00380080"/>
    <w:rsid w:val="0038030E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BFF"/>
    <w:rsid w:val="003A7FE5"/>
    <w:rsid w:val="003B1E2B"/>
    <w:rsid w:val="003B1E69"/>
    <w:rsid w:val="003B26C1"/>
    <w:rsid w:val="003B2A89"/>
    <w:rsid w:val="003B43D8"/>
    <w:rsid w:val="003B5BD2"/>
    <w:rsid w:val="003B5BF9"/>
    <w:rsid w:val="003B7D25"/>
    <w:rsid w:val="003C04E8"/>
    <w:rsid w:val="003C0AA8"/>
    <w:rsid w:val="003C17F5"/>
    <w:rsid w:val="003C1F16"/>
    <w:rsid w:val="003C50D0"/>
    <w:rsid w:val="003C5CA4"/>
    <w:rsid w:val="003C62F2"/>
    <w:rsid w:val="003C73CC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446"/>
    <w:rsid w:val="003E36DD"/>
    <w:rsid w:val="003E3F73"/>
    <w:rsid w:val="003E55E5"/>
    <w:rsid w:val="003E5607"/>
    <w:rsid w:val="003E592C"/>
    <w:rsid w:val="003E764C"/>
    <w:rsid w:val="003E7824"/>
    <w:rsid w:val="003F0628"/>
    <w:rsid w:val="003F0E2F"/>
    <w:rsid w:val="003F2846"/>
    <w:rsid w:val="003F3676"/>
    <w:rsid w:val="003F3971"/>
    <w:rsid w:val="003F4861"/>
    <w:rsid w:val="003F5BCD"/>
    <w:rsid w:val="003F5E11"/>
    <w:rsid w:val="003F623F"/>
    <w:rsid w:val="003F760B"/>
    <w:rsid w:val="0040002E"/>
    <w:rsid w:val="00401029"/>
    <w:rsid w:val="0040129C"/>
    <w:rsid w:val="00402BAC"/>
    <w:rsid w:val="00403153"/>
    <w:rsid w:val="00403FD9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0A2B"/>
    <w:rsid w:val="00421416"/>
    <w:rsid w:val="00421761"/>
    <w:rsid w:val="004223AF"/>
    <w:rsid w:val="00422A60"/>
    <w:rsid w:val="004239D6"/>
    <w:rsid w:val="00423AED"/>
    <w:rsid w:val="0042408D"/>
    <w:rsid w:val="00425FD2"/>
    <w:rsid w:val="00427FB9"/>
    <w:rsid w:val="00430ECE"/>
    <w:rsid w:val="00431582"/>
    <w:rsid w:val="00432F5A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196"/>
    <w:rsid w:val="0044394D"/>
    <w:rsid w:val="00443C92"/>
    <w:rsid w:val="00444104"/>
    <w:rsid w:val="00444C9D"/>
    <w:rsid w:val="004477A3"/>
    <w:rsid w:val="00447B56"/>
    <w:rsid w:val="00447C0F"/>
    <w:rsid w:val="00453CA9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D98"/>
    <w:rsid w:val="004A2E9E"/>
    <w:rsid w:val="004A3218"/>
    <w:rsid w:val="004A3A4F"/>
    <w:rsid w:val="004A3D7B"/>
    <w:rsid w:val="004A3EF9"/>
    <w:rsid w:val="004A64F2"/>
    <w:rsid w:val="004A657C"/>
    <w:rsid w:val="004A6928"/>
    <w:rsid w:val="004B0629"/>
    <w:rsid w:val="004B0827"/>
    <w:rsid w:val="004B14C6"/>
    <w:rsid w:val="004B24CA"/>
    <w:rsid w:val="004B2F2E"/>
    <w:rsid w:val="004B31D4"/>
    <w:rsid w:val="004B3AC7"/>
    <w:rsid w:val="004B3ECC"/>
    <w:rsid w:val="004B403F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4FC4"/>
    <w:rsid w:val="004C52B6"/>
    <w:rsid w:val="004C5BCC"/>
    <w:rsid w:val="004C60DD"/>
    <w:rsid w:val="004C6B47"/>
    <w:rsid w:val="004D003B"/>
    <w:rsid w:val="004D050C"/>
    <w:rsid w:val="004D2292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6DA1"/>
    <w:rsid w:val="004D7E31"/>
    <w:rsid w:val="004E2F34"/>
    <w:rsid w:val="004E5862"/>
    <w:rsid w:val="004E6517"/>
    <w:rsid w:val="004E6631"/>
    <w:rsid w:val="004E6EA7"/>
    <w:rsid w:val="004E74DC"/>
    <w:rsid w:val="004F0B5C"/>
    <w:rsid w:val="004F138C"/>
    <w:rsid w:val="004F321F"/>
    <w:rsid w:val="004F7F27"/>
    <w:rsid w:val="00500894"/>
    <w:rsid w:val="00501789"/>
    <w:rsid w:val="00501AB6"/>
    <w:rsid w:val="00502011"/>
    <w:rsid w:val="0050204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17F32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47653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A83"/>
    <w:rsid w:val="0055684C"/>
    <w:rsid w:val="005569C8"/>
    <w:rsid w:val="00560660"/>
    <w:rsid w:val="005608B7"/>
    <w:rsid w:val="00560A53"/>
    <w:rsid w:val="00560E5A"/>
    <w:rsid w:val="00562125"/>
    <w:rsid w:val="005621A2"/>
    <w:rsid w:val="0056362B"/>
    <w:rsid w:val="005653A5"/>
    <w:rsid w:val="00567181"/>
    <w:rsid w:val="00567BC5"/>
    <w:rsid w:val="005700EC"/>
    <w:rsid w:val="00572319"/>
    <w:rsid w:val="00572CD7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CEF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F54"/>
    <w:rsid w:val="005B5720"/>
    <w:rsid w:val="005B5DF7"/>
    <w:rsid w:val="005B6340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5421"/>
    <w:rsid w:val="005E69FA"/>
    <w:rsid w:val="005E6B8A"/>
    <w:rsid w:val="005F0019"/>
    <w:rsid w:val="005F1632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79C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33A9"/>
    <w:rsid w:val="0062433A"/>
    <w:rsid w:val="00624E6C"/>
    <w:rsid w:val="00625297"/>
    <w:rsid w:val="00627505"/>
    <w:rsid w:val="00627DDE"/>
    <w:rsid w:val="00630059"/>
    <w:rsid w:val="0063162A"/>
    <w:rsid w:val="00631978"/>
    <w:rsid w:val="00633C26"/>
    <w:rsid w:val="00634BDC"/>
    <w:rsid w:val="00636334"/>
    <w:rsid w:val="00637356"/>
    <w:rsid w:val="00640512"/>
    <w:rsid w:val="00640ABF"/>
    <w:rsid w:val="006429E0"/>
    <w:rsid w:val="00644265"/>
    <w:rsid w:val="0064478F"/>
    <w:rsid w:val="006458A2"/>
    <w:rsid w:val="00646370"/>
    <w:rsid w:val="00646984"/>
    <w:rsid w:val="00651175"/>
    <w:rsid w:val="006531A3"/>
    <w:rsid w:val="0065320B"/>
    <w:rsid w:val="006534C0"/>
    <w:rsid w:val="006538D2"/>
    <w:rsid w:val="00653C59"/>
    <w:rsid w:val="006559DA"/>
    <w:rsid w:val="00655D54"/>
    <w:rsid w:val="0065601E"/>
    <w:rsid w:val="00657BAE"/>
    <w:rsid w:val="00661268"/>
    <w:rsid w:val="00662898"/>
    <w:rsid w:val="00663A08"/>
    <w:rsid w:val="00664307"/>
    <w:rsid w:val="00664D4A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76DD7"/>
    <w:rsid w:val="006801D3"/>
    <w:rsid w:val="00680F01"/>
    <w:rsid w:val="006843DE"/>
    <w:rsid w:val="00684B23"/>
    <w:rsid w:val="00685053"/>
    <w:rsid w:val="00686DA5"/>
    <w:rsid w:val="0068782E"/>
    <w:rsid w:val="0069037B"/>
    <w:rsid w:val="00691AC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5F81"/>
    <w:rsid w:val="006A667B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C64FA"/>
    <w:rsid w:val="006C6B11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E777C"/>
    <w:rsid w:val="006F04B3"/>
    <w:rsid w:val="006F0D23"/>
    <w:rsid w:val="006F0F0B"/>
    <w:rsid w:val="006F12E4"/>
    <w:rsid w:val="006F14C4"/>
    <w:rsid w:val="006F1506"/>
    <w:rsid w:val="006F36C0"/>
    <w:rsid w:val="006F3908"/>
    <w:rsid w:val="006F4EE4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4EE6"/>
    <w:rsid w:val="0070514D"/>
    <w:rsid w:val="00705E8E"/>
    <w:rsid w:val="007067AE"/>
    <w:rsid w:val="00706AC4"/>
    <w:rsid w:val="00707F08"/>
    <w:rsid w:val="00707F1A"/>
    <w:rsid w:val="007101B0"/>
    <w:rsid w:val="00710235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7D20"/>
    <w:rsid w:val="0073063A"/>
    <w:rsid w:val="007313EA"/>
    <w:rsid w:val="00733A79"/>
    <w:rsid w:val="0073568C"/>
    <w:rsid w:val="00736C86"/>
    <w:rsid w:val="00737955"/>
    <w:rsid w:val="00737D8B"/>
    <w:rsid w:val="0074043F"/>
    <w:rsid w:val="007409E1"/>
    <w:rsid w:val="00740CEC"/>
    <w:rsid w:val="0074103B"/>
    <w:rsid w:val="00741635"/>
    <w:rsid w:val="00742E37"/>
    <w:rsid w:val="0074334B"/>
    <w:rsid w:val="00744220"/>
    <w:rsid w:val="00744D86"/>
    <w:rsid w:val="0074623A"/>
    <w:rsid w:val="00746297"/>
    <w:rsid w:val="00746F2E"/>
    <w:rsid w:val="007472C6"/>
    <w:rsid w:val="00747C71"/>
    <w:rsid w:val="00750221"/>
    <w:rsid w:val="00752E43"/>
    <w:rsid w:val="00753DE1"/>
    <w:rsid w:val="0075493F"/>
    <w:rsid w:val="00755B5B"/>
    <w:rsid w:val="00755DE1"/>
    <w:rsid w:val="00762780"/>
    <w:rsid w:val="00762AB4"/>
    <w:rsid w:val="00762B2A"/>
    <w:rsid w:val="007637F6"/>
    <w:rsid w:val="0076407C"/>
    <w:rsid w:val="00764A70"/>
    <w:rsid w:val="00764EE6"/>
    <w:rsid w:val="00765830"/>
    <w:rsid w:val="00765B74"/>
    <w:rsid w:val="00766CBA"/>
    <w:rsid w:val="00767C1D"/>
    <w:rsid w:val="00771527"/>
    <w:rsid w:val="00772DE5"/>
    <w:rsid w:val="00774609"/>
    <w:rsid w:val="0077481E"/>
    <w:rsid w:val="00774A8C"/>
    <w:rsid w:val="0077501E"/>
    <w:rsid w:val="007759EB"/>
    <w:rsid w:val="00776B27"/>
    <w:rsid w:val="00776C78"/>
    <w:rsid w:val="00777033"/>
    <w:rsid w:val="0077774E"/>
    <w:rsid w:val="00780756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CB8"/>
    <w:rsid w:val="007A0B35"/>
    <w:rsid w:val="007A170B"/>
    <w:rsid w:val="007A170F"/>
    <w:rsid w:val="007A189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6D94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586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58CD"/>
    <w:rsid w:val="007F6566"/>
    <w:rsid w:val="007F7153"/>
    <w:rsid w:val="008021EC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71AB"/>
    <w:rsid w:val="008209AE"/>
    <w:rsid w:val="00821328"/>
    <w:rsid w:val="008224F8"/>
    <w:rsid w:val="00822C37"/>
    <w:rsid w:val="008239A4"/>
    <w:rsid w:val="00823B27"/>
    <w:rsid w:val="00823EC8"/>
    <w:rsid w:val="00825961"/>
    <w:rsid w:val="00826389"/>
    <w:rsid w:val="00827DD8"/>
    <w:rsid w:val="00830CBC"/>
    <w:rsid w:val="008314F0"/>
    <w:rsid w:val="008323F3"/>
    <w:rsid w:val="00832444"/>
    <w:rsid w:val="008326A7"/>
    <w:rsid w:val="00834346"/>
    <w:rsid w:val="00835CF6"/>
    <w:rsid w:val="00836461"/>
    <w:rsid w:val="00836F5B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3AF0"/>
    <w:rsid w:val="00854346"/>
    <w:rsid w:val="0085506A"/>
    <w:rsid w:val="00855D36"/>
    <w:rsid w:val="0085720B"/>
    <w:rsid w:val="00860EAC"/>
    <w:rsid w:val="008611A5"/>
    <w:rsid w:val="008613CB"/>
    <w:rsid w:val="00861F56"/>
    <w:rsid w:val="00864B7E"/>
    <w:rsid w:val="00864E1B"/>
    <w:rsid w:val="008675A7"/>
    <w:rsid w:val="00871E79"/>
    <w:rsid w:val="008741F8"/>
    <w:rsid w:val="00874D0A"/>
    <w:rsid w:val="008753AC"/>
    <w:rsid w:val="008768DD"/>
    <w:rsid w:val="00877027"/>
    <w:rsid w:val="00880DB3"/>
    <w:rsid w:val="00880F49"/>
    <w:rsid w:val="00881034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6368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7A"/>
    <w:rsid w:val="008A44B6"/>
    <w:rsid w:val="008A61B4"/>
    <w:rsid w:val="008A74CA"/>
    <w:rsid w:val="008B24D3"/>
    <w:rsid w:val="008B3CE2"/>
    <w:rsid w:val="008B4563"/>
    <w:rsid w:val="008B49C9"/>
    <w:rsid w:val="008B59B0"/>
    <w:rsid w:val="008B7268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3A2"/>
    <w:rsid w:val="008C6DCF"/>
    <w:rsid w:val="008C709B"/>
    <w:rsid w:val="008C7DCC"/>
    <w:rsid w:val="008D09E9"/>
    <w:rsid w:val="008D0CA3"/>
    <w:rsid w:val="008D0E91"/>
    <w:rsid w:val="008D59F7"/>
    <w:rsid w:val="008D64AF"/>
    <w:rsid w:val="008E180F"/>
    <w:rsid w:val="008E187B"/>
    <w:rsid w:val="008E358B"/>
    <w:rsid w:val="008E3A94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406"/>
    <w:rsid w:val="00906883"/>
    <w:rsid w:val="00907D57"/>
    <w:rsid w:val="009103A7"/>
    <w:rsid w:val="00913530"/>
    <w:rsid w:val="009141C6"/>
    <w:rsid w:val="00914655"/>
    <w:rsid w:val="00916D8F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6740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2CA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42F"/>
    <w:rsid w:val="00967692"/>
    <w:rsid w:val="00970AA6"/>
    <w:rsid w:val="009712E3"/>
    <w:rsid w:val="00974C3C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4245"/>
    <w:rsid w:val="00995271"/>
    <w:rsid w:val="0099593F"/>
    <w:rsid w:val="00995D3D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4CB5"/>
    <w:rsid w:val="009A5496"/>
    <w:rsid w:val="009A6853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243B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0A8D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30F"/>
    <w:rsid w:val="009F7A6A"/>
    <w:rsid w:val="009F7C04"/>
    <w:rsid w:val="00A00C09"/>
    <w:rsid w:val="00A00D03"/>
    <w:rsid w:val="00A01245"/>
    <w:rsid w:val="00A01828"/>
    <w:rsid w:val="00A027CB"/>
    <w:rsid w:val="00A042FF"/>
    <w:rsid w:val="00A04FF6"/>
    <w:rsid w:val="00A05051"/>
    <w:rsid w:val="00A07324"/>
    <w:rsid w:val="00A0748F"/>
    <w:rsid w:val="00A07994"/>
    <w:rsid w:val="00A10589"/>
    <w:rsid w:val="00A105EA"/>
    <w:rsid w:val="00A1080D"/>
    <w:rsid w:val="00A10EDC"/>
    <w:rsid w:val="00A12BF9"/>
    <w:rsid w:val="00A1311C"/>
    <w:rsid w:val="00A14298"/>
    <w:rsid w:val="00A16BBD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718"/>
    <w:rsid w:val="00A40E01"/>
    <w:rsid w:val="00A40E15"/>
    <w:rsid w:val="00A43A1B"/>
    <w:rsid w:val="00A4645B"/>
    <w:rsid w:val="00A47290"/>
    <w:rsid w:val="00A47311"/>
    <w:rsid w:val="00A4758C"/>
    <w:rsid w:val="00A478E2"/>
    <w:rsid w:val="00A47994"/>
    <w:rsid w:val="00A47BCD"/>
    <w:rsid w:val="00A50301"/>
    <w:rsid w:val="00A5100B"/>
    <w:rsid w:val="00A5175B"/>
    <w:rsid w:val="00A53D99"/>
    <w:rsid w:val="00A53DBB"/>
    <w:rsid w:val="00A54A5D"/>
    <w:rsid w:val="00A566C1"/>
    <w:rsid w:val="00A56E7F"/>
    <w:rsid w:val="00A57062"/>
    <w:rsid w:val="00A5736C"/>
    <w:rsid w:val="00A57C7A"/>
    <w:rsid w:val="00A61719"/>
    <w:rsid w:val="00A61DAB"/>
    <w:rsid w:val="00A61F93"/>
    <w:rsid w:val="00A63046"/>
    <w:rsid w:val="00A6537C"/>
    <w:rsid w:val="00A656B0"/>
    <w:rsid w:val="00A6622D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6331"/>
    <w:rsid w:val="00A8645B"/>
    <w:rsid w:val="00A87816"/>
    <w:rsid w:val="00A937A8"/>
    <w:rsid w:val="00A94F14"/>
    <w:rsid w:val="00A96001"/>
    <w:rsid w:val="00A9633E"/>
    <w:rsid w:val="00A96439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295"/>
    <w:rsid w:val="00AB32CE"/>
    <w:rsid w:val="00AB4547"/>
    <w:rsid w:val="00AB483B"/>
    <w:rsid w:val="00AB498D"/>
    <w:rsid w:val="00AB4E0B"/>
    <w:rsid w:val="00AB6A74"/>
    <w:rsid w:val="00AB6C29"/>
    <w:rsid w:val="00AB6D98"/>
    <w:rsid w:val="00AB70E5"/>
    <w:rsid w:val="00AB780F"/>
    <w:rsid w:val="00AC0A13"/>
    <w:rsid w:val="00AC0F93"/>
    <w:rsid w:val="00AC33C1"/>
    <w:rsid w:val="00AC37FA"/>
    <w:rsid w:val="00AC4F2B"/>
    <w:rsid w:val="00AC5DC7"/>
    <w:rsid w:val="00AC68BE"/>
    <w:rsid w:val="00AD0659"/>
    <w:rsid w:val="00AD1D7C"/>
    <w:rsid w:val="00AD25A2"/>
    <w:rsid w:val="00AD4798"/>
    <w:rsid w:val="00AD5A99"/>
    <w:rsid w:val="00AD6F6F"/>
    <w:rsid w:val="00AD76C7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65A1"/>
    <w:rsid w:val="00B17499"/>
    <w:rsid w:val="00B175E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417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A48"/>
    <w:rsid w:val="00B64FED"/>
    <w:rsid w:val="00B65910"/>
    <w:rsid w:val="00B66AFD"/>
    <w:rsid w:val="00B66DA0"/>
    <w:rsid w:val="00B66FDF"/>
    <w:rsid w:val="00B678AD"/>
    <w:rsid w:val="00B700FD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723E"/>
    <w:rsid w:val="00BA0086"/>
    <w:rsid w:val="00BA0C13"/>
    <w:rsid w:val="00BA0C63"/>
    <w:rsid w:val="00BA26AF"/>
    <w:rsid w:val="00BA5CEB"/>
    <w:rsid w:val="00BA6AD8"/>
    <w:rsid w:val="00BA7035"/>
    <w:rsid w:val="00BB0193"/>
    <w:rsid w:val="00BB106C"/>
    <w:rsid w:val="00BB10DD"/>
    <w:rsid w:val="00BB22D9"/>
    <w:rsid w:val="00BB2AED"/>
    <w:rsid w:val="00BB349C"/>
    <w:rsid w:val="00BB48C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993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6CBB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21F"/>
    <w:rsid w:val="00BF338A"/>
    <w:rsid w:val="00BF55C2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999"/>
    <w:rsid w:val="00C04C0A"/>
    <w:rsid w:val="00C04C9E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55BE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1FC"/>
    <w:rsid w:val="00C44A01"/>
    <w:rsid w:val="00C46030"/>
    <w:rsid w:val="00C461AC"/>
    <w:rsid w:val="00C46B66"/>
    <w:rsid w:val="00C50EB7"/>
    <w:rsid w:val="00C51888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2A51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379A"/>
    <w:rsid w:val="00CA4803"/>
    <w:rsid w:val="00CA7E2D"/>
    <w:rsid w:val="00CA7F97"/>
    <w:rsid w:val="00CB0122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3FB6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907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7E3"/>
    <w:rsid w:val="00D03FB7"/>
    <w:rsid w:val="00D04488"/>
    <w:rsid w:val="00D05398"/>
    <w:rsid w:val="00D05839"/>
    <w:rsid w:val="00D05EA9"/>
    <w:rsid w:val="00D067BD"/>
    <w:rsid w:val="00D06BD1"/>
    <w:rsid w:val="00D0712C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05D"/>
    <w:rsid w:val="00D2387B"/>
    <w:rsid w:val="00D245BA"/>
    <w:rsid w:val="00D2550D"/>
    <w:rsid w:val="00D2783C"/>
    <w:rsid w:val="00D27A58"/>
    <w:rsid w:val="00D27B93"/>
    <w:rsid w:val="00D27CDC"/>
    <w:rsid w:val="00D27E21"/>
    <w:rsid w:val="00D30790"/>
    <w:rsid w:val="00D30C06"/>
    <w:rsid w:val="00D32151"/>
    <w:rsid w:val="00D32C18"/>
    <w:rsid w:val="00D32D98"/>
    <w:rsid w:val="00D334BB"/>
    <w:rsid w:val="00D33F2F"/>
    <w:rsid w:val="00D34125"/>
    <w:rsid w:val="00D342F4"/>
    <w:rsid w:val="00D347BF"/>
    <w:rsid w:val="00D35468"/>
    <w:rsid w:val="00D35537"/>
    <w:rsid w:val="00D37FA8"/>
    <w:rsid w:val="00D414C0"/>
    <w:rsid w:val="00D41567"/>
    <w:rsid w:val="00D43670"/>
    <w:rsid w:val="00D4431A"/>
    <w:rsid w:val="00D444FE"/>
    <w:rsid w:val="00D44765"/>
    <w:rsid w:val="00D459A5"/>
    <w:rsid w:val="00D46DCD"/>
    <w:rsid w:val="00D504DB"/>
    <w:rsid w:val="00D55155"/>
    <w:rsid w:val="00D60DAB"/>
    <w:rsid w:val="00D60F34"/>
    <w:rsid w:val="00D61161"/>
    <w:rsid w:val="00D62ADF"/>
    <w:rsid w:val="00D634B9"/>
    <w:rsid w:val="00D63AAF"/>
    <w:rsid w:val="00D66F62"/>
    <w:rsid w:val="00D675F2"/>
    <w:rsid w:val="00D706EF"/>
    <w:rsid w:val="00D75662"/>
    <w:rsid w:val="00D76455"/>
    <w:rsid w:val="00D76CFA"/>
    <w:rsid w:val="00D76E5D"/>
    <w:rsid w:val="00D805A1"/>
    <w:rsid w:val="00D81DFB"/>
    <w:rsid w:val="00D82919"/>
    <w:rsid w:val="00D82AFF"/>
    <w:rsid w:val="00D836FF"/>
    <w:rsid w:val="00D84716"/>
    <w:rsid w:val="00D84A06"/>
    <w:rsid w:val="00D850B4"/>
    <w:rsid w:val="00D85723"/>
    <w:rsid w:val="00D90D8D"/>
    <w:rsid w:val="00D92040"/>
    <w:rsid w:val="00D9274B"/>
    <w:rsid w:val="00D931D2"/>
    <w:rsid w:val="00D938ED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98D"/>
    <w:rsid w:val="00DA2A9B"/>
    <w:rsid w:val="00DA2E2D"/>
    <w:rsid w:val="00DA34CC"/>
    <w:rsid w:val="00DA34EC"/>
    <w:rsid w:val="00DA5BD3"/>
    <w:rsid w:val="00DA6D03"/>
    <w:rsid w:val="00DA72B3"/>
    <w:rsid w:val="00DA7C84"/>
    <w:rsid w:val="00DB079F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9CD"/>
    <w:rsid w:val="00DC1C41"/>
    <w:rsid w:val="00DC1CB1"/>
    <w:rsid w:val="00DC3234"/>
    <w:rsid w:val="00DC34ED"/>
    <w:rsid w:val="00DC4CD9"/>
    <w:rsid w:val="00DC6144"/>
    <w:rsid w:val="00DC61C6"/>
    <w:rsid w:val="00DC6394"/>
    <w:rsid w:val="00DD0652"/>
    <w:rsid w:val="00DD0C09"/>
    <w:rsid w:val="00DD0D71"/>
    <w:rsid w:val="00DD158A"/>
    <w:rsid w:val="00DD160D"/>
    <w:rsid w:val="00DD18DB"/>
    <w:rsid w:val="00DD1AC5"/>
    <w:rsid w:val="00DD2054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3E28"/>
    <w:rsid w:val="00DE4BFF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14C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176B1"/>
    <w:rsid w:val="00E20AD5"/>
    <w:rsid w:val="00E219A7"/>
    <w:rsid w:val="00E22355"/>
    <w:rsid w:val="00E22408"/>
    <w:rsid w:val="00E22E19"/>
    <w:rsid w:val="00E25122"/>
    <w:rsid w:val="00E25196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5A3"/>
    <w:rsid w:val="00E32B5C"/>
    <w:rsid w:val="00E32DF1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27E8"/>
    <w:rsid w:val="00E447B2"/>
    <w:rsid w:val="00E44F16"/>
    <w:rsid w:val="00E4537A"/>
    <w:rsid w:val="00E4627D"/>
    <w:rsid w:val="00E466EB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1E0"/>
    <w:rsid w:val="00E723D1"/>
    <w:rsid w:val="00E72CB5"/>
    <w:rsid w:val="00E755C3"/>
    <w:rsid w:val="00E75822"/>
    <w:rsid w:val="00E76501"/>
    <w:rsid w:val="00E76A51"/>
    <w:rsid w:val="00E77949"/>
    <w:rsid w:val="00E77C30"/>
    <w:rsid w:val="00E82A61"/>
    <w:rsid w:val="00E84F57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97DE6"/>
    <w:rsid w:val="00EA03A0"/>
    <w:rsid w:val="00EA2EE7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7E"/>
    <w:rsid w:val="00ED4787"/>
    <w:rsid w:val="00ED4F96"/>
    <w:rsid w:val="00ED63B2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30B"/>
    <w:rsid w:val="00EE7440"/>
    <w:rsid w:val="00EF12BB"/>
    <w:rsid w:val="00EF14AB"/>
    <w:rsid w:val="00EF1604"/>
    <w:rsid w:val="00EF5C62"/>
    <w:rsid w:val="00EF6BFF"/>
    <w:rsid w:val="00EF76EB"/>
    <w:rsid w:val="00F016B0"/>
    <w:rsid w:val="00F01989"/>
    <w:rsid w:val="00F01F1F"/>
    <w:rsid w:val="00F01F9A"/>
    <w:rsid w:val="00F034F8"/>
    <w:rsid w:val="00F0439E"/>
    <w:rsid w:val="00F05643"/>
    <w:rsid w:val="00F05E04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04DC"/>
    <w:rsid w:val="00F210FA"/>
    <w:rsid w:val="00F2122E"/>
    <w:rsid w:val="00F2274B"/>
    <w:rsid w:val="00F25AF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5DE7"/>
    <w:rsid w:val="00F37C0E"/>
    <w:rsid w:val="00F37E3C"/>
    <w:rsid w:val="00F407E9"/>
    <w:rsid w:val="00F41FA2"/>
    <w:rsid w:val="00F422F8"/>
    <w:rsid w:val="00F42C2B"/>
    <w:rsid w:val="00F42F9A"/>
    <w:rsid w:val="00F43B1E"/>
    <w:rsid w:val="00F44CBF"/>
    <w:rsid w:val="00F44D72"/>
    <w:rsid w:val="00F474C7"/>
    <w:rsid w:val="00F47A5D"/>
    <w:rsid w:val="00F52554"/>
    <w:rsid w:val="00F52810"/>
    <w:rsid w:val="00F52DC3"/>
    <w:rsid w:val="00F52F1B"/>
    <w:rsid w:val="00F53C90"/>
    <w:rsid w:val="00F553B3"/>
    <w:rsid w:val="00F553C6"/>
    <w:rsid w:val="00F55B83"/>
    <w:rsid w:val="00F5650C"/>
    <w:rsid w:val="00F56A2C"/>
    <w:rsid w:val="00F57011"/>
    <w:rsid w:val="00F610F2"/>
    <w:rsid w:val="00F621FA"/>
    <w:rsid w:val="00F62963"/>
    <w:rsid w:val="00F64640"/>
    <w:rsid w:val="00F648B5"/>
    <w:rsid w:val="00F66765"/>
    <w:rsid w:val="00F67D93"/>
    <w:rsid w:val="00F70657"/>
    <w:rsid w:val="00F712CA"/>
    <w:rsid w:val="00F71799"/>
    <w:rsid w:val="00F7220E"/>
    <w:rsid w:val="00F72608"/>
    <w:rsid w:val="00F731EC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21D"/>
    <w:rsid w:val="00F9368F"/>
    <w:rsid w:val="00F94DC7"/>
    <w:rsid w:val="00F950F2"/>
    <w:rsid w:val="00F95515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6A87"/>
    <w:rsid w:val="00FA746C"/>
    <w:rsid w:val="00FA78B5"/>
    <w:rsid w:val="00FA7B33"/>
    <w:rsid w:val="00FB171A"/>
    <w:rsid w:val="00FB2250"/>
    <w:rsid w:val="00FB470E"/>
    <w:rsid w:val="00FB6862"/>
    <w:rsid w:val="00FB784D"/>
    <w:rsid w:val="00FB7C1B"/>
    <w:rsid w:val="00FC06D7"/>
    <w:rsid w:val="00FC1A3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2A56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7FFFE9"/>
  <w15:docId w15:val="{AAC51D3A-D82B-4875-A149-52C02E9C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A447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B175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175E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175EC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175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175EC"/>
    <w:rPr>
      <w:rFonts w:eastAsia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3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9C400486BA944A865A037601FE671E" ma:contentTypeVersion="10" ma:contentTypeDescription="Create a new document." ma:contentTypeScope="" ma:versionID="24804716ffdd79ac476983698660135f">
  <xsd:schema xmlns:xsd="http://www.w3.org/2001/XMLSchema" xmlns:xs="http://www.w3.org/2001/XMLSchema" xmlns:p="http://schemas.microsoft.com/office/2006/metadata/properties" xmlns:ns2="f6bdb0cf-bb20-44b3-8186-718a480e8749" xmlns:ns3="54fc2eae-c985-4197-bdc9-640f5662b5d8" targetNamespace="http://schemas.microsoft.com/office/2006/metadata/properties" ma:root="true" ma:fieldsID="7d5d728b3cf90d4f21e90110b3d9dcb4" ns2:_="" ns3:_="">
    <xsd:import namespace="f6bdb0cf-bb20-44b3-8186-718a480e8749"/>
    <xsd:import namespace="54fc2eae-c985-4197-bdc9-640f5662b5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db0cf-bb20-44b3-8186-718a480e8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2eae-c985-4197-bdc9-640f5662b5d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4B20D7-29F2-482F-8431-C51184F2AF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E3BD01-0320-4457-B3E8-3D397CDAB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F06CDB-E117-4E70-9AE1-ED22CB1A57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8FAD00-6B57-4716-B0F0-DF6281A40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db0cf-bb20-44b3-8186-718a480e8749"/>
    <ds:schemaRef ds:uri="54fc2eae-c985-4197-bdc9-640f5662b5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124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Laddawan Kwankaew</cp:lastModifiedBy>
  <cp:revision>65</cp:revision>
  <cp:lastPrinted>2026-07-27T02:13:00Z</cp:lastPrinted>
  <dcterms:created xsi:type="dcterms:W3CDTF">2022-06-22T06:50:00Z</dcterms:created>
  <dcterms:modified xsi:type="dcterms:W3CDTF">2026-08-06T03:28:00Z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0x0101008E9C400486BA944A865A037601FE671E</vt:lpwstr>
  </property>
</Properties>
</file>